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3c8f" w14:paraId="bf73c8f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267714">
        <w:t xml:space="preserve">VOLME GRADNJA </w:t>
      </w:r>
      <w:r w:rsidR="00A11550">
        <w:t xml:space="preserve">d.o.o. </w:t>
      </w:r>
      <w:r w:rsidR="00A221A5">
        <w:t>P</w:t>
      </w:r>
      <w:r w:rsidR="00D5271D">
        <w:t>ula,</w:t>
      </w:r>
      <w:r w:rsidR="00A11550">
        <w:t xml:space="preserve"> </w:t>
      </w:r>
      <w:r w:rsidR="00267714">
        <w:t>Dukićeva 23</w:t>
      </w:r>
      <w:r w:rsidR="00A11550">
        <w:t xml:space="preserve">, OIB: </w:t>
      </w:r>
      <w:r w:rsidR="00267714" w:rsidRPr="00267714">
        <w:t>78487799419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267714">
        <w:t>VOLME GRADNJA d.o.o. Pula, Dukićeva 23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C215FE">
        <w:rPr>
          <w:b/>
          <w:lang w:val="pl-PL"/>
        </w:rPr>
        <w:t>12:00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C215FE">
        <w:t>VOLME GRADNJA d.o.o. Pula, Dukićeva 23</w:t>
      </w:r>
      <w:r w:rsidR="001766F1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C215FE">
        <w:rPr>
          <w:lang w:val="sv-SE"/>
        </w:rPr>
        <w:t>Siniša Uršić, Pula, Dukićeva ulica 23.</w:t>
      </w:r>
      <w:r w:rsidR="0074563B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215FE">
        <w:rPr>
          <w:lang w:val="sv-SE"/>
        </w:rPr>
        <w:t>Siniša Uršić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C215FE">
        <w:rPr>
          <w:lang w:val="sv-SE"/>
        </w:rPr>
        <w:t>Siniši Uršiću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54CB0">
        <w:rPr>
          <w:lang w:val="sv-SE"/>
        </w:rPr>
        <w:t>EUROPULA</w:t>
      </w:r>
      <w:r w:rsidR="00FE5533">
        <w:rPr>
          <w:lang w:val="sv-SE"/>
        </w:rPr>
        <w:t xml:space="preserve">, </w:t>
      </w:r>
      <w:r w:rsidR="004F7F2C">
        <w:rPr>
          <w:lang w:val="sv-SE"/>
        </w:rPr>
        <w:t>P</w:t>
      </w:r>
      <w:r w:rsidR="00854CB0">
        <w:rPr>
          <w:lang w:val="sv-SE"/>
        </w:rPr>
        <w:t>ula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215FE">
        <w:t>8</w:t>
      </w:r>
      <w:r w:rsidR="003E00AF">
        <w:t xml:space="preserve">. </w:t>
      </w:r>
      <w:r w:rsidR="00C215FE">
        <w:t>studenog</w:t>
      </w:r>
      <w:r w:rsidR="006B6D8C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C215FE">
        <w:t>VOLME GRADNJA d.o.o. Pula, Dukićeva 23</w:t>
      </w:r>
      <w:r w:rsidR="00D5271D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C215FE">
        <w:rPr>
          <w:lang w:val="sv-SE"/>
        </w:rPr>
        <w:t>Siniša Uršić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54CB0">
        <w:rPr>
          <w:lang w:val="sv-SE"/>
        </w:rPr>
        <w:t>STP EUROPULA, Pula, Industrijska 15c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F6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267714">
      <w:t>Posl. broj: 4 St-391/2018-4</w:t>
    </w:r>
  </w:p>
  <w:p w:rsidRDefault="00384F6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267714">
      <w:t>391/2018-4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1317F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B0239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766F1"/>
    <w:rsid w:val="00183B55"/>
    <w:rsid w:val="00187131"/>
    <w:rsid w:val="00190D8A"/>
    <w:rsid w:val="001B237E"/>
    <w:rsid w:val="001C3A1D"/>
    <w:rsid w:val="001D3B56"/>
    <w:rsid w:val="001D7153"/>
    <w:rsid w:val="001E0467"/>
    <w:rsid w:val="001E7566"/>
    <w:rsid w:val="001F0378"/>
    <w:rsid w:val="001F3D20"/>
    <w:rsid w:val="002032D3"/>
    <w:rsid w:val="00205106"/>
    <w:rsid w:val="00234B18"/>
    <w:rsid w:val="002534BF"/>
    <w:rsid w:val="00262377"/>
    <w:rsid w:val="00264035"/>
    <w:rsid w:val="002660AF"/>
    <w:rsid w:val="00267714"/>
    <w:rsid w:val="00274146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84F6D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3F3E49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4F5D0C"/>
    <w:rsid w:val="004F7F2C"/>
    <w:rsid w:val="0051365F"/>
    <w:rsid w:val="00550091"/>
    <w:rsid w:val="00551645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1C34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4563B"/>
    <w:rsid w:val="007633A7"/>
    <w:rsid w:val="00763AF9"/>
    <w:rsid w:val="007831D8"/>
    <w:rsid w:val="00791B63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54CB0"/>
    <w:rsid w:val="00865086"/>
    <w:rsid w:val="008650C6"/>
    <w:rsid w:val="00877A4A"/>
    <w:rsid w:val="00894ED5"/>
    <w:rsid w:val="008B5D81"/>
    <w:rsid w:val="008C01CB"/>
    <w:rsid w:val="008C7333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9C397D"/>
    <w:rsid w:val="00A0153D"/>
    <w:rsid w:val="00A11550"/>
    <w:rsid w:val="00A221A5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15FE"/>
    <w:rsid w:val="00C24797"/>
    <w:rsid w:val="00C2768D"/>
    <w:rsid w:val="00C34AB9"/>
    <w:rsid w:val="00C50881"/>
    <w:rsid w:val="00C53F58"/>
    <w:rsid w:val="00C54318"/>
    <w:rsid w:val="00C63CA9"/>
    <w:rsid w:val="00C658A3"/>
    <w:rsid w:val="00C66F89"/>
    <w:rsid w:val="00C706B4"/>
    <w:rsid w:val="00C71B54"/>
    <w:rsid w:val="00C7451C"/>
    <w:rsid w:val="00C84504"/>
    <w:rsid w:val="00C9492F"/>
    <w:rsid w:val="00CA0CBB"/>
    <w:rsid w:val="00CA2868"/>
    <w:rsid w:val="00CC6BA5"/>
    <w:rsid w:val="00CD1ECC"/>
    <w:rsid w:val="00CD3284"/>
    <w:rsid w:val="00CF0B40"/>
    <w:rsid w:val="00CF1FFA"/>
    <w:rsid w:val="00D0300F"/>
    <w:rsid w:val="00D03553"/>
    <w:rsid w:val="00D11298"/>
    <w:rsid w:val="00D14604"/>
    <w:rsid w:val="00D257CD"/>
    <w:rsid w:val="00D4371F"/>
    <w:rsid w:val="00D5271D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DF7BEA"/>
    <w:rsid w:val="00E10E76"/>
    <w:rsid w:val="00E169FD"/>
    <w:rsid w:val="00E40DC9"/>
    <w:rsid w:val="00E90C0D"/>
    <w:rsid w:val="00E94386"/>
    <w:rsid w:val="00E94A2F"/>
    <w:rsid w:val="00ED1F85"/>
    <w:rsid w:val="00EF0DB0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F6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F6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F6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F6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F6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F6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F6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F6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GRADNJA d.o.o. PULA zastupanog po punomoćniku Siniša Uršić</izvorni_sadrzaj>
    <derivirana_varijabla naziv="DomainObject.Predmet.ProtustrankaFormated_1">  VOLME GRADNJA d.o.o. PULA zastupanog po punomoćniku Siniša Uršić</derivirana_varijabla>
  </DomainObject.Predmet.ProtustrankaFormated>
  <DomainObject.Predmet.ProtustrankaFormatedOIB>
    <izvorni_sadrzaj>  VOLME GRADNJA d.o.o. PULA, OIB 78487799419 zastupanog po punomoćniku Siniša Uršić</izvorni_sadrzaj>
    <derivirana_varijabla naziv="DomainObject.Predmet.ProtustrankaFormatedOIB_1">  VOLME GRADNJA d.o.o. PULA, OIB 78487799419 zastupanog po punomoćniku Siniša Uršić</derivirana_varijabla>
  </DomainObject.Predmet.ProtustrankaFormatedOIB>
  <DomainObject.Predmet.ProtustrankaFormatedWithAdress>
    <izvorni_sadrzaj> VOLME GRADNJA d.o.o. PULA, Dukićeva 23, 52100 Pula zastupanog po punomoćniku Siniša Uršić</izvorni_sadrzaj>
    <derivirana_varijabla naziv="DomainObject.Predmet.ProtustrankaFormatedWithAdress_1"> VOLME GRADNJA d.o.o. PULA, Dukićeva 23, 52100 Pula zastupanog po punomoćniku Siniša Uršić</derivirana_varijabla>
  </DomainObject.Predmet.ProtustrankaFormatedWithAdress>
  <DomainObject.Predmet.ProtustrankaFormatedWithAdressOIB>
    <izvorni_sadrzaj> VOLME GRADNJA d.o.o. PULA, OIB 78487799419, Dukićeva 23, 52100 Pula zastupanog po punomoćniku Siniša Uršić</izvorni_sadrzaj>
    <derivirana_varijabla naziv="DomainObject.Predmet.ProtustrankaFormatedWithAdressOIB_1"> VOLME GRADNJA d.o.o. PULA, OIB 78487799419, Dukićeva 23, 52100 Pula zastupanog po punomoćniku Siniša Uršić</derivirana_varijabla>
  </DomainObject.Predmet.ProtustrankaFormatedWithAdressOIB>
  <DomainObject.Predmet.ProtustrankaWithAdress>
    <izvorni_sadrzaj>VOLME GRADNJA d.o.o. PULA Dukićeva 23, 52100 Pula</izvorni_sadrzaj>
    <derivirana_varijabla naziv="DomainObject.Predmet.ProtustrankaWithAdress_1">VOLME GRADNJA d.o.o. PULA Dukićeva 23, 52100 Pula</derivirana_varijabla>
  </DomainObject.Predmet.ProtustrankaWithAdress>
  <DomainObject.Predmet.ProtustrankaWithAdressOIB>
    <izvorni_sadrzaj>VOLME GRADNJA d.o.o. PULA, OIB 78487799419, Dukićeva 23, 52100 Pula</izvorni_sadrzaj>
    <derivirana_varijabla naziv="DomainObject.Predmet.ProtustrankaWithAdressOIB_1">VOLME GRADNJA d.o.o. PULA, OIB 78487799419, Dukićeva 23, 52100 Pula</derivirana_varijabla>
  </DomainObject.Predmet.ProtustrankaWithAdressOIB>
  <DomainObject.Predmet.ProtustrankaNazivFormated>
    <izvorni_sadrzaj>VOLME GRADNJA d.o.o. PULA</izvorni_sadrzaj>
    <derivirana_varijabla naziv="DomainObject.Predmet.ProtustrankaNazivFormated_1">VOLME GRADNJA d.o.o. PULA</derivirana_varijabla>
  </DomainObject.Predmet.ProtustrankaNazivFormated>
  <DomainObject.Predmet.ProtustrankaNazivFormatedOIB>
    <izvorni_sadrzaj>VOLME GRADNJA d.o.o. PULA, OIB 78487799419</izvorni_sadrzaj>
    <derivirana_varijabla naziv="DomainObject.Predmet.ProtustrankaNazivFormatedOIB_1">VOLME GRADNJA d.o.o. PULA, OIB 78487799419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6913.69</izvorni_sadrzaj>
    <derivirana_varijabla naziv="DomainObject.Predmet.TrenutnaVrijednost_1">6913.69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GRADNJA d.o.o. PULA zastupanog po punomoćniku Siniša Uršić</item>
    </izvorni_sadrzaj>
    <derivirana_varijabla naziv="DomainObject.Predmet.ProtuStrankaListFormated_1">
      <item>VOLME GRADNJA d.o.o. PULA zastupanog po punomoćniku Siniša Uršić</item>
    </derivirana_varijabla>
  </DomainObject.Predmet.ProtuStrankaListFormated>
  <DomainObject.Predmet.ProtuStrankaListFormatedOIB>
    <izvorni_sadrzaj>
      <item>VOLME GRADNJA d.o.o. PULA, OIB 78487799419 zastupanog po punomoćniku Siniša Uršić</item>
    </izvorni_sadrzaj>
    <derivirana_varijabla naziv="DomainObject.Predmet.ProtuStrankaListFormatedOIB_1">
      <item>VOLME GRADNJA d.o.o. PULA, OIB 78487799419 zastupanog po punomoćniku Siniša Uršić</item>
    </derivirana_varijabla>
  </DomainObject.Predmet.ProtuStrankaListFormatedOIB>
  <DomainObject.Predmet.ProtuStrankaListFormatedWithAdress>
    <izvorni_sadrzaj>
      <item>VOLME GRADNJA d.o.o. PULA, Dukićeva 23, 52100 Pula zastupanog po punomoćniku Siniša Uršić</item>
    </izvorni_sadrzaj>
    <derivirana_varijabla naziv="DomainObject.Predmet.ProtuStrankaListFormatedWithAdress_1">
      <item>VOLME GRADNJA d.o.o. PULA, Dukićeva 23, 52100 Pula zastupanog po punomoćniku Siniša Uršić</item>
    </derivirana_varijabla>
  </DomainObject.Predmet.ProtuStrankaListFormatedWithAdress>
  <DomainObject.Predmet.ProtuStrankaListFormatedWithAdressOIB>
    <izvorni_sadrzaj>
      <item>VOLME GRADNJA d.o.o. PULA, OIB 78487799419, Dukićeva 23, 52100 Pula zastupanog po punomoćniku Siniša Uršić</item>
    </izvorni_sadrzaj>
    <derivirana_varijabla naziv="DomainObject.Predmet.ProtuStrankaListFormatedWithAdressOIB_1">
      <item>VOLME GRADNJA d.o.o. PULA, OIB 78487799419, Dukićeva 23, 52100 Pula zastupanog po punomoćniku Siniša Uršić</item>
    </derivirana_varijabla>
  </DomainObject.Predmet.ProtuStrankaListFormatedWithAdressOIB>
  <DomainObject.Predmet.ProtuStrankaListNazivFormated>
    <izvorni_sadrzaj>
      <item>VOLME GRADNJA d.o.o. PULA</item>
    </izvorni_sadrzaj>
    <derivirana_varijabla naziv="DomainObject.Predmet.ProtuStrankaListNazivFormated_1">
      <item>VOLME GRADNJA d.o.o. PULA</item>
    </derivirana_varijabla>
  </DomainObject.Predmet.ProtuStrankaListNazivFormated>
  <DomainObject.Predmet.ProtuStrankaListNazivFormatedOIB>
    <izvorni_sadrzaj>
      <item>VOLME GRADNJA d.o.o. PULA, OIB 78487799419</item>
    </izvorni_sadrzaj>
    <derivirana_varijabla naziv="DomainObject.Predmet.ProtuStrankaListNazivFormatedOIB_1">
      <item>VOLME GRADNJA d.o.o. PULA, OIB 78487799419</item>
    </derivirana_varijabla>
  </DomainObject.Predmet.ProtuStrankaListNazivFormatedOIB>
  <DomainObject.Predmet.OstaliListFormated>
    <izvorni_sadrzaj>
      <item>Siniša Uršić punomoćnik sudionika u postupku VOLME GRADNJA d.o.o. PULA</item>
    </izvorni_sadrzaj>
    <derivirana_varijabla naziv="DomainObject.Predmet.OstaliListFormated_1">
      <item>Siniša Uršić punomoćnik sudionika u postupku VOLME GRADNJA d.o.o. PULA</item>
    </derivirana_varijabla>
  </DomainObject.Predmet.OstaliListFormated>
  <DomainObject.Predmet.OstaliListFormatedOIB>
    <izvorni_sadrzaj>
      <item>Siniša Uršić, OIB 08395317277 punomoćnik sudionika u postupku VOLME GRADNJA d.o.o. PULA</item>
    </izvorni_sadrzaj>
    <derivirana_varijabla naziv="DomainObject.Predmet.OstaliListFormatedOIB_1">
      <item>Siniša Uršić, OIB 08395317277 punomoćnik sudionika u postupku VOLME GRADNJA d.o.o. PULA</item>
    </derivirana_varijabla>
  </DomainObject.Predmet.OstaliListFormatedOIB>
  <DomainObject.Predmet.OstaliListFormatedWithAdress>
    <izvorni_sadrzaj>
      <item>Siniša Uršić, Dukićeva Ulica 23, 52100 Pula punomoćnik sudionika u postupku VOLME GRADNJA d.o.o. PULA</item>
    </izvorni_sadrzaj>
    <derivirana_varijabla naziv="DomainObject.Predmet.OstaliListFormatedWithAdress_1">
      <item>Siniša Uršić, Dukićeva Ulica 23, 52100 Pula punomoćnik sudionika u postupku VOLME GRADNJA d.o.o. PULA</item>
    </derivirana_varijabla>
  </DomainObject.Predmet.OstaliListFormatedWithAdress>
  <DomainObject.Predmet.OstaliListFormatedWithAdressOIB>
    <izvorni_sadrzaj>
      <item>Siniša Uršić, OIB 08395317277, Dukićeva Ulica 23, 52100 Pula punomoćnik sudionika u postupku VOLME GRADNJA d.o.o. PULA</item>
    </izvorni_sadrzaj>
    <derivirana_varijabla naziv="DomainObject.Predmet.OstaliListFormatedWithAdressOIB_1">
      <item>Siniša Uršić, OIB 08395317277, Dukićeva Ulica 23, 52100 Pula punomoćnik sudionika u postupku VOLME GRADNJA 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GRADNJA d.o.o. PULA</izvorni_sadrzaj>
    <derivirana_varijabla naziv="DomainObject.Predmet.ProtustrankaIDrugi_1">VOLME GRADNJA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GRADNJA d.o.o. PULA, OIB 78487799419, Dukićeva 23, 52100 Pula</izvorni_sadrzaj>
    <derivirana_varijabla naziv="DomainObject.Predmet.ProtustrankaIDrugiAdressOIB_1">VOLME GRADNJA d.o.o. PULA, OIB 78487799419,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GRADNJA d.o.o. PULA</item>
      <item>Siniša Uršić</item>
    </izvorni_sadrzaj>
    <derivirana_varijabla naziv="DomainObject.Predmet.SudioniciListNaziv_1">
      <item>FINANCIJSKA AGENCIJA, RC RIJEKA, PODRUŽNICA PULA, PULA</item>
      <item>VOLME GRADNJA 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izvorni_sadrzaj>
    <derivirana_varijabla naziv="DomainObject.Predmet.SudioniciListAdressOIB_1"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78487799419</item>
      <item>, OIB 08395317277</item>
    </izvorni_sadrzaj>
    <derivirana_varijabla naziv="DomainObject.Predmet.SudioniciListNazivOIB_1">
      <item>, OIB 85821130368</item>
      <item>, OIB 78487799419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2DD54-0F17-4BAE-869D-0DC242832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2753</properties:Characters>
  <properties:Lines>82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2018-11-08T07:41:00Z</dcterms:created>
  <dc:creator>Jasmina Matika</dc:creator>
  <cp:lastModifiedBy>Sanja Prodan</cp:lastModifiedBy>
  <cp:lastPrinted>2018-11-08T07:44:00Z</cp:lastPrinted>
  <dcterms:modified xmlns:xsi="http://www.w3.org/2001/XMLSchema-instance" xsi:type="dcterms:W3CDTF">2018-11-08T07:46:00Z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(St-391-2018-4-prethodni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