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c5eb9" w14:paraId="13c5eb9" w:rsidRDefault="00A8044F" w:rsidP="009E0201" w:rsidR="00A8044F">
      <w:pPr>
        <w:pStyle w:val="Naslov2"/>
        <w:jc w:val="left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</w:p>
    <w:p w:rsidRDefault="00A8044F" w:rsidP="009E0201" w:rsidR="00A8044F">
      <w:pPr>
        <w:pStyle w:val="Naslov2"/>
        <w:jc w:val="left"/>
        <w:rPr>
          <w:b w:val="false"/>
          <w:bCs/>
          <w:sz w:val="24"/>
          <w:szCs w:val="24"/>
        </w:rPr>
      </w:pPr>
    </w:p>
    <w:p w:rsidRDefault="005E4373" w:rsidP="009E0201" w:rsidR="005E4373">
      <w:pPr>
        <w:pStyle w:val="Naslov2"/>
        <w:jc w:val="left"/>
        <w:rPr>
          <w:b w:val="false"/>
          <w:bCs/>
          <w:sz w:val="24"/>
          <w:szCs w:val="24"/>
        </w:rPr>
      </w:pPr>
      <w:r w:rsidRPr="005E4373">
        <w:rPr>
          <w:b w:val="false"/>
          <w:bCs/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0201" w:rsidP="009E0201" w:rsidR="009E0201" w:rsidRPr="009E0201">
      <w:pPr>
        <w:pStyle w:val="Naslov2"/>
        <w:jc w:val="left"/>
        <w:rPr>
          <w:b w:val="false"/>
          <w:bCs/>
          <w:sz w:val="24"/>
          <w:szCs w:val="24"/>
        </w:rPr>
      </w:pPr>
      <w:r w:rsidRPr="009E0201">
        <w:rPr>
          <w:b w:val="false"/>
          <w:bCs/>
          <w:sz w:val="24"/>
          <w:szCs w:val="24"/>
        </w:rPr>
        <w:t>REPUBLIKA HRVATSKA</w:t>
      </w:r>
    </w:p>
    <w:p w:rsidRDefault="009E0201" w:rsidP="009E0201" w:rsidR="009E0201" w:rsidRPr="009E0201">
      <w:pPr>
        <w:rPr>
          <w:sz w:val="24"/>
          <w:szCs w:val="24"/>
        </w:rPr>
      </w:pPr>
      <w:r w:rsidRPr="009E0201">
        <w:rPr>
          <w:sz w:val="24"/>
          <w:szCs w:val="24"/>
        </w:rPr>
        <w:t>Trgovački sud u Zagrebu</w:t>
      </w:r>
    </w:p>
    <w:p w:rsidRDefault="009E0201" w:rsidP="009F67DC" w:rsidR="00B00FB8" w:rsidRPr="009F67DC">
      <w:pPr>
        <w:pStyle w:val="Naslov"/>
        <w:jc w:val="left"/>
        <w:rPr>
          <w:b w:val="false"/>
          <w:sz w:val="24"/>
        </w:rPr>
      </w:pPr>
      <w:r w:rsidRPr="009E0201">
        <w:rPr>
          <w:b w:val="false"/>
          <w:sz w:val="24"/>
          <w:szCs w:val="24"/>
        </w:rPr>
        <w:t>Zagreb, Amruševa 2/II</w:t>
      </w:r>
      <w:r w:rsidR="004641B3">
        <w:rPr>
          <w:b w:val="false"/>
          <w:sz w:val="24"/>
          <w:szCs w:val="24"/>
        </w:rPr>
        <w:t xml:space="preserve">    </w:t>
      </w:r>
    </w:p>
    <w:p w:rsidRDefault="00A8044F" w:rsidP="00A8044F" w:rsidR="00A8044F" w:rsidRPr="00A8044F">
      <w:pPr>
        <w:pStyle w:val="Naslov"/>
        <w:jc w:val="right"/>
        <w:rPr>
          <w:sz w:val="24"/>
          <w:szCs w:val="24"/>
        </w:rPr>
      </w:pPr>
    </w:p>
    <w:p w:rsidRDefault="00A71F12" w:rsidR="00A71F12">
      <w:pPr>
        <w:pStyle w:val="Naslov"/>
        <w:rPr>
          <w:b w:val="false"/>
          <w:sz w:val="24"/>
          <w:szCs w:val="24"/>
        </w:rPr>
      </w:pPr>
    </w:p>
    <w:p w:rsidRDefault="00C55304" w:rsidR="002524F7" w:rsidRPr="009E0201">
      <w:pPr>
        <w:pStyle w:val="Naslov"/>
        <w:rPr>
          <w:b w:val="false"/>
          <w:sz w:val="24"/>
          <w:szCs w:val="24"/>
        </w:rPr>
      </w:pPr>
      <w:r w:rsidRPr="009E0201">
        <w:rPr>
          <w:b w:val="false"/>
          <w:sz w:val="24"/>
          <w:szCs w:val="24"/>
        </w:rPr>
        <w:t>R E P U B L I K A   H R V A T S K A</w:t>
      </w:r>
    </w:p>
    <w:p w:rsidRDefault="005318B7" w:rsidR="00237B93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  <w:r w:rsidR="00237B93">
        <w:rPr>
          <w:sz w:val="24"/>
          <w:szCs w:val="24"/>
        </w:rPr>
        <w:t xml:space="preserve"> </w:t>
      </w:r>
    </w:p>
    <w:p w:rsidRDefault="005318B7" w:rsidR="005318B7">
      <w:pPr>
        <w:widowControl/>
        <w:jc w:val="both"/>
        <w:rPr>
          <w:sz w:val="24"/>
          <w:szCs w:val="24"/>
        </w:rPr>
      </w:pPr>
    </w:p>
    <w:p w:rsidRDefault="005A11DD" w:rsidP="007C6253" w:rsidR="007C6253">
      <w:pPr>
        <w:widowControl/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5A11DD">
        <w:rPr>
          <w:sz w:val="24"/>
          <w:szCs w:val="24"/>
        </w:rPr>
        <w:t xml:space="preserve">Trgovački sud u Zagrebu po sucu Nikoli Ribariću, kao stečajnom sucu, u stečajnom predmetu nad dužnikom M-PROFIL d.o.o. u stečaju, Zabok, Prilaz dr. Franje Tuđmana 11, MBS: 080000127, OIB: 02586214731,  dana </w:t>
      </w:r>
      <w:r>
        <w:rPr>
          <w:sz w:val="24"/>
          <w:szCs w:val="24"/>
        </w:rPr>
        <w:t>19</w:t>
      </w:r>
      <w:r w:rsidRPr="005A11DD">
        <w:rPr>
          <w:sz w:val="24"/>
          <w:szCs w:val="24"/>
        </w:rPr>
        <w:t>.</w:t>
      </w:r>
      <w:r>
        <w:rPr>
          <w:sz w:val="24"/>
          <w:szCs w:val="24"/>
        </w:rPr>
        <w:t xml:space="preserve"> prosinca</w:t>
      </w:r>
      <w:r w:rsidRPr="005A11DD">
        <w:rPr>
          <w:sz w:val="24"/>
          <w:szCs w:val="24"/>
        </w:rPr>
        <w:t xml:space="preserve"> 2018.</w:t>
      </w:r>
    </w:p>
    <w:p w:rsidRDefault="005A11DD" w:rsidP="007C6253" w:rsidR="005A11DD" w:rsidRPr="007C6253">
      <w:pPr>
        <w:widowControl/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</w:p>
    <w:p w:rsidRDefault="005318B7" w:rsidR="002524F7" w:rsidRPr="00321719">
      <w:pPr>
        <w:widowControl/>
        <w:jc w:val="center"/>
        <w:rPr>
          <w:sz w:val="24"/>
          <w:szCs w:val="24"/>
        </w:rPr>
      </w:pPr>
      <w:r w:rsidRPr="00321719">
        <w:rPr>
          <w:sz w:val="24"/>
          <w:szCs w:val="24"/>
        </w:rPr>
        <w:t xml:space="preserve">r </w:t>
      </w:r>
      <w:r w:rsidR="00321719" w:rsidRPr="00321719">
        <w:rPr>
          <w:sz w:val="24"/>
          <w:szCs w:val="24"/>
        </w:rPr>
        <w:t xml:space="preserve">i </w:t>
      </w:r>
      <w:r w:rsidRPr="00321719">
        <w:rPr>
          <w:sz w:val="24"/>
          <w:szCs w:val="24"/>
        </w:rPr>
        <w:t>j e š i o</w:t>
      </w:r>
      <w:r w:rsidR="00C55304" w:rsidRPr="00321719">
        <w:rPr>
          <w:sz w:val="24"/>
          <w:szCs w:val="24"/>
        </w:rPr>
        <w:t xml:space="preserve">   j e</w:t>
      </w:r>
    </w:p>
    <w:p w:rsidRDefault="007D39A0" w:rsidR="007D39A0" w:rsidRPr="009B1B01">
      <w:pPr>
        <w:widowControl/>
        <w:jc w:val="center"/>
        <w:rPr>
          <w:b/>
          <w:sz w:val="24"/>
          <w:szCs w:val="24"/>
        </w:rPr>
      </w:pPr>
    </w:p>
    <w:p w:rsidRDefault="007D39A0" w:rsidP="007D39A0" w:rsidR="005318B7" w:rsidRPr="009B1B01">
      <w:pPr>
        <w:widowControl/>
        <w:ind w:firstLine="720"/>
        <w:jc w:val="both"/>
        <w:rPr>
          <w:sz w:val="24"/>
          <w:szCs w:val="24"/>
        </w:rPr>
      </w:pPr>
      <w:r w:rsidRPr="009B1B01">
        <w:rPr>
          <w:sz w:val="24"/>
          <w:szCs w:val="24"/>
        </w:rPr>
        <w:t>I.</w:t>
      </w:r>
      <w:r w:rsidR="00B735F7">
        <w:rPr>
          <w:sz w:val="24"/>
          <w:szCs w:val="24"/>
        </w:rPr>
        <w:t xml:space="preserve"> </w:t>
      </w:r>
      <w:r w:rsidR="005318B7" w:rsidRPr="009B1B01">
        <w:rPr>
          <w:sz w:val="24"/>
          <w:szCs w:val="24"/>
        </w:rPr>
        <w:t xml:space="preserve">Stečajna masa iza stečajnog dužnika </w:t>
      </w:r>
      <w:r w:rsidR="005A11DD" w:rsidRPr="005A11DD">
        <w:rPr>
          <w:sz w:val="24"/>
          <w:szCs w:val="24"/>
        </w:rPr>
        <w:t>M-PROFIL d.o.o. u stečaju, Zabok, Prilaz dr. Franje Tuđmana 11, MBS: 080000127, OIB: 02586214731</w:t>
      </w:r>
      <w:r w:rsidR="005318B7" w:rsidRPr="009B1B01">
        <w:rPr>
          <w:sz w:val="24"/>
          <w:szCs w:val="24"/>
        </w:rPr>
        <w:t>, upisuje se u sudski registar</w:t>
      </w:r>
      <w:r w:rsidR="00222A3B">
        <w:rPr>
          <w:sz w:val="24"/>
          <w:szCs w:val="24"/>
        </w:rPr>
        <w:t>.</w:t>
      </w:r>
    </w:p>
    <w:p w:rsidRDefault="005318B7" w:rsidP="005A11DD" w:rsidR="007D39A0" w:rsidRPr="009B1B01">
      <w:pPr>
        <w:widowControl/>
        <w:ind w:firstLine="720"/>
        <w:jc w:val="both"/>
        <w:rPr>
          <w:sz w:val="24"/>
          <w:szCs w:val="24"/>
        </w:rPr>
      </w:pPr>
      <w:r w:rsidRPr="009B1B01">
        <w:rPr>
          <w:sz w:val="24"/>
          <w:szCs w:val="24"/>
        </w:rPr>
        <w:t>II</w:t>
      </w:r>
      <w:r w:rsidR="00E63683">
        <w:rPr>
          <w:sz w:val="24"/>
          <w:szCs w:val="24"/>
        </w:rPr>
        <w:t xml:space="preserve"> </w:t>
      </w:r>
      <w:r w:rsidR="005A11DD" w:rsidRPr="005A11DD">
        <w:rPr>
          <w:sz w:val="24"/>
          <w:szCs w:val="24"/>
        </w:rPr>
        <w:t>Klepac Alma</w:t>
      </w:r>
      <w:r w:rsidR="005A11DD">
        <w:rPr>
          <w:sz w:val="24"/>
          <w:szCs w:val="24"/>
        </w:rPr>
        <w:t>, OIB:</w:t>
      </w:r>
      <w:r w:rsidR="005A11DD" w:rsidRPr="005A11DD">
        <w:rPr>
          <w:sz w:val="24"/>
          <w:szCs w:val="24"/>
        </w:rPr>
        <w:t xml:space="preserve"> 20525854329</w:t>
      </w:r>
      <w:r w:rsidR="005A11DD">
        <w:rPr>
          <w:sz w:val="24"/>
          <w:szCs w:val="24"/>
        </w:rPr>
        <w:t>,</w:t>
      </w:r>
      <w:r w:rsidR="005A11DD" w:rsidRPr="005A11DD">
        <w:rPr>
          <w:sz w:val="24"/>
          <w:szCs w:val="24"/>
        </w:rPr>
        <w:t xml:space="preserve"> Ulica Drage Stipca 4, Zagreb</w:t>
      </w:r>
      <w:r w:rsidR="00E63683" w:rsidRPr="00E63683">
        <w:rPr>
          <w:sz w:val="24"/>
          <w:szCs w:val="24"/>
        </w:rPr>
        <w:t>,</w:t>
      </w:r>
      <w:r w:rsidR="004641B3">
        <w:rPr>
          <w:sz w:val="24"/>
          <w:szCs w:val="24"/>
        </w:rPr>
        <w:t xml:space="preserve"> </w:t>
      </w:r>
      <w:r w:rsidR="007D39A0" w:rsidRPr="009B1B01">
        <w:rPr>
          <w:sz w:val="24"/>
          <w:szCs w:val="24"/>
        </w:rPr>
        <w:t xml:space="preserve">nastavlja zastupati stečajnu masu iza stečajnog dužnika </w:t>
      </w:r>
      <w:r w:rsidR="000F0EB8" w:rsidRPr="005A11DD">
        <w:rPr>
          <w:sz w:val="24"/>
          <w:szCs w:val="24"/>
        </w:rPr>
        <w:t>M-PROFIL d.o.o. u stečaju, Zabok, Prilaz dr. Franje Tuđmana 11, MBS: 080000127, OIB: 02586214731</w:t>
      </w:r>
      <w:r w:rsidR="00A71F12">
        <w:rPr>
          <w:sz w:val="24"/>
          <w:szCs w:val="24"/>
        </w:rPr>
        <w:t>.</w:t>
      </w:r>
    </w:p>
    <w:p w:rsidRDefault="007A2EDC" w:rsidP="009F67DC" w:rsidR="007A2EDC">
      <w:pPr>
        <w:widowControl/>
        <w:jc w:val="both"/>
        <w:rPr>
          <w:sz w:val="24"/>
          <w:szCs w:val="24"/>
        </w:rPr>
      </w:pPr>
    </w:p>
    <w:p w:rsidRDefault="009F67DC" w:rsidP="009F67DC" w:rsidR="009F67DC" w:rsidRPr="009B1B01">
      <w:pPr>
        <w:widowControl/>
        <w:jc w:val="both"/>
        <w:rPr>
          <w:sz w:val="24"/>
          <w:szCs w:val="24"/>
        </w:rPr>
      </w:pPr>
    </w:p>
    <w:p w:rsidRDefault="007D39A0" w:rsidP="007D39A0" w:rsidR="007D39A0" w:rsidRPr="007D39A0">
      <w:pPr>
        <w:jc w:val="center"/>
        <w:rPr>
          <w:sz w:val="24"/>
          <w:szCs w:val="24"/>
        </w:rPr>
      </w:pPr>
      <w:r w:rsidRPr="007D39A0">
        <w:rPr>
          <w:sz w:val="24"/>
          <w:szCs w:val="24"/>
        </w:rPr>
        <w:t>Obrazloženje</w:t>
      </w:r>
    </w:p>
    <w:p w:rsidRDefault="007D39A0" w:rsidP="007D39A0" w:rsidR="007D39A0" w:rsidRPr="007D39A0">
      <w:pPr>
        <w:jc w:val="both"/>
        <w:rPr>
          <w:sz w:val="24"/>
          <w:szCs w:val="24"/>
        </w:rPr>
      </w:pPr>
    </w:p>
    <w:p w:rsidRDefault="00FD2005" w:rsidP="00D54799" w:rsidR="000F0EB8">
      <w:pPr>
        <w:widowControl/>
        <w:ind w:firstLine="720"/>
        <w:jc w:val="both"/>
        <w:rPr>
          <w:sz w:val="24"/>
          <w:szCs w:val="24"/>
        </w:rPr>
      </w:pPr>
      <w:r w:rsidRPr="009B1B01">
        <w:rPr>
          <w:sz w:val="24"/>
          <w:szCs w:val="24"/>
        </w:rPr>
        <w:t xml:space="preserve">Podneskom od </w:t>
      </w:r>
      <w:r w:rsidR="000F0EB8">
        <w:rPr>
          <w:sz w:val="24"/>
          <w:szCs w:val="24"/>
        </w:rPr>
        <w:t>28</w:t>
      </w:r>
      <w:r w:rsidR="00F23D5E">
        <w:rPr>
          <w:sz w:val="24"/>
          <w:szCs w:val="24"/>
        </w:rPr>
        <w:t>. rujna 2018.</w:t>
      </w:r>
      <w:r w:rsidR="00F935AD">
        <w:rPr>
          <w:sz w:val="24"/>
          <w:szCs w:val="24"/>
        </w:rPr>
        <w:t xml:space="preserve"> stečajn</w:t>
      </w:r>
      <w:r w:rsidR="00F23D5E">
        <w:rPr>
          <w:sz w:val="24"/>
          <w:szCs w:val="24"/>
        </w:rPr>
        <w:t>i</w:t>
      </w:r>
      <w:r w:rsidRPr="009B1B01">
        <w:rPr>
          <w:sz w:val="24"/>
          <w:szCs w:val="24"/>
        </w:rPr>
        <w:t xml:space="preserve"> upravitelj predloži</w:t>
      </w:r>
      <w:r w:rsidR="00F23D5E">
        <w:rPr>
          <w:sz w:val="24"/>
          <w:szCs w:val="24"/>
        </w:rPr>
        <w:t xml:space="preserve">o je </w:t>
      </w:r>
      <w:r w:rsidRPr="009B1B01">
        <w:rPr>
          <w:sz w:val="24"/>
          <w:szCs w:val="24"/>
        </w:rPr>
        <w:t xml:space="preserve">upisati stečajnu masu iza masa iza stečajnog dužnika </w:t>
      </w:r>
      <w:r w:rsidR="000F0EB8" w:rsidRPr="005A11DD">
        <w:rPr>
          <w:sz w:val="24"/>
          <w:szCs w:val="24"/>
        </w:rPr>
        <w:t>M-PROFIL d.o.o. u stečaju, Zabok, Prilaz dr. Franje Tuđmana 11, MBS: 080000127, OIB: 02586214731</w:t>
      </w:r>
      <w:r w:rsidR="00F935AD">
        <w:rPr>
          <w:sz w:val="24"/>
          <w:szCs w:val="24"/>
        </w:rPr>
        <w:t>,</w:t>
      </w:r>
      <w:r w:rsidRPr="009B1B01">
        <w:rPr>
          <w:sz w:val="24"/>
          <w:szCs w:val="24"/>
        </w:rPr>
        <w:t xml:space="preserve"> u sudski registar, </w:t>
      </w:r>
      <w:r w:rsidR="008B026D">
        <w:rPr>
          <w:sz w:val="24"/>
          <w:szCs w:val="24"/>
        </w:rPr>
        <w:t>kako bi ste</w:t>
      </w:r>
      <w:r w:rsidR="000F0EB8">
        <w:rPr>
          <w:sz w:val="24"/>
          <w:szCs w:val="24"/>
        </w:rPr>
        <w:t>čajna masa mogla dobiti OIB</w:t>
      </w:r>
      <w:r w:rsidR="008B026D">
        <w:rPr>
          <w:sz w:val="24"/>
          <w:szCs w:val="24"/>
        </w:rPr>
        <w:t>,</w:t>
      </w:r>
      <w:r w:rsidR="000F0EB8">
        <w:rPr>
          <w:sz w:val="24"/>
          <w:szCs w:val="24"/>
        </w:rPr>
        <w:t xml:space="preserve"> kako bi se postupci u tijeku, a u kojima je doneseno rješenje o prekidu, mogli preuzeti i nastaviti</w:t>
      </w:r>
      <w:r w:rsidR="008B026D">
        <w:rPr>
          <w:sz w:val="24"/>
          <w:szCs w:val="24"/>
        </w:rPr>
        <w:t>,</w:t>
      </w:r>
      <w:r w:rsidR="000F0EB8">
        <w:rPr>
          <w:sz w:val="24"/>
          <w:szCs w:val="24"/>
        </w:rPr>
        <w:t xml:space="preserve"> te kako bi se mogao otvoriti račun stečajne mase na koji će se vršiti uplata po pravomoćnim presudama.</w:t>
      </w:r>
    </w:p>
    <w:p w:rsidRDefault="00E51ECA" w:rsidP="00E51ECA" w:rsidR="00E51ECA">
      <w:pPr>
        <w:widowControl/>
        <w:ind w:firstLine="720"/>
        <w:jc w:val="both"/>
        <w:rPr>
          <w:sz w:val="24"/>
          <w:szCs w:val="24"/>
        </w:rPr>
      </w:pPr>
      <w:r w:rsidRPr="00E51ECA">
        <w:rPr>
          <w:sz w:val="24"/>
          <w:szCs w:val="24"/>
        </w:rPr>
        <w:t>Prema odredbi članka 133. stavak 1. Stečajnog zakona (N.N.br. 71/15, dalje SZ) koja odredba se u ovom postupku primjenjuje temeljem odredbe članka 441. stavk 1.  istog Zakona nakon zaključenja stečajnog postupka stečajni upravitelj može u ime i za račun stečajne mase unovčiti imovinu dužnika i prikupljenim sredstvima namiriti nast</w:t>
      </w:r>
      <w:r w:rsidR="008B026D">
        <w:rPr>
          <w:sz w:val="24"/>
          <w:szCs w:val="24"/>
        </w:rPr>
        <w:t>ale troškove stečajnog postupka</w:t>
      </w:r>
      <w:r w:rsidRPr="00E51ECA">
        <w:rPr>
          <w:sz w:val="24"/>
          <w:szCs w:val="24"/>
        </w:rPr>
        <w:t>, a neiskorišteni iznos uplatiti u Fond za namirenje troškova stečajnog postupka. U tom slučaju stečajna masa će se upisati u sudski registar (stavak 2. članka 133. SZ-a)</w:t>
      </w:r>
      <w:r>
        <w:rPr>
          <w:sz w:val="24"/>
          <w:szCs w:val="24"/>
        </w:rPr>
        <w:t>.</w:t>
      </w:r>
    </w:p>
    <w:p w:rsidRDefault="00A42E33" w:rsidP="00A42E33" w:rsidR="00A42E33" w:rsidRPr="00A42E33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Člankom 289. stavak 4. Stečajnog zakona SZ određeno je kako se u </w:t>
      </w:r>
      <w:r w:rsidRPr="00A42E33">
        <w:rPr>
          <w:sz w:val="24"/>
          <w:szCs w:val="24"/>
        </w:rPr>
        <w:t>ime i za račun mase</w:t>
      </w:r>
      <w:r>
        <w:rPr>
          <w:sz w:val="24"/>
          <w:szCs w:val="24"/>
        </w:rPr>
        <w:t xml:space="preserve"> </w:t>
      </w:r>
      <w:r w:rsidRPr="00A42E33">
        <w:rPr>
          <w:sz w:val="24"/>
          <w:szCs w:val="24"/>
        </w:rPr>
        <w:t xml:space="preserve">mogu se voditi sporovi, ako </w:t>
      </w:r>
      <w:r>
        <w:rPr>
          <w:sz w:val="24"/>
          <w:szCs w:val="24"/>
        </w:rPr>
        <w:t xml:space="preserve">Stečajnim zakonom </w:t>
      </w:r>
      <w:r w:rsidRPr="00A42E33">
        <w:rPr>
          <w:sz w:val="24"/>
          <w:szCs w:val="24"/>
        </w:rPr>
        <w:t>nije drukčije</w:t>
      </w:r>
      <w:r>
        <w:rPr>
          <w:sz w:val="24"/>
          <w:szCs w:val="24"/>
        </w:rPr>
        <w:t xml:space="preserve"> </w:t>
      </w:r>
      <w:r w:rsidRPr="00A42E33">
        <w:rPr>
          <w:sz w:val="24"/>
          <w:szCs w:val="24"/>
        </w:rPr>
        <w:t xml:space="preserve">određeno. </w:t>
      </w:r>
    </w:p>
    <w:p w:rsidRDefault="00A42E33" w:rsidP="00B12E52" w:rsidR="00A42E33" w:rsidRPr="00E51ECA">
      <w:pPr>
        <w:widowControl/>
        <w:ind w:firstLine="720"/>
        <w:jc w:val="both"/>
        <w:rPr>
          <w:sz w:val="24"/>
          <w:szCs w:val="24"/>
        </w:rPr>
      </w:pPr>
      <w:r w:rsidRPr="00A42E33">
        <w:rPr>
          <w:sz w:val="24"/>
          <w:szCs w:val="24"/>
        </w:rPr>
        <w:t xml:space="preserve">U slučaju iz stavka 4. </w:t>
      </w:r>
      <w:r>
        <w:rPr>
          <w:sz w:val="24"/>
          <w:szCs w:val="24"/>
        </w:rPr>
        <w:t xml:space="preserve">članka 289. Stečajnog zakona </w:t>
      </w:r>
      <w:r w:rsidRPr="00A42E33">
        <w:rPr>
          <w:sz w:val="24"/>
          <w:szCs w:val="24"/>
        </w:rPr>
        <w:t>stečajna masa</w:t>
      </w:r>
      <w:r>
        <w:rPr>
          <w:sz w:val="24"/>
          <w:szCs w:val="24"/>
        </w:rPr>
        <w:t xml:space="preserve"> </w:t>
      </w:r>
      <w:r w:rsidR="00B12E52" w:rsidRPr="00B12E52">
        <w:rPr>
          <w:sz w:val="24"/>
          <w:szCs w:val="24"/>
        </w:rPr>
        <w:t>upisat će se u</w:t>
      </w:r>
      <w:r w:rsidR="00B12E52">
        <w:rPr>
          <w:sz w:val="24"/>
          <w:szCs w:val="24"/>
        </w:rPr>
        <w:t xml:space="preserve"> </w:t>
      </w:r>
      <w:r w:rsidR="00B12E52" w:rsidRPr="00B12E52">
        <w:rPr>
          <w:sz w:val="24"/>
          <w:szCs w:val="24"/>
        </w:rPr>
        <w:t>sudski registar.</w:t>
      </w:r>
    </w:p>
    <w:p w:rsidRDefault="006A2DB7" w:rsidP="00E51ECA" w:rsidR="00DD2274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89. stavak 1. toč. 13</w:t>
      </w:r>
      <w:r w:rsidR="008B026D">
        <w:rPr>
          <w:sz w:val="24"/>
          <w:szCs w:val="24"/>
        </w:rPr>
        <w:t>.</w:t>
      </w:r>
      <w:r>
        <w:rPr>
          <w:sz w:val="24"/>
          <w:szCs w:val="24"/>
        </w:rPr>
        <w:t xml:space="preserve"> SZ-a propisano je da </w:t>
      </w:r>
      <w:r w:rsidR="00CA7173">
        <w:rPr>
          <w:sz w:val="24"/>
          <w:szCs w:val="24"/>
        </w:rPr>
        <w:t xml:space="preserve">će </w:t>
      </w:r>
      <w:r>
        <w:rPr>
          <w:sz w:val="24"/>
          <w:szCs w:val="24"/>
        </w:rPr>
        <w:t>stečajni upravitelj i nakon zaključenja stečajn</w:t>
      </w:r>
      <w:r w:rsidR="00DD2274">
        <w:rPr>
          <w:sz w:val="24"/>
          <w:szCs w:val="24"/>
        </w:rPr>
        <w:t>og postupka zastupati stečajnu masu.</w:t>
      </w:r>
    </w:p>
    <w:p w:rsidRDefault="00DD2274" w:rsidP="00DD2274" w:rsidR="00DD2274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Slijedom svega naprijed navedenog, a temeljem citirane odredbe članka 133. stavak 1. i 2. SZ, r</w:t>
      </w:r>
      <w:r w:rsidR="00A71F12">
        <w:rPr>
          <w:sz w:val="24"/>
          <w:szCs w:val="24"/>
        </w:rPr>
        <w:t>i</w:t>
      </w:r>
      <w:r>
        <w:rPr>
          <w:sz w:val="24"/>
          <w:szCs w:val="24"/>
        </w:rPr>
        <w:t>ješeno je kao pod toč. I., a temeljem članka 89. stavak 1.toč.13. r</w:t>
      </w:r>
      <w:r w:rsidR="00A71F12">
        <w:rPr>
          <w:sz w:val="24"/>
          <w:szCs w:val="24"/>
        </w:rPr>
        <w:t>i</w:t>
      </w:r>
      <w:r>
        <w:rPr>
          <w:sz w:val="24"/>
          <w:szCs w:val="24"/>
        </w:rPr>
        <w:t>ješeno je kao pod toč. II.</w:t>
      </w:r>
    </w:p>
    <w:p w:rsidRDefault="00A71F12" w:rsidP="00004CCA" w:rsidR="00A71F12">
      <w:pPr>
        <w:widowControl/>
        <w:ind w:firstLine="720"/>
        <w:jc w:val="center"/>
        <w:rPr>
          <w:sz w:val="24"/>
          <w:szCs w:val="24"/>
        </w:rPr>
      </w:pPr>
    </w:p>
    <w:p w:rsidRDefault="00C55304" w:rsidP="00004CCA" w:rsidR="002524F7" w:rsidRPr="00727999">
      <w:pPr>
        <w:widowControl/>
        <w:ind w:firstLine="720"/>
        <w:jc w:val="center"/>
        <w:rPr>
          <w:sz w:val="24"/>
          <w:szCs w:val="24"/>
        </w:rPr>
      </w:pPr>
      <w:r w:rsidRPr="00727999">
        <w:rPr>
          <w:sz w:val="24"/>
          <w:szCs w:val="24"/>
        </w:rPr>
        <w:t xml:space="preserve">Zagreb, </w:t>
      </w:r>
      <w:r w:rsidR="008B026D">
        <w:rPr>
          <w:sz w:val="24"/>
          <w:szCs w:val="24"/>
        </w:rPr>
        <w:t>19.</w:t>
      </w:r>
      <w:r w:rsidR="002310BE">
        <w:rPr>
          <w:sz w:val="24"/>
          <w:szCs w:val="24"/>
        </w:rPr>
        <w:t xml:space="preserve"> prosinca 2018.</w:t>
      </w:r>
      <w:r w:rsidRPr="00727999">
        <w:rPr>
          <w:sz w:val="24"/>
          <w:szCs w:val="24"/>
        </w:rPr>
        <w:t xml:space="preserve"> godine</w:t>
      </w:r>
    </w:p>
    <w:p w:rsidRDefault="002524F7" w:rsidR="002524F7" w:rsidRPr="00727999">
      <w:pPr>
        <w:widowControl/>
        <w:jc w:val="center"/>
        <w:rPr>
          <w:sz w:val="24"/>
          <w:szCs w:val="24"/>
        </w:rPr>
      </w:pPr>
    </w:p>
    <w:p w:rsidRDefault="009F67DC" w:rsidP="00A71F12" w:rsidR="002524F7" w:rsidRPr="00727999">
      <w:pPr>
        <w:widowControl/>
        <w:ind w:firstLine="720" w:left="57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55304" w:rsidRPr="00727999">
        <w:rPr>
          <w:sz w:val="24"/>
          <w:szCs w:val="24"/>
        </w:rPr>
        <w:t xml:space="preserve">SUDAC:  </w:t>
      </w:r>
    </w:p>
    <w:p w:rsidRDefault="00B371CB" w:rsidP="00B371CB" w:rsidR="002524F7">
      <w:pPr>
        <w:widowControl/>
        <w:ind w:left="57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9F67DC">
        <w:rPr>
          <w:sz w:val="24"/>
          <w:szCs w:val="24"/>
        </w:rPr>
        <w:t xml:space="preserve"> </w:t>
      </w:r>
      <w:r w:rsidR="002310BE">
        <w:rPr>
          <w:sz w:val="24"/>
          <w:szCs w:val="24"/>
        </w:rPr>
        <w:t>Nikola Ribarić</w:t>
      </w:r>
      <w:r>
        <w:rPr>
          <w:sz w:val="24"/>
          <w:szCs w:val="24"/>
        </w:rPr>
        <w:t>, v.r.</w:t>
      </w:r>
    </w:p>
    <w:p w:rsidRDefault="00B371CB" w:rsidP="00A71F12" w:rsidR="00B371CB">
      <w:pPr>
        <w:widowControl/>
        <w:ind w:firstLine="720" w:left="5760"/>
        <w:jc w:val="both"/>
        <w:rPr>
          <w:sz w:val="24"/>
          <w:szCs w:val="24"/>
        </w:rPr>
      </w:pPr>
    </w:p>
    <w:p w:rsidRDefault="00B371CB" w:rsidP="00B371CB" w:rsidR="00B371CB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Za točnost otpravka – ovlašteni službenik</w:t>
      </w:r>
    </w:p>
    <w:p w:rsidRDefault="00B371CB" w:rsidP="00A71F12" w:rsidR="00B371CB" w:rsidRPr="00CA7173">
      <w:pPr>
        <w:widowControl/>
        <w:ind w:firstLine="720" w:left="5760"/>
        <w:jc w:val="both"/>
        <w:rPr>
          <w:sz w:val="24"/>
          <w:szCs w:val="24"/>
        </w:rPr>
      </w:pPr>
      <w:r>
        <w:rPr>
          <w:sz w:val="24"/>
          <w:szCs w:val="24"/>
        </w:rPr>
        <w:t>Maja Hajtek</w:t>
      </w:r>
    </w:p>
    <w:p w:rsidRDefault="00A71F12" w:rsidP="00CA7173" w:rsidR="00A71F12">
      <w:pPr>
        <w:jc w:val="both"/>
        <w:rPr>
          <w:sz w:val="24"/>
          <w:szCs w:val="24"/>
        </w:rPr>
      </w:pPr>
    </w:p>
    <w:p w:rsidRDefault="00A71F12" w:rsidP="00CA7173" w:rsidR="00A71F12">
      <w:pPr>
        <w:jc w:val="both"/>
        <w:rPr>
          <w:sz w:val="24"/>
          <w:szCs w:val="24"/>
        </w:rPr>
      </w:pPr>
    </w:p>
    <w:p w:rsidRDefault="00A71F12" w:rsidP="00CA7173" w:rsidR="00A71F12">
      <w:pPr>
        <w:jc w:val="both"/>
        <w:rPr>
          <w:sz w:val="24"/>
          <w:szCs w:val="24"/>
        </w:rPr>
      </w:pPr>
    </w:p>
    <w:p w:rsidRDefault="00CA7173" w:rsidP="00CA7173" w:rsidR="00CA7173" w:rsidRPr="00CA7173">
      <w:pPr>
        <w:jc w:val="both"/>
        <w:rPr>
          <w:sz w:val="24"/>
          <w:szCs w:val="24"/>
        </w:rPr>
      </w:pPr>
      <w:r w:rsidRPr="00CA7173">
        <w:rPr>
          <w:sz w:val="24"/>
          <w:szCs w:val="24"/>
        </w:rPr>
        <w:t>Uputa o pravnom lijeku:</w:t>
      </w:r>
    </w:p>
    <w:p w:rsidRDefault="00CA7173" w:rsidP="002310BE" w:rsidR="00CA7173" w:rsidRPr="00CA7173">
      <w:pPr>
        <w:jc w:val="both"/>
        <w:rPr>
          <w:sz w:val="24"/>
          <w:szCs w:val="24"/>
        </w:rPr>
      </w:pPr>
      <w:r w:rsidRPr="00CA7173">
        <w:rPr>
          <w:sz w:val="24"/>
          <w:szCs w:val="24"/>
        </w:rPr>
        <w:t>Protiv ovog rješenja može se uložiti žalba Visokom trgovačkom sudu Republike Hrvatske u roku od 8 dana</w:t>
      </w:r>
      <w:r w:rsidR="002310BE">
        <w:rPr>
          <w:sz w:val="24"/>
          <w:szCs w:val="24"/>
        </w:rPr>
        <w:t xml:space="preserve"> od dostave odluke</w:t>
      </w:r>
      <w:r w:rsidRPr="00CA7173">
        <w:rPr>
          <w:sz w:val="24"/>
          <w:szCs w:val="24"/>
        </w:rPr>
        <w:t xml:space="preserve">. Žalba  se ulaže  putem ovog suda u 2 primjerka. </w:t>
      </w:r>
      <w:r w:rsidR="002310BE" w:rsidRPr="002310BE">
        <w:rPr>
          <w:sz w:val="24"/>
          <w:szCs w:val="24"/>
        </w:rPr>
        <w:t>Dostava se smatra obavljenom istekom osmoga dana od</w:t>
      </w:r>
      <w:r w:rsidR="002310BE">
        <w:rPr>
          <w:sz w:val="24"/>
          <w:szCs w:val="24"/>
        </w:rPr>
        <w:t xml:space="preserve"> </w:t>
      </w:r>
      <w:r w:rsidR="002310BE" w:rsidRPr="002310BE">
        <w:rPr>
          <w:sz w:val="24"/>
          <w:szCs w:val="24"/>
        </w:rPr>
        <w:t>dana objave pismena na mrežnoj stranici e-Oglasna ploča sudova.</w:t>
      </w:r>
    </w:p>
    <w:p w:rsidRDefault="00CA7173" w:rsidP="00CA7173" w:rsidR="00CA7173" w:rsidRPr="008E7B11">
      <w:pPr>
        <w:jc w:val="both"/>
      </w:pPr>
      <w:r w:rsidRPr="00CA7173">
        <w:rPr>
          <w:sz w:val="24"/>
          <w:szCs w:val="24"/>
        </w:rPr>
        <w:tab/>
      </w:r>
      <w:r w:rsidRPr="00CA7173">
        <w:rPr>
          <w:sz w:val="24"/>
          <w:szCs w:val="24"/>
        </w:rPr>
        <w:tab/>
      </w:r>
      <w:r w:rsidRPr="00CA7173">
        <w:rPr>
          <w:sz w:val="24"/>
          <w:szCs w:val="24"/>
        </w:rPr>
        <w:tab/>
      </w:r>
      <w:r w:rsidRPr="008E7B11">
        <w:tab/>
      </w:r>
      <w:r w:rsidRPr="008E7B11">
        <w:tab/>
      </w:r>
    </w:p>
    <w:p w:rsidRDefault="002524F7" w:rsidR="002524F7">
      <w:pPr>
        <w:widowControl/>
        <w:jc w:val="both"/>
        <w:rPr>
          <w:sz w:val="24"/>
        </w:rPr>
      </w:pPr>
    </w:p>
    <w:p w:rsidRDefault="002310BE" w:rsidP="00B371CB" w:rsidR="002310BE" w:rsidRPr="00A71F12">
      <w:pPr>
        <w:pStyle w:val="Odlomakpopisa"/>
        <w:jc w:val="both"/>
        <w:rPr>
          <w:sz w:val="24"/>
          <w:szCs w:val="24"/>
        </w:rPr>
      </w:pPr>
    </w:p>
    <w:sectPr w:rsidSect="00B00FB8" w:rsidR="002310BE" w:rsidRPr="00A71F12">
      <w:headerReference w:type="default" r:id="rId10"/>
      <w:endnotePr>
        <w:numFmt w:val="decimal"/>
      </w:endnotePr>
      <w:pgSz w:h="16838" w:w="11906"/>
      <w:pgMar w:gutter="0" w:footer="720" w:header="720" w:left="1800" w:bottom="900" w:right="1800" w:top="99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0BE" w:rsidP="002310BE" w:rsidR="002310BE">
      <w:r>
        <w:separator/>
      </w:r>
    </w:p>
  </w:endnote>
  <w:endnote w:id="0" w:type="continuationSeparator">
    <w:p w:rsidRDefault="002310BE" w:rsidP="002310BE" w:rsidR="002310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0BE" w:rsidP="002310BE" w:rsidR="002310BE">
      <w:r>
        <w:separator/>
      </w:r>
    </w:p>
  </w:footnote>
  <w:footnote w:id="0" w:type="continuationSeparator">
    <w:p w:rsidRDefault="002310BE" w:rsidP="002310BE" w:rsidR="002310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50873350"/>
      <w:docPartObj>
        <w:docPartGallery w:val="Page Numbers (Top of Page)"/>
        <w:docPartUnique/>
      </w:docPartObj>
    </w:sdtPr>
    <w:sdtEndPr/>
    <w:sdtContent>
      <w:p w:rsidRDefault="002310BE" w:rsidR="002310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71CB">
          <w:rPr>
            <w:noProof/>
          </w:rPr>
          <w:t>1</w:t>
        </w:r>
        <w:r>
          <w:fldChar w:fldCharType="end"/>
        </w:r>
      </w:p>
      <w:p w:rsidRDefault="002310BE" w:rsidR="002310BE">
        <w:pPr>
          <w:pStyle w:val="Zaglavlje"/>
          <w:jc w:val="center"/>
        </w:pPr>
      </w:p>
      <w:p w:rsidRDefault="002310BE" w:rsidR="002310BE">
        <w:pPr>
          <w:pStyle w:val="Zaglavlje"/>
          <w:jc w:val="center"/>
        </w:pPr>
        <w:r>
          <w:rPr>
            <w:b/>
            <w:sz w:val="24"/>
            <w:szCs w:val="24"/>
          </w:rPr>
          <w:tab/>
        </w:r>
        <w:r>
          <w:rPr>
            <w:b/>
            <w:sz w:val="24"/>
            <w:szCs w:val="24"/>
          </w:rPr>
          <w:tab/>
        </w:r>
        <w:r w:rsidR="009F67DC" w:rsidRPr="00B00FB8">
          <w:rPr>
            <w:sz w:val="24"/>
            <w:szCs w:val="24"/>
          </w:rPr>
          <w:t>72. St-</w:t>
        </w:r>
        <w:r w:rsidR="009F67DC">
          <w:rPr>
            <w:sz w:val="24"/>
            <w:szCs w:val="24"/>
          </w:rPr>
          <w:t>338/2012-544</w:t>
        </w:r>
      </w:p>
    </w:sdtContent>
  </w:sdt>
  <w:p w:rsidRDefault="002310BE" w:rsidR="002310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26468"/>
    <w:multiLevelType w:val="hybridMultilevel"/>
    <w:tmpl w:val="580AE7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0D261E"/>
    <w:multiLevelType w:val="hybridMultilevel"/>
    <w:tmpl w:val="27205F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20C5B83"/>
    <w:multiLevelType w:val="hybridMultilevel"/>
    <w:tmpl w:val="E7B6D9D2"/>
    <w:lvl w:tplc="352C3DD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4F22123"/>
    <w:multiLevelType w:val="hybridMultilevel"/>
    <w:tmpl w:val="66E2512C"/>
    <w:lvl w:tplc="20A0E8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A9E6EF1"/>
    <w:multiLevelType w:val="hybridMultilevel"/>
    <w:tmpl w:val="202CA012"/>
    <w:lvl w:tplc="8C06666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48ED"/>
    <w:rsid w:val="00004CCA"/>
    <w:rsid w:val="000F0EB8"/>
    <w:rsid w:val="001048ED"/>
    <w:rsid w:val="001E4A20"/>
    <w:rsid w:val="001F624F"/>
    <w:rsid w:val="00222A3B"/>
    <w:rsid w:val="002310BE"/>
    <w:rsid w:val="00237B93"/>
    <w:rsid w:val="002524F7"/>
    <w:rsid w:val="002A1F8A"/>
    <w:rsid w:val="002B003D"/>
    <w:rsid w:val="00321719"/>
    <w:rsid w:val="00361325"/>
    <w:rsid w:val="00456026"/>
    <w:rsid w:val="004641B3"/>
    <w:rsid w:val="004E6538"/>
    <w:rsid w:val="004F3B8E"/>
    <w:rsid w:val="005318B7"/>
    <w:rsid w:val="00542BE0"/>
    <w:rsid w:val="005A11DD"/>
    <w:rsid w:val="005E4373"/>
    <w:rsid w:val="00624E54"/>
    <w:rsid w:val="00684C7F"/>
    <w:rsid w:val="006A2DB7"/>
    <w:rsid w:val="00727999"/>
    <w:rsid w:val="00762B4F"/>
    <w:rsid w:val="007A24DD"/>
    <w:rsid w:val="007A2EDC"/>
    <w:rsid w:val="007C6253"/>
    <w:rsid w:val="007D39A0"/>
    <w:rsid w:val="008B026D"/>
    <w:rsid w:val="009223A3"/>
    <w:rsid w:val="0093646E"/>
    <w:rsid w:val="00956100"/>
    <w:rsid w:val="009B1B01"/>
    <w:rsid w:val="009E0201"/>
    <w:rsid w:val="009F67DC"/>
    <w:rsid w:val="00A42E33"/>
    <w:rsid w:val="00A71F12"/>
    <w:rsid w:val="00A8044F"/>
    <w:rsid w:val="00A96810"/>
    <w:rsid w:val="00B00FB8"/>
    <w:rsid w:val="00B12E52"/>
    <w:rsid w:val="00B371CB"/>
    <w:rsid w:val="00B735F7"/>
    <w:rsid w:val="00BE3E4A"/>
    <w:rsid w:val="00C31643"/>
    <w:rsid w:val="00C31E34"/>
    <w:rsid w:val="00C55304"/>
    <w:rsid w:val="00C7704A"/>
    <w:rsid w:val="00C85B1E"/>
    <w:rsid w:val="00CA7173"/>
    <w:rsid w:val="00CE5FEE"/>
    <w:rsid w:val="00CF2F88"/>
    <w:rsid w:val="00D54799"/>
    <w:rsid w:val="00D606D9"/>
    <w:rsid w:val="00D61C1E"/>
    <w:rsid w:val="00DD2274"/>
    <w:rsid w:val="00E51ECA"/>
    <w:rsid w:val="00E63683"/>
    <w:rsid w:val="00F21CB4"/>
    <w:rsid w:val="00F23D5E"/>
    <w:rsid w:val="00F72429"/>
    <w:rsid w:val="00F935AD"/>
    <w:rsid w:val="00FD2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styleId="Odlomakpopisa" w:type="paragraph">
    <w:name w:val="List Paragraph"/>
    <w:basedOn w:val="Normal"/>
    <w:uiPriority w:val="34"/>
    <w:qFormat/>
    <w:rsid w:val="00D547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E43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437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70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704A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704A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704A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704A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2310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310BE"/>
  </w:style>
  <w:style w:styleId="Podnoje" w:type="paragraph">
    <w:name w:val="footer"/>
    <w:basedOn w:val="Normal"/>
    <w:link w:val="PodnojeChar"/>
    <w:uiPriority w:val="99"/>
    <w:unhideWhenUsed/>
    <w:rsid w:val="002310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310BE"/>
  </w:style>
  <w:style w:styleId="Tijeloteksta" w:type="paragraph">
    <w:name w:val="Body Text"/>
    <w:basedOn w:val="Normal"/>
    <w:link w:val="TijelotekstaChar"/>
    <w:uiPriority w:val="99"/>
    <w:semiHidden/>
    <w:unhideWhenUsed/>
    <w:rsid w:val="004E6538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4E6538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styleId="Odlomakpopisa" w:type="paragraph">
    <w:name w:val="List Paragraph"/>
    <w:basedOn w:val="Normal"/>
    <w:uiPriority w:val="34"/>
    <w:qFormat/>
    <w:rsid w:val="00D547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E43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437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70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704A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704A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704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704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2310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310BE"/>
  </w:style>
  <w:style w:styleId="Podnoje" w:type="paragraph">
    <w:name w:val="footer"/>
    <w:basedOn w:val="Normal"/>
    <w:link w:val="PodnojeChar"/>
    <w:uiPriority w:val="99"/>
    <w:unhideWhenUsed/>
    <w:rsid w:val="002310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310BE"/>
  </w:style>
  <w:style w:styleId="Tijeloteksta" w:type="paragraph">
    <w:name w:val="Body Text"/>
    <w:basedOn w:val="Normal"/>
    <w:link w:val="TijelotekstaChar"/>
    <w:uiPriority w:val="99"/>
    <w:semiHidden/>
    <w:unhideWhenUsed/>
    <w:rsid w:val="004E6538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4E6538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2012.</izvorni_sadrzaj>
    <derivirana_varijabla naziv="DomainObject.Predmet.DatumOsnivanja_1">12.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rujna 2018.</izvorni_sadrzaj>
    <derivirana_varijabla naziv="DomainObject.Predmet.DatumRjesavanja_1">26.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St-338/2012</izvorni_sadrzaj>
    <derivirana_varijabla naziv="DomainObject.Predmet.OznakaBroj_1">St-338/2012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>47. St-913/11
47. St-374/12</izvorni_sadrzaj>
    <derivirana_varijabla naziv="DomainObject.Predmet.PrimjedbaSuca_1">47. St-913/11
47. St-374/12</derivirana_varijabla>
  </DomainObject.Predmet.PrimjedbaSuca>
  <DomainObject.Predmet.ProtustrankaFormated>
    <izvorni_sadrzaj>  M-PROFIL d.o.o.za proizvodnju, graditeljstvo i trgovinu - u stečaju</izvorni_sadrzaj>
    <derivirana_varijabla naziv="DomainObject.Predmet.ProtustrankaFormated_1">  M-PROFIL d.o.o.za proizvodnju, graditeljstvo i trgovinu - u stečaju</derivirana_varijabla>
  </DomainObject.Predmet.ProtustrankaFormated>
  <DomainObject.Predmet.ProtustrankaFormatedOIB>
    <izvorni_sadrzaj>  M-PROFIL d.o.o.za proizvodnju, graditeljstvo i trgovinu - u stečaju, OIB 02586214731</izvorni_sadrzaj>
    <derivirana_varijabla naziv="DomainObject.Predmet.ProtustrankaFormatedOIB_1">  M-PROFIL d.o.o.za proizvodnju, graditeljstvo i trgovinu - u stečaju, OIB 02586214731</derivirana_varijabla>
  </DomainObject.Predmet.ProtustrankaFormatedOIB>
  <DomainObject.Predmet.ProtustrankaFormatedWithAdress>
    <izvorni_sadrzaj> M-PROFIL d.o.o.za proizvodnju, graditeljstvo i trgovinu - u stečaju, Prilaz dr. Franje Tuđmana 11, 49210 Zabok</izvorni_sadrzaj>
    <derivirana_varijabla naziv="DomainObject.Predmet.ProtustrankaFormatedWithAdress_1"> M-PROFIL d.o.o.za proizvodnju, graditeljstvo i trgovinu - u stečaju, Prilaz dr. Franje Tuđmana 11, 49210 Zabok</derivirana_varijabla>
  </DomainObject.Predmet.ProtustrankaFormatedWithAdress>
  <DomainObject.Predmet.ProtustrankaFormatedWithAdressOIB>
    <izvorni_sadrzaj> M-PROFIL d.o.o.za proizvodnju, graditeljstvo i trgovinu - u stečaju, OIB 02586214731, Prilaz dr. Franje Tuđmana 11, 49210 Zabok</izvorni_sadrzaj>
    <derivirana_varijabla naziv="DomainObject.Predmet.ProtustrankaFormatedWithAdressOIB_1"> M-PROFIL d.o.o.za proizvodnju, graditeljstvo i trgovinu - u stečaju, OIB 02586214731, Prilaz dr. Franje Tuđmana 11, 49210 Zabok</derivirana_varijabla>
  </DomainObject.Predmet.ProtustrankaFormatedWithAdressOIB>
  <DomainObject.Predmet.ProtustrankaWithAdress>
    <izvorni_sadrzaj>M-PROFIL d.o.o.za proizvodnju, graditeljstvo i trgovinu - u stečaju Prilaz dr. Franje Tuđmana 11, 49210 Zabok</izvorni_sadrzaj>
    <derivirana_varijabla naziv="DomainObject.Predmet.ProtustrankaWithAdress_1">M-PROFIL d.o.o.za proizvodnju, graditeljstvo i trgovinu - u stečaju Prilaz dr. Franje Tuđmana 11, 49210 Zabok</derivirana_varijabla>
  </DomainObject.Predmet.ProtustrankaWithAdress>
  <DomainObject.Predmet.ProtustrankaWithAdressOIB>
    <izvorni_sadrzaj>M-PROFIL d.o.o.za proizvodnju, graditeljstvo i trgovinu - u stečaju, OIB 02586214731, Prilaz dr. Franje Tuđmana 11, 49210 Zabok</izvorni_sadrzaj>
    <derivirana_varijabla naziv="DomainObject.Predmet.ProtustrankaWithAdressOIB_1">M-PROFIL d.o.o.za proizvodnju, graditeljstvo i trgovinu - u stečaju, OIB 02586214731, Prilaz dr. Franje Tuđmana 11, 49210 Zabok</derivirana_varijabla>
  </DomainObject.Predmet.ProtustrankaWithAdressOIB>
  <DomainObject.Predmet.ProtustrankaNazivFormated>
    <izvorni_sadrzaj>M-PROFIL d.o.o.za proizvodnju, graditeljstvo i trgovinu - u stečaju</izvorni_sadrzaj>
    <derivirana_varijabla naziv="DomainObject.Predmet.ProtustrankaNazivFormated_1">M-PROFIL d.o.o.za proizvodnju, graditeljstvo i trgovinu - u stečaju</derivirana_varijabla>
  </DomainObject.Predmet.ProtustrankaNazivFormated>
  <DomainObject.Predmet.ProtustrankaNazivFormatedOIB>
    <izvorni_sadrzaj>M-PROFIL d.o.o.za proizvodnju, graditeljstvo i trgovinu - u stečaju, OIB 02586214731</izvorni_sadrzaj>
    <derivirana_varijabla naziv="DomainObject.Predmet.ProtustrankaNazivFormatedOIB_1">M-PROFIL d.o.o.za proizvodnju, graditeljstvo i trgovinu - u stečaju, OIB 02586214731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ELEKTROCENTAR PETEK d.o.o. za proizvodnju, usluge i trgovinu zastupanog po punomoćniku DRAGAN SUŠA; VJEROVNICI; RALU LOGISTIKA d.o.o. za prijevoz, skladištenje i usluge; LURA RUGVICA d.o.o. za poslovanje nekretninama; VALOVITI PAPIR - DUNAPACK društvo s ograničenom odgovornošću za proizvodnju i trgovinu valovitim papirom; M.I.-HEL. d.o.o. za građevinarstvo i trgovinu</izvorni_sadrzaj>
    <derivirana_varijabla naziv="DomainObject.Predmet.StrankaFormated_1">  ELEKTROCENTAR PETEK d.o.o. za proizvodnju, usluge i trgovinu zastupanog po punomoćniku DRAGAN SUŠA; VJEROVNICI; RALU LOGISTIKA d.o.o. za prijevoz, skladištenje i usluge; LURA RUGVICA d.o.o. za poslovanje nekretninama; VALOVITI PAPIR - DUNAPACK društvo s ograničenom odgovornošću za proizvodnju i trgovinu valovitim papirom; M.I.-HEL. d.o.o. za građevinarstvo i trgovinu</derivirana_varijabla>
  </DomainObject.Predmet.StrankaFormated>
  <DomainObject.Predmet.StrankaFormatedOIB>
    <izvorni_sadrzaj>  ELEKTROCENTAR PETEK d.o.o. za proizvodnju, usluge i trgovinu, OIB 17491977848 zastupanog po punomoćniku DRAGAN SUŠA; VJEROVNICI; RALU LOGISTIKA d.o.o. za prijevoz, skladištenje i usluge, OIB 95590358666; LURA RUGVICA d.o.o. za poslovanje nekretninama, OIB 43164857249; VALOVITI PAPIR - DUNAPACK društvo s ograničenom odgovornošću za proizvodnju i trgovinu valovitim papirom, OIB 96648829623; M.I.-HEL. d.o.o. za građevinarstvo i trgovinu, OIB 93329033401</izvorni_sadrzaj>
    <derivirana_varijabla naziv="DomainObject.Predmet.StrankaFormatedOIB_1">  ELEKTROCENTAR PETEK d.o.o. za proizvodnju, usluge i trgovinu, OIB 17491977848 zastupanog po punomoćniku DRAGAN SUŠA; VJEROVNICI; RALU LOGISTIKA d.o.o. za prijevoz, skladištenje i usluge, OIB 95590358666; LURA RUGVICA d.o.o. za poslovanje nekretninama, OIB 43164857249; VALOVITI PAPIR - DUNAPACK društvo s ograničenom odgovornošću za proizvodnju i trgovinu valovitim papirom, OIB 96648829623; M.I.-HEL. d.o.o. za građevinarstvo i trgovinu, OIB 93329033401</derivirana_varijabla>
  </DomainObject.Predmet.StrankaFormatedOIB>
  <DomainObject.Predmet.StrankaFormatedWithAdress>
    <izvorni_sadrzaj> ELEKTROCENTAR PETEK d.o.o. za proizvodnju, usluge i trgovinu, Etanska cesta 8, 10310 Ivanić-Grad zastupanog po punomoćniku DRAGAN SUŠA; VJEROVNICI; RALU LOGISTIKA d.o.o. za prijevoz, skladištenje i usluge, Gospodarska ul. 11, 10370 Dugo Selo; LURA RUGVICA d.o.o. za poslovanje nekretninama, Radnička c. 47, 10000 Zagreb; VALOVITI PAPIR - DUNAPACK društvo s ograničenom odgovornošću za proizvodnju i trgovinu valovitim papirom, Trebež 2, 49210 Zabok; M.I.-HEL. d.o.o. za građevinarstvo i trgovinu, Matije Gupca 28, 49210 Zabok</izvorni_sadrzaj>
    <derivirana_varijabla naziv="DomainObject.Predmet.StrankaFormatedWithAdress_1"> ELEKTROCENTAR PETEK d.o.o. za proizvodnju, usluge i trgovinu, Etanska cesta 8, 10310 Ivanić-Grad zastupanog po punomoćniku DRAGAN SUŠA; VJEROVNICI; RALU LOGISTIKA d.o.o. za prijevoz, skladištenje i usluge, Gospodarska ul. 11, 10370 Dugo Selo; LURA RUGVICA d.o.o. za poslovanje nekretninama, Radnička c. 47, 10000 Zagreb; VALOVITI PAPIR - DUNAPACK društvo s ograničenom odgovornošću za proizvodnju i trgovinu valovitim papirom, Trebež 2, 49210 Zabok; M.I.-HEL. d.o.o. za građevinarstvo i trgovinu, Matije Gupca 28, 49210 Zabok</derivirana_varijabla>
  </DomainObject.Predmet.StrankaFormatedWithAdress>
  <DomainObject.Predmet.StrankaFormatedWithAdressOIB>
    <izvorni_sadrzaj> ELEKTROCENTAR PETEK d.o.o. za proizvodnju, usluge i trgovinu, OIB 17491977848, Etanska cesta 8, 10310 Ivanić-Grad zastupanog po punomoćniku DRAGAN SUŠA; VJEROVNICI; RALU LOGISTIKA d.o.o. za prijevoz, skladištenje i usluge, OIB 95590358666, Gospodarska ul. 11, 10370 Dugo Selo; LURA RUGVICA d.o.o. za poslovanje nekretninama, OIB 43164857249, Radnička c. 47, 10000 Zagreb; VALOVITI PAPIR - DUNAPACK društvo s ograničenom odgovornošću za proizvodnju i trgovinu valovitim papirom, OIB 96648829623, Trebež 2, 49210 Zabok; M.I.-HEL. d.o.o. za građevinarstvo i trgovinu, OIB 93329033401, Matije Gupca 28, 49210 Zabok</izvorni_sadrzaj>
    <derivirana_varijabla naziv="DomainObject.Predmet.StrankaFormatedWithAdressOIB_1"> ELEKTROCENTAR PETEK d.o.o. za proizvodnju, usluge i trgovinu, OIB 17491977848, Etanska cesta 8, 10310 Ivanić-Grad zastupanog po punomoćniku DRAGAN SUŠA; VJEROVNICI; RALU LOGISTIKA d.o.o. za prijevoz, skladištenje i usluge, OIB 95590358666, Gospodarska ul. 11, 10370 Dugo Selo; LURA RUGVICA d.o.o. za poslovanje nekretninama, OIB 43164857249, Radnička c. 47, 10000 Zagreb; VALOVITI PAPIR - DUNAPACK društvo s ograničenom odgovornošću za proizvodnju i trgovinu valovitim papirom, OIB 96648829623, Trebež 2, 49210 Zabok; M.I.-HEL. d.o.o. za građevinarstvo i trgovinu, OIB 93329033401, Matije Gupca 28, 49210 Zabok</derivirana_varijabla>
  </DomainObject.Predmet.StrankaFormatedWithAdressOIB>
  <DomainObject.Predmet.StrankaWithAdress>
    <izvorni_sadrzaj>ELEKTROCENTAR PETEK d.o.o. za proizvodnju, usluge i trgovinu Etanska cesta 8,10310 Ivanić-Grad,VJEROVNICI ,RALU LOGISTIKA d.o.o. za prijevoz, skladištenje i usluge Gospodarska ul. 11,10370 Dugo Selo,LURA RUGVICA d.o.o. za poslovanje nekretninama Radnička c. 47,10000 Zagreb,VALOVITI PAPIR - DUNAPACK društvo s ograničenom odgovornošću za proizvodnju i trgovinu valovitim papirom Trebež 2,49210 Zabok,M.I.-HEL. d.o.o. za građevinarstvo i trgovinu Matije Gupca 28,49210 Zabok</izvorni_sadrzaj>
    <derivirana_varijabla naziv="DomainObject.Predmet.StrankaWithAdress_1">ELEKTROCENTAR PETEK d.o.o. za proizvodnju, usluge i trgovinu Etanska cesta 8,10310 Ivanić-Grad,VJEROVNICI ,RALU LOGISTIKA d.o.o. za prijevoz, skladištenje i usluge Gospodarska ul. 11,10370 Dugo Selo,LURA RUGVICA d.o.o. za poslovanje nekretninama Radnička c. 47,10000 Zagreb,VALOVITI PAPIR - DUNAPACK društvo s ograničenom odgovornošću za proizvodnju i trgovinu valovitim papirom Trebež 2,49210 Zabok,M.I.-HEL. d.o.o. za građevinarstvo i trgovinu Matije Gupca 28,49210 Zabok</derivirana_varijabla>
  </DomainObject.Predmet.StrankaWithAdress>
  <DomainObject.Predmet.StrankaWithAdressOIB>
    <izvorni_sadrzaj>ELEKTROCENTAR PETEK d.o.o. za proizvodnju, usluge i trgovinu, OIB 17491977848, Etanska cesta 8,10310 Ivanić-Grad,VJEROVNICI,RALU LOGISTIKA d.o.o. za prijevoz, skladištenje i usluge, OIB 95590358666, Gospodarska ul. 11,10370 Dugo Selo,LURA RUGVICA d.o.o. za poslovanje nekretninama, OIB 43164857249, Radnička c. 47,10000 Zagreb,VALOVITI PAPIR - DUNAPACK društvo s ograničenom odgovornošću za proizvodnju i trgovinu valovitim papirom, OIB 96648829623, Trebež 2,49210 Zabok,M.I.-HEL. d.o.o. za građevinarstvo i trgovinu, OIB 93329033401, Matije Gupca 28,49210 Zabok</izvorni_sadrzaj>
    <derivirana_varijabla naziv="DomainObject.Predmet.StrankaWithAdressOIB_1">ELEKTROCENTAR PETEK d.o.o. za proizvodnju, usluge i trgovinu, OIB 17491977848, Etanska cesta 8,10310 Ivanić-Grad,VJEROVNICI,RALU LOGISTIKA d.o.o. za prijevoz, skladištenje i usluge, OIB 95590358666, Gospodarska ul. 11,10370 Dugo Selo,LURA RUGVICA d.o.o. za poslovanje nekretninama, OIB 43164857249, Radnička c. 47,10000 Zagreb,VALOVITI PAPIR - DUNAPACK društvo s ograničenom odgovornošću za proizvodnju i trgovinu valovitim papirom, OIB 96648829623, Trebež 2,49210 Zabok,M.I.-HEL. d.o.o. za građevinarstvo i trgovinu, OIB 93329033401, Matije Gupca 28,49210 Zabok</derivirana_varijabla>
  </DomainObject.Predmet.StrankaWithAdressOIB>
  <DomainObject.Predmet.StrankaNazivFormated>
    <izvorni_sadrzaj>ELEKTROCENTAR PETEK d.o.o. za proizvodnju, usluge i trgovinu,VJEROVNICI,RALU LOGISTIKA d.o.o. za prijevoz, skladištenje i usluge,LURA RUGVICA d.o.o. za poslovanje nekretninama,VALOVITI PAPIR - DUNAPACK društvo s ograničenom odgovornošću za proizvodnju i trgovinu valovitim papirom,M.I.-HEL. d.o.o. za građevinarstvo i trgovinu</izvorni_sadrzaj>
    <derivirana_varijabla naziv="DomainObject.Predmet.StrankaNazivFormated_1">ELEKTROCENTAR PETEK d.o.o. za proizvodnju, usluge i trgovinu,VJEROVNICI,RALU LOGISTIKA d.o.o. za prijevoz, skladištenje i usluge,LURA RUGVICA d.o.o. za poslovanje nekretninama,VALOVITI PAPIR - DUNAPACK društvo s ograničenom odgovornošću za proizvodnju i trgovinu valovitim papirom,M.I.-HEL. d.o.o. za građevinarstvo i trgovinu</derivirana_varijabla>
  </DomainObject.Predmet.StrankaNazivFormated>
  <DomainObject.Predmet.StrankaNazivFormatedOIB>
    <izvorni_sadrzaj>ELEKTROCENTAR PETEK d.o.o. za proizvodnju, usluge i trgovinu, OIB 17491977848,VJEROVNICI,RALU LOGISTIKA d.o.o. za prijevoz, skladištenje i usluge, OIB 95590358666,LURA RUGVICA d.o.o. za poslovanje nekretninama, OIB 43164857249,VALOVITI PAPIR - DUNAPACK društvo s ograničenom odgovornošću za proizvodnju i trgovinu valovitim papirom, OIB 96648829623,M.I.-HEL. d.o.o. za građevinarstvo i trgovinu, OIB 93329033401</izvorni_sadrzaj>
    <derivirana_varijabla naziv="DomainObject.Predmet.StrankaNazivFormatedOIB_1">ELEKTROCENTAR PETEK d.o.o. za proizvodnju, usluge i trgovinu, OIB 17491977848,VJEROVNICI,RALU LOGISTIKA d.o.o. za prijevoz, skladištenje i usluge, OIB 95590358666,LURA RUGVICA d.o.o. za poslovanje nekretninama, OIB 43164857249,VALOVITI PAPIR - DUNAPACK društvo s ograničenom odgovornošću za proizvodnju i trgovinu valovitim papirom, OIB 96648829623,M.I.-HEL. d.o.o. za građevinarstvo i trgovinu, OIB 93329033401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ELEKTROCENTAR PETEK d.o.o. za proizvodnju, usluge i trgovinu zastupanog po punomoćniku DRAGAN SUŠA</item>
      <item>VJEROVNICI</item>
      <item>RALU LOGISTIKA d.o.o. za prijevoz, skladištenje i usluge</item>
      <item>LURA RUGVICA d.o.o. za poslovanje nekretninama</item>
      <item>VALOVITI PAPIR - DUNAPACK društvo s ograničenom odgovornošću za proizvodnju i trgovinu valovitim papirom</item>
      <item>M.I.-HEL. d.o.o. za građevinarstvo i trgovinu</item>
    </izvorni_sadrzaj>
    <derivirana_varijabla naziv="DomainObject.Predmet.StrankaListFormated_1">
      <item>ELEKTROCENTAR PETEK d.o.o. za proizvodnju, usluge i trgovinu zastupanog po punomoćniku DRAGAN SUŠA</item>
      <item>VJEROVNICI</item>
      <item>RALU LOGISTIKA d.o.o. za prijevoz, skladištenje i usluge</item>
      <item>LURA RUGVICA d.o.o. za poslovanje nekretninama</item>
      <item>VALOVITI PAPIR - DUNAPACK društvo s ograničenom odgovornošću za proizvodnju i trgovinu valovitim papirom</item>
      <item>M.I.-HEL. d.o.o. za građevinarstvo i trgovinu</item>
    </derivirana_varijabla>
  </DomainObject.Predmet.StrankaListFormated>
  <DomainObject.Predmet.StrankaListFormatedOIB>
    <izvorni_sadrzaj>
      <item>ELEKTROCENTAR PETEK d.o.o. za proizvodnju, usluge i trgovinu, OIB 17491977848 zastupanog po punomoćniku DRAGAN SUŠA</item>
      <item>VJEROVNICI</item>
      <item>RALU LOGISTIKA d.o.o. za prijevoz, skladištenje i usluge, OIB 95590358666</item>
      <item>LURA RUGVICA d.o.o. za poslovanje nekretninama, OIB 43164857249</item>
      <item>VALOVITI PAPIR - DUNAPACK društvo s ograničenom odgovornošću za proizvodnju i trgovinu valovitim papirom, OIB 96648829623</item>
      <item>M.I.-HEL. d.o.o. za građevinarstvo i trgovinu, OIB 93329033401</item>
    </izvorni_sadrzaj>
    <derivirana_varijabla naziv="DomainObject.Predmet.StrankaListFormatedOIB_1">
      <item>ELEKTROCENTAR PETEK d.o.o. za proizvodnju, usluge i trgovinu, OIB 17491977848 zastupanog po punomoćniku DRAGAN SUŠA</item>
      <item>VJEROVNICI</item>
      <item>RALU LOGISTIKA d.o.o. za prijevoz, skladištenje i usluge, OIB 95590358666</item>
      <item>LURA RUGVICA d.o.o. za poslovanje nekretninama, OIB 43164857249</item>
      <item>VALOVITI PAPIR - DUNAPACK društvo s ograničenom odgovornošću za proizvodnju i trgovinu valovitim papirom, OIB 96648829623</item>
      <item>M.I.-HEL. d.o.o. za građevinarstvo i trgovinu, OIB 93329033401</item>
    </derivirana_varijabla>
  </DomainObject.Predmet.StrankaListFormatedOIB>
  <DomainObject.Predmet.StrankaListFormatedWithAdress>
    <izvorni_sadrzaj>
      <item>ELEKTROCENTAR PETEK d.o.o. za proizvodnju, usluge i trgovinu, Etanska cesta 8, 10310 Ivanić-Grad zastupanog po punomoćniku DRAGAN SUŠA</item>
      <item>VJEROVNICI</item>
      <item>RALU LOGISTIKA d.o.o. za prijevoz, skladištenje i usluge, Gospodarska ul. 11, 10370 Dugo Selo</item>
      <item>LURA RUGVICA d.o.o. za poslovanje nekretninama, Radnička c. 47, 10000 Zagreb</item>
      <item>VALOVITI PAPIR - DUNAPACK društvo s ograničenom odgovornošću za proizvodnju i trgovinu valovitim papirom, Trebež 2, 49210 Zabok</item>
      <item>M.I.-HEL. d.o.o. za građevinarstvo i trgovinu, Matije Gupca 28, 49210 Zabok</item>
    </izvorni_sadrzaj>
    <derivirana_varijabla naziv="DomainObject.Predmet.StrankaListFormatedWithAdress_1">
      <item>ELEKTROCENTAR PETEK d.o.o. za proizvodnju, usluge i trgovinu, Etanska cesta 8, 10310 Ivanić-Grad zastupanog po punomoćniku DRAGAN SUŠA</item>
      <item>VJEROVNICI</item>
      <item>RALU LOGISTIKA d.o.o. za prijevoz, skladištenje i usluge, Gospodarska ul. 11, 10370 Dugo Selo</item>
      <item>LURA RUGVICA d.o.o. za poslovanje nekretninama, Radnička c. 47, 10000 Zagreb</item>
      <item>VALOVITI PAPIR - DUNAPACK društvo s ograničenom odgovornošću za proizvodnju i trgovinu valovitim papirom, Trebež 2, 49210 Zabok</item>
      <item>M.I.-HEL. d.o.o. za građevinarstvo i trgovinu, Matije Gupca 28, 49210 Zabok</item>
    </derivirana_varijabla>
  </DomainObject.Predmet.StrankaListFormatedWithAdress>
  <DomainObject.Predmet.StrankaListFormatedWithAdressOIB>
    <izvorni_sadrzaj>
      <item>ELEKTROCENTAR PETEK d.o.o. za proizvodnju, usluge i trgovinu, OIB 17491977848, Etanska cesta 8, 10310 Ivanić-Grad zastupanog po punomoćniku DRAGAN SUŠA</item>
      <item>VJEROVNICI</item>
      <item>RALU LOGISTIKA d.o.o. za prijevoz, skladištenje i usluge, OIB 95590358666, Gospodarska ul. 11, 10370 Dugo Selo</item>
      <item>LURA RUGVICA d.o.o. za poslovanje nekretninama, OIB 43164857249, Radnička c. 47, 10000 Zagreb</item>
      <item>VALOVITI PAPIR - DUNAPACK društvo s ograničenom odgovornošću za proizvodnju i trgovinu valovitim papirom, OIB 96648829623, Trebež 2, 49210 Zabok</item>
      <item>M.I.-HEL. d.o.o. za građevinarstvo i trgovinu, OIB 93329033401, Matije Gupca 28, 49210 Zabok</item>
    </izvorni_sadrzaj>
    <derivirana_varijabla naziv="DomainObject.Predmet.StrankaListFormatedWithAdressOIB_1">
      <item>ELEKTROCENTAR PETEK d.o.o. za proizvodnju, usluge i trgovinu, OIB 17491977848, Etanska cesta 8, 10310 Ivanić-Grad zastupanog po punomoćniku DRAGAN SUŠA</item>
      <item>VJEROVNICI</item>
      <item>RALU LOGISTIKA d.o.o. za prijevoz, skladištenje i usluge, OIB 95590358666, Gospodarska ul. 11, 10370 Dugo Selo</item>
      <item>LURA RUGVICA d.o.o. za poslovanje nekretninama, OIB 43164857249, Radnička c. 47, 10000 Zagreb</item>
      <item>VALOVITI PAPIR - DUNAPACK društvo s ograničenom odgovornošću za proizvodnju i trgovinu valovitim papirom, OIB 96648829623, Trebež 2, 49210 Zabok</item>
      <item>M.I.-HEL. d.o.o. za građevinarstvo i trgovinu, OIB 93329033401, Matije Gupca 28, 49210 Zabok</item>
    </derivirana_varijabla>
  </DomainObject.Predmet.StrankaListFormatedWithAdressOIB>
  <DomainObject.Predmet.StrankaListNazivFormated>
    <izvorni_sadrzaj>
      <item>ELEKTROCENTAR PETEK d.o.o. za proizvodnju, usluge i trgovinu</item>
      <item>VJEROVNICI</item>
      <item>RALU LOGISTIKA d.o.o. za prijevoz, skladištenje i usluge</item>
      <item>LURA RUGVICA d.o.o. za poslovanje nekretninama</item>
      <item>VALOVITI PAPIR - DUNAPACK društvo s ograničenom odgovornošću za proizvodnju i trgovinu valovitim papirom</item>
      <item>M.I.-HEL. d.o.o. za građevinarstvo i trgovinu</item>
    </izvorni_sadrzaj>
    <derivirana_varijabla naziv="DomainObject.Predmet.StrankaListNazivFormated_1">
      <item>ELEKTROCENTAR PETEK d.o.o. za proizvodnju, usluge i trgovinu</item>
      <item>VJEROVNICI</item>
      <item>RALU LOGISTIKA d.o.o. za prijevoz, skladištenje i usluge</item>
      <item>LURA RUGVICA d.o.o. za poslovanje nekretninama</item>
      <item>VALOVITI PAPIR - DUNAPACK društvo s ograničenom odgovornošću za proizvodnju i trgovinu valovitim papirom</item>
      <item>M.I.-HEL. d.o.o. za građevinarstvo i trgovinu</item>
    </derivirana_varijabla>
  </DomainObject.Predmet.StrankaListNazivFormated>
  <DomainObject.Predmet.StrankaListNazivFormatedOIB>
    <izvorni_sadrzaj>
      <item>ELEKTROCENTAR PETEK d.o.o. za proizvodnju, usluge i trgovinu, OIB 17491977848</item>
      <item>VJEROVNICI</item>
      <item>RALU LOGISTIKA d.o.o. za prijevoz, skladištenje i usluge, OIB 95590358666</item>
      <item>LURA RUGVICA d.o.o. za poslovanje nekretninama, OIB 43164857249</item>
      <item>VALOVITI PAPIR - DUNAPACK društvo s ograničenom odgovornošću za proizvodnju i trgovinu valovitim papirom, OIB 96648829623</item>
      <item>M.I.-HEL. d.o.o. za građevinarstvo i trgovinu, OIB 93329033401</item>
    </izvorni_sadrzaj>
    <derivirana_varijabla naziv="DomainObject.Predmet.StrankaListNazivFormatedOIB_1">
      <item>ELEKTROCENTAR PETEK d.o.o. za proizvodnju, usluge i trgovinu, OIB 17491977848</item>
      <item>VJEROVNICI</item>
      <item>RALU LOGISTIKA d.o.o. za prijevoz, skladištenje i usluge, OIB 95590358666</item>
      <item>LURA RUGVICA d.o.o. za poslovanje nekretninama, OIB 43164857249</item>
      <item>VALOVITI PAPIR - DUNAPACK društvo s ograničenom odgovornošću za proizvodnju i trgovinu valovitim papirom, OIB 96648829623</item>
      <item>M.I.-HEL. d.o.o. za građevinarstvo i trgovinu, OIB 93329033401</item>
    </derivirana_varijabla>
  </DomainObject.Predmet.StrankaListNazivFormatedOIB>
  <DomainObject.Predmet.ProtuStrankaListFormated>
    <izvorni_sadrzaj>
      <item>M-PROFIL d.o.o.za proizvodnju, graditeljstvo i trgovinu - u stečaju</item>
    </izvorni_sadrzaj>
    <derivirana_varijabla naziv="DomainObject.Predmet.ProtuStrankaListFormated_1">
      <item>M-PROFIL d.o.o.za proizvodnju, graditeljstvo i trgovinu - u stečaju</item>
    </derivirana_varijabla>
  </DomainObject.Predmet.ProtuStrankaListFormated>
  <DomainObject.Predmet.ProtuStrankaListFormatedOIB>
    <izvorni_sadrzaj>
      <item>M-PROFIL d.o.o.za proizvodnju, graditeljstvo i trgovinu - u stečaju, OIB 02586214731</item>
    </izvorni_sadrzaj>
    <derivirana_varijabla naziv="DomainObject.Predmet.ProtuStrankaListFormatedOIB_1">
      <item>M-PROFIL d.o.o.za proizvodnju, graditeljstvo i trgovinu - u stečaju, OIB 02586214731</item>
    </derivirana_varijabla>
  </DomainObject.Predmet.ProtuStrankaListFormatedOIB>
  <DomainObject.Predmet.ProtuStrankaListFormatedWithAdress>
    <izvorni_sadrzaj>
      <item>M-PROFIL d.o.o.za proizvodnju, graditeljstvo i trgovinu - u stečaju, Prilaz dr. Franje Tuđmana 11, 49210 Zabok</item>
    </izvorni_sadrzaj>
    <derivirana_varijabla naziv="DomainObject.Predmet.ProtuStrankaListFormatedWithAdress_1">
      <item>M-PROFIL d.o.o.za proizvodnju, graditeljstvo i trgovinu - u stečaju, Prilaz dr. Franje Tuđmana 11, 49210 Zabok</item>
    </derivirana_varijabla>
  </DomainObject.Predmet.ProtuStrankaListFormatedWithAdress>
  <DomainObject.Predmet.ProtuStrankaListFormatedWithAdressOIB>
    <izvorni_sadrzaj>
      <item>M-PROFIL d.o.o.za proizvodnju, graditeljstvo i trgovinu - u stečaju, OIB 02586214731, Prilaz dr. Franje Tuđmana 11, 49210 Zabok</item>
    </izvorni_sadrzaj>
    <derivirana_varijabla naziv="DomainObject.Predmet.ProtuStrankaListFormatedWithAdressOIB_1">
      <item>M-PROFIL d.o.o.za proizvodnju, graditeljstvo i trgovinu - u stečaju, OIB 02586214731, Prilaz dr. Franje Tuđmana 11, 49210 Zabok</item>
    </derivirana_varijabla>
  </DomainObject.Predmet.ProtuStrankaListFormatedWithAdressOIB>
  <DomainObject.Predmet.ProtuStrankaListNazivFormated>
    <izvorni_sadrzaj>
      <item>M-PROFIL d.o.o.za proizvodnju, graditeljstvo i trgovinu - u stečaju</item>
    </izvorni_sadrzaj>
    <derivirana_varijabla naziv="DomainObject.Predmet.ProtuStrankaListNazivFormated_1">
      <item>M-PROFIL d.o.o.za proizvodnju, graditeljstvo i trgovinu - u stečaju</item>
    </derivirana_varijabla>
  </DomainObject.Predmet.ProtuStrankaListNazivFormated>
  <DomainObject.Predmet.ProtuStrankaListNazivFormatedOIB>
    <izvorni_sadrzaj>
      <item>M-PROFIL d.o.o.za proizvodnju, graditeljstvo i trgovinu - u stečaju, OIB 02586214731</item>
    </izvorni_sadrzaj>
    <derivirana_varijabla naziv="DomainObject.Predmet.ProtuStrankaListNazivFormatedOIB_1">
      <item>M-PROFIL d.o.o.za proizvodnju, graditeljstvo i trgovinu - u stečaju, OIB 02586214731</item>
    </derivirana_varijabla>
  </DomainObject.Predmet.ProtuStrankaListNazivFormatedOIB>
  <DomainObject.Predmet.OstaliListFormated>
    <izvorni_sadrzaj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  <item>FINA ZAGREB</item>
    </izvorni_sadrzaj>
    <derivirana_varijabla naziv="DomainObject.Predmet.OstaliListFormated_1"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  <item>FINA ZAGREB</item>
    </derivirana_varijabla>
  </DomainObject.Predmet.OstaliListFormated>
  <DomainObject.Predmet.OstaliListFormatedOIB>
    <izvorni_sadrzaj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  <item>Dražen Gazda</item>
      <item>Romeo Herceg</item>
      <item>VALOVITI PAPIR - DUNAPACK društvo s ograničenom odgovornošću za proizvodnju i trgovinu valovitim papirom, OIB 96648829623</item>
      <item>FINA ZAGREB, OIB 85821130368</item>
    </izvorni_sadrzaj>
    <derivirana_varijabla naziv="DomainObject.Predmet.OstaliListFormatedOIB_1"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  <item>Dražen Gazda</item>
      <item>Romeo Herceg</item>
      <item>VALOVITI PAPIR - DUNAPACK društvo s ograničenom odgovornošću za proizvodnju i trgovinu valovitim papirom, OIB 96648829623</item>
      <item>FINA ZAGREB, OIB 85821130368</item>
    </derivirana_varijabla>
  </DomainObject.Predmet.OstaliListFormatedOIB>
  <DomainObject.Predmet.OstaliListFormatedWithAdress>
    <izvorni_sadrzaj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Zlataru, Stalna služba Zabok, zemljišno-knjižni odjel, Matije Gupca 22,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Savska Cesta 41, 10000 Zagreb</item>
      <item>FERROSTIL MONT d.o.o., Zadarska 77, 10000 Zagreb</item>
      <item>HILL INTERNATIONAL DOO BEOGRAD, Ulica Ruzveltova 45/I, Beograd</item>
      <item>Alma Klepac,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Draškovićeva 62, 10000 Zagreb</item>
      <item>Dražen Gazda, Zvonimirova 67, 10000 Zagreb</item>
      <item>Romeo Herceg, M. J. Zagorke 5b, 49210 Zabok</item>
      <item>VALOVITI PAPIR - DUNAPACK društvo s ograničenom odgovornošću za proizvodnju i trgovinu valovitim papirom, Trebež 2, 49210 Zabok</item>
      <item>FINA ZAGREB, Ul. grada Vukovara 70, 10000 Zagreb</item>
    </izvorni_sadrzaj>
    <derivirana_varijabla naziv="DomainObject.Predmet.OstaliListFormatedWithAdress_1"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Zlataru, Stalna služba Zabok, zemljišno-knjižni odjel, Matije Gupca 22,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Savska Cesta 41, 10000 Zagreb</item>
      <item>FERROSTIL MONT d.o.o., Zadarska 77, 10000 Zagreb</item>
      <item>HILL INTERNATIONAL DOO BEOGRAD, Ulica Ruzveltova 45/I, Beograd</item>
      <item>Alma Klepac,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Draškovićeva 62, 10000 Zagreb</item>
      <item>Dražen Gazda, Zvonimirova 67, 10000 Zagreb</item>
      <item>Romeo Herceg, M. J. Zagorke 5b, 49210 Zabok</item>
      <item>VALOVITI PAPIR - DUNAPACK društvo s ograničenom odgovornošću za proizvodnju i trgovinu valovitim papirom, Trebež 2, 49210 Zabok</item>
      <item>FINA ZAGREB, Ul. grada Vukovara 70, 10000 Zagreb</item>
    </derivirana_varijabla>
  </DomainObject.Predmet.OstaliListFormatedWithAdress>
  <DomainObject.Predmet.OstaliListFormatedWithAdressOIB>
    <izvorni_sadrzaj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Zlataru, Stalna služba Zabok, zemljišno-knjižni odjel, Matije Gupca 22,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OIB 16488001145, Savska Cesta 41, 10000 Zagreb</item>
      <item>FERROSTIL MONT d.o.o., Zadarska 77, 10000 Zagreb</item>
      <item>HILL INTERNATIONAL DOO BEOGRAD, Ulica Ruzveltova 45/I, Beograd</item>
      <item>Alma Klepac, OIB 20525854329,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OIB 95637147275, Draškovićeva 62, 10000 Zagreb</item>
      <item>Dražen Gazda, Zvonimirova 67, 10000 Zagreb</item>
      <item>Romeo Herceg, M. J. Zagorke 5b, 49210 Zabok</item>
      <item>VALOVITI PAPIR - DUNAPACK društvo s ograničenom odgovornošću za proizvodnju i trgovinu valovitim papirom, OIB 96648829623, Trebež 2, 49210 Zabok</item>
      <item>FINA ZAGREB, OIB 85821130368, Ul. grada Vukovara 70, 10000 Zagreb</item>
    </izvorni_sadrzaj>
    <derivirana_varijabla naziv="DomainObject.Predmet.OstaliListFormatedWithAdressOIB_1"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Zlataru, Stalna služba Zabok, zemljišno-knjižni odjel, Matije Gupca 22,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OIB 16488001145, Savska Cesta 41, 10000 Zagreb</item>
      <item>FERROSTIL MONT d.o.o., Zadarska 77, 10000 Zagreb</item>
      <item>HILL INTERNATIONAL DOO BEOGRAD, Ulica Ruzveltova 45/I, Beograd</item>
      <item>Alma Klepac, OIB 20525854329,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OIB 95637147275, Draškovićeva 62, 10000 Zagreb</item>
      <item>Dražen Gazda, Zvonimirova 67, 10000 Zagreb</item>
      <item>Romeo Herceg, M. J. Zagorke 5b, 49210 Zabok</item>
      <item>VALOVITI PAPIR - DUNAPACK društvo s ograničenom odgovornošću za proizvodnju i trgovinu valovitim papirom, OIB 96648829623, Trebež 2, 49210 Zabok</item>
      <item>FINA ZAGREB, OIB 85821130368, Ul. grada Vukovara 70, 10000 Zagreb</item>
    </derivirana_varijabla>
  </DomainObject.Predmet.OstaliListFormatedWithAdressOIB>
  <DomainObject.Predmet.OstaliListNazivFormated>
    <izvorni_sadrzaj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  <item>FINA ZAGREB</item>
    </izvorni_sadrzaj>
    <derivirana_varijabla naziv="DomainObject.Predmet.OstaliListNazivFormated_1"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  <item>FINA ZAGREB</item>
    </derivirana_varijabla>
  </DomainObject.Predmet.OstaliListNazivFormated>
  <DomainObject.Predmet.OstaliListNazivFormatedOIB>
    <izvorni_sadrzaj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  <item>Dražen Gazda</item>
      <item>Romeo Herceg</item>
      <item>VALOVITI PAPIR - DUNAPACK društvo s ograničenom odgovornošću za proizvodnju i trgovinu valovitim papirom, OIB 96648829623</item>
      <item>FINA ZAGREB, OIB 85821130368</item>
    </izvorni_sadrzaj>
    <derivirana_varijabla naziv="DomainObject.Predmet.OstaliListNazivFormatedOIB_1"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  <item>Dražen Gazda</item>
      <item>Romeo Herceg</item>
      <item>VALOVITI PAPIR - DUNAPACK društvo s ograničenom odgovornošću za proizvodnju i trgovinu valovitim papirom, OIB 96648829623</item>
      <item>FINA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ELEKTROCENTAR PETEK d.o.o. za proizvodnju, usluge i trgovinu i dr.</izvorni_sadrzaj>
    <derivirana_varijabla naziv="DomainObject.Predmet.StrankaIDrugi_1">ELEKTROCENTAR PETEK d.o.o. za proizvodnju, usluge i trgovinu i dr.</derivirana_varijabla>
  </DomainObject.Predmet.StrankaIDrugi>
  <DomainObject.Predmet.ProtustrankaIDrugi>
    <izvorni_sadrzaj>M-PROFIL d.o.o.za proizvodnju, graditeljstvo i trgovinu - u stečaju</izvorni_sadrzaj>
    <derivirana_varijabla naziv="DomainObject.Predmet.ProtustrankaIDrugi_1">M-PROFIL d.o.o.za proizvodnju, graditeljstvo i trgovinu - u stečaju</derivirana_varijabla>
  </DomainObject.Predmet.ProtustrankaIDrugi>
  <DomainObject.Predmet.StrankaIDrugiAdressOIB>
    <izvorni_sadrzaj>ELEKTROCENTAR PETEK d.o.o. za proizvodnju, usluge i trgovinu, OIB 17491977848, Etanska cesta 8, 10310 Ivanić-Grad i dr.</izvorni_sadrzaj>
    <derivirana_varijabla naziv="DomainObject.Predmet.StrankaIDrugiAdressOIB_1">ELEKTROCENTAR PETEK d.o.o. za proizvodnju, usluge i trgovinu, OIB 17491977848, Etanska cesta 8, 10310 Ivanić-Grad i dr.</derivirana_varijabla>
  </DomainObject.Predmet.StrankaIDrugiAdressOIB>
  <DomainObject.Predmet.ProtustrankaIDrugiAdressOIB>
    <izvorni_sadrzaj>M-PROFIL d.o.o.za proizvodnju, graditeljstvo i trgovinu - u stečaju, OIB 02586214731, Prilaz dr. Franje Tuđmana 11, 49210 Zabok</izvorni_sadrzaj>
    <derivirana_varijabla naziv="DomainObject.Predmet.ProtustrankaIDrugiAdressOIB_1">M-PROFIL d.o.o.za proizvodnju, graditeljstvo i trgovinu - u stečaju, OIB 02586214731, Prilaz dr. Franje Tuđmana 11,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ožujka 2018.</izvorni_sadrzaj>
    <derivirana_varijabla naziv="DomainObject.Predmet.OdlukaRjesenje.DatumDonosenjaOdluke_1">6. ožujka 2018.</derivirana_varijabla>
  </DomainObject.Predmet.OdlukaRjesenje.DatumDonosenjaOdluke>
  <DomainObject.Predmet.OdlukaRjesenje.DatumPravomocnosti>
    <izvorni_sadrzaj>24. ožujka 2018.</izvorni_sadrzaj>
    <derivirana_varijabla naziv="DomainObject.Predmet.OdlukaRjesenje.DatumPravomocnosti_1">24. ožujka 2018.</derivirana_varijabla>
  </DomainObject.Predmet.OdlukaRjesenje.DatumPravomocnosti>
  <DomainObject.Predmet.OdlukaRjesenje.Oznaka>
    <izvorni_sadrzaj>St-338/2012-527</izvorni_sadrzaj>
    <derivirana_varijabla naziv="DomainObject.Predmet.OdlukaRjesenje.Oznaka_1">St-338/2012-527</derivirana_varijabla>
  </DomainObject.Predmet.OdlukaRjesenje.Oznaka>
  <DomainObject.Predmet.SudioniciListNaziv>
    <izvorni_sadrzaj>
      <item>ELEKTROCENTAR PETEK d.o.o. za proizvodnju, usluge i trgovinu</item>
      <item>DRAGAN SUŠA</item>
      <item>M-PROFIL d.o.o.za proizvodnju, graditeljstvo i trgovinu - u stečaju</item>
      <item>ZDRAVKO VALEC</item>
      <item>LEON VALEC</item>
      <item>BOJAN SRUK</item>
      <item>VJEROVNICI</item>
      <item>RALU LOGISTIKA d.o.o. za prijevoz, skladištenje i usluge</item>
      <item>LURA RUGVICA d.o.o. za poslovanje nekretninama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  <item>VALOVITI PAPIR - DUNAPACK društvo s ograničenom odgovornošću za proizvodnju i trgovinu valovitim papirom</item>
      <item>M.I.-HEL. d.o.o. za građevinarstvo i trgovinu</item>
      <item>FINA ZAGREB</item>
    </izvorni_sadrzaj>
    <derivirana_varijabla naziv="DomainObject.Predmet.SudioniciListNaziv_1">
      <item>ELEKTROCENTAR PETEK d.o.o. za proizvodnju, usluge i trgovinu</item>
      <item>DRAGAN SUŠA</item>
      <item>M-PROFIL d.o.o.za proizvodnju, graditeljstvo i trgovinu - u stečaju</item>
      <item>ZDRAVKO VALEC</item>
      <item>LEON VALEC</item>
      <item>BOJAN SRUK</item>
      <item>VJEROVNICI</item>
      <item>RALU LOGISTIKA d.o.o. za prijevoz, skladištenje i usluge</item>
      <item>LURA RUGVICA d.o.o. za poslovanje nekretninama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  <item>VALOVITI PAPIR - DUNAPACK društvo s ograničenom odgovornošću za proizvodnju i trgovinu valovitim papirom</item>
      <item>M.I.-HEL. d.o.o. za građevinarstvo i trgovinu</item>
      <item>FINA ZAGREB</item>
    </derivirana_varijabla>
  </DomainObject.Predmet.SudioniciListNaziv>
  <DomainObject.Predmet.SudioniciListAdressOIB>
    <izvorni_sadrzaj>
      <item>ELEKTROCENTAR PETEK d.o.o. za proizvodnju, usluge i trgovinu, OIB 17491977848, Etanska cesta 8,10310 Ivanić-Grad</item>
      <item>DRAGAN SUŠA, KRALJA ZVONIMIRA 62,10000 Zagreb</item>
      <item>M-PROFIL d.o.o.za proizvodnju, graditeljstvo i trgovinu - u stečaju, OIB 02586214731, Prilaz dr. Franje Tuđmana 11,49210 Zabok</item>
      <item>ZDRAVKO VALEC, JAKUŠEVAC ZABOČKI 23,49210 Zabok</item>
      <item>LEON VALEC, JAKUŠEVEC ZABOČKI 23,49210 Zabok</item>
      <item>BOJAN SRUK, DOBRI DOL 48,10000 Zagreb</item>
      <item>VJEROVNICI</item>
      <item>RALU LOGISTIKA d.o.o. za prijevoz, skladištenje i usluge, OIB 95590358666, Gospodarska ul. 11,10370 Dugo Selo</item>
      <item>LURA RUGVICA d.o.o. za poslovanje nekretninama, OIB 43164857249, Radnička c. 47,10000 Zagreb</item>
      <item>Dejan Uljarević, Nikole Jurišića 2,10000 Zagreb</item>
      <item>Jadranka Čuljak Duvnjak, Šamačka 9/1,31000 Osijek</item>
      <item>Vladimir Modrić, Martićeva 47,10000 Zagreb</item>
      <item>OD Uljarević, N. Jurišića 2,10000 Zagreb</item>
      <item>Jasmina Avdagić, Kralja Zvonimira 44,22000 Šibenik</item>
      <item>OU AVDAGIĆ, Kralja Zvonimira 44,22000 Šibenik</item>
      <item>OD Anđelković, Vrbanićeva 20,10000 Zagreb</item>
      <item>OD Vedriš i partneri, Ozaljska 136,10000 Zagreb</item>
      <item>OD Dumančić, Rajković, Martić i Dumančić, Drenovačka 3,10000 Zagreb</item>
      <item>Staša Štefanović, Zelinska 8,10000 Zagreb</item>
      <item>Ljerka Šmit-Primorac, Nehruov trg 44,10000 Zagreb</item>
      <item>ZAGREBAČKA BANKA d.d., Trg bana J. Jelačića 10,10000 Zagreb</item>
      <item>PRIVREDNA BANKA ZAGREB d.d., Račkoga 6,10000 Zagreb</item>
      <item>PBZ d.d. Podružnica 21, Magistarska 3,49000 Krapina</item>
      <item>Ministarstvo financija, Porezna uprava Krapina, x,49000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51,49250 Zlatar</item>
      <item>Boris Anišić, Ilica 191b,10000 Zagreb</item>
      <item>Natalija Đuran Tršinski, Matije Gupca 24a,49210 Zabok</item>
      <item>Miljenka Polanović, Matije Gupca 50,49210 Zabok</item>
      <item>Natalija Đuran Tršinski, Matije Gupca 24A,49210 Zabok</item>
      <item>Mijo Stipić, vl. Obrta GRAĐEVINARSTVO, Sajmišna 15,10380 Sveti Ivan Zelina</item>
      <item>Mato Čabraja, vl. Bravasko - zidarski obrt, Radmani 78,52440 Poreč</item>
      <item>predsjedništvo suda</item>
      <item>OD Abel i Grenac, Ul. kralja Držislava 4/II,10000 Zagreb</item>
      <item>Općinski sud u Zlataru, Stalna služba Zabok, zemljišno-knjižni odjel, Matije Gupca 22,49210 Zabok</item>
      <item>Privredna banka Zagreb d.d., Račkoga 6,10000 Zagreb</item>
      <item>PBZ d.d. Podružnica 21, Magistarska 3,49000 Krapina</item>
      <item>Zagrebačka banka d.d., Trg bana Josipa Jelačića 10,10000 Zagreb</item>
      <item>RH, MF, Porezna uprava, x,49000 Krapina</item>
      <item>RH, MF, Porezna uprava, Av. Dubrovnik 32,10000 Zagreb</item>
      <item>ŽUPANIJSKO DRŽAVNO ODVJETNIŠTVO U ZAGREBU, OIB 16488001145, Savska Cesta 41,10000 Zagreb</item>
      <item>FERROSTIL MONT d.o.o., Zadarska 77,10000 Zagreb</item>
      <item>HILL INTERNATIONAL DOO BEOGRAD, Ulica Ruzveltova 45/I,Beograd</item>
      <item>Alma Klepac, OIB 20525854329, Drage Gervaisa 4,10000 Zagreb</item>
      <item>OTIS DIZALA d.o.o., Prilaz V. Brajkovića 15,10000 Zagreb</item>
      <item>SOCIETE GENERALE-SPLITSKA BANKA d.d., Ruđera Boškovića 16,21000 Split</item>
      <item>Ema Kalogjera Juranić, Trg bana J. Jelačića 3,10000 Zagreb</item>
      <item>Županijsko državno odvjetništvo u Velikoj Gorici</item>
      <item>Ana Šoštarec, OIB 95637147275, Draškovićeva 62,10000 Zagreb</item>
      <item>Dražen Gazda, Zvonimirova 67,10000 Zagreb</item>
      <item>Romeo Herceg, M. J. Zagorke 5b,49210 Zabok</item>
      <item>VALOVITI PAPIR - DUNAPACK društvo s ograničenom odgovornošću za proizvodnju i trgovinu valovitim papirom, OIB 96648829623, Trebež 2,49210 Zabok</item>
      <item>VALOVITI PAPIR - DUNAPACK društvo s ograničenom odgovornošću za proizvodnju i trgovinu valovitim papirom, OIB 96648829623, Trebež 2,49210 Zabok</item>
      <item>M.I.-HEL. d.o.o. za građevinarstvo i trgovinu, OIB 93329033401, Matije Gupca 28,49210 Zabok</item>
      <item>FINA ZAGREB, OIB 85821130368, Ul. grada Vukovara 70,10000 Zagreb</item>
    </izvorni_sadrzaj>
    <derivirana_varijabla naziv="DomainObject.Predmet.SudioniciListAdressOIB_1">
      <item>ELEKTROCENTAR PETEK d.o.o. za proizvodnju, usluge i trgovinu, OIB 17491977848, Etanska cesta 8,10310 Ivanić-Grad</item>
      <item>DRAGAN SUŠA, KRALJA ZVONIMIRA 62,10000 Zagreb</item>
      <item>M-PROFIL d.o.o.za proizvodnju, graditeljstvo i trgovinu - u stečaju, OIB 02586214731, Prilaz dr. Franje Tuđmana 11,49210 Zabok</item>
      <item>ZDRAVKO VALEC, JAKUŠEVAC ZABOČKI 23,49210 Zabok</item>
      <item>LEON VALEC, JAKUŠEVEC ZABOČKI 23,49210 Zabok</item>
      <item>BOJAN SRUK, DOBRI DOL 48,10000 Zagreb</item>
      <item>VJEROVNICI</item>
      <item>RALU LOGISTIKA d.o.o. za prijevoz, skladištenje i usluge, OIB 95590358666, Gospodarska ul. 11,10370 Dugo Selo</item>
      <item>LURA RUGVICA d.o.o. za poslovanje nekretninama, OIB 43164857249, Radnička c. 47,10000 Zagreb</item>
      <item>Dejan Uljarević, Nikole Jurišića 2,10000 Zagreb</item>
      <item>Jadranka Čuljak Duvnjak, Šamačka 9/1,31000 Osijek</item>
      <item>Vladimir Modrić, Martićeva 47,10000 Zagreb</item>
      <item>OD Uljarević, N. Jurišića 2,10000 Zagreb</item>
      <item>Jasmina Avdagić, Kralja Zvonimira 44,22000 Šibenik</item>
      <item>OU AVDAGIĆ, Kralja Zvonimira 44,22000 Šibenik</item>
      <item>OD Anđelković, Vrbanićeva 20,10000 Zagreb</item>
      <item>OD Vedriš i partneri, Ozaljska 136,10000 Zagreb</item>
      <item>OD Dumančić, Rajković, Martić i Dumančić, Drenovačka 3,10000 Zagreb</item>
      <item>Staša Štefanović, Zelinska 8,10000 Zagreb</item>
      <item>Ljerka Šmit-Primorac, Nehruov trg 44,10000 Zagreb</item>
      <item>ZAGREBAČKA BANKA d.d., Trg bana J. Jelačića 10,10000 Zagreb</item>
      <item>PRIVREDNA BANKA ZAGREB d.d., Račkoga 6,10000 Zagreb</item>
      <item>PBZ d.d. Podružnica 21, Magistarska 3,49000 Krapina</item>
      <item>Ministarstvo financija, Porezna uprava Krapina, x,49000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51,49250 Zlatar</item>
      <item>Boris Anišić, Ilica 191b,10000 Zagreb</item>
      <item>Natalija Đuran Tršinski, Matije Gupca 24a,49210 Zabok</item>
      <item>Miljenka Polanović, Matije Gupca 50,49210 Zabok</item>
      <item>Natalija Đuran Tršinski, Matije Gupca 24A,49210 Zabok</item>
      <item>Mijo Stipić, vl. Obrta GRAĐEVINARSTVO, Sajmišna 15,10380 Sveti Ivan Zelina</item>
      <item>Mato Čabraja, vl. Bravasko - zidarski obrt, Radmani 78,52440 Poreč</item>
      <item>predsjedništvo suda</item>
      <item>OD Abel i Grenac, Ul. kralja Držislava 4/II,10000 Zagreb</item>
      <item>Općinski sud u Zlataru, Stalna služba Zabok, zemljišno-knjižni odjel, Matije Gupca 22,49210 Zabok</item>
      <item>Privredna banka Zagreb d.d., Račkoga 6,10000 Zagreb</item>
      <item>PBZ d.d. Podružnica 21, Magistarska 3,49000 Krapina</item>
      <item>Zagrebačka banka d.d., Trg bana Josipa Jelačića 10,10000 Zagreb</item>
      <item>RH, MF, Porezna uprava, x,49000 Krapina</item>
      <item>RH, MF, Porezna uprava, Av. Dubrovnik 32,10000 Zagreb</item>
      <item>ŽUPANIJSKO DRŽAVNO ODVJETNIŠTVO U ZAGREBU, OIB 16488001145, Savska Cesta 41,10000 Zagreb</item>
      <item>FERROSTIL MONT d.o.o., Zadarska 77,10000 Zagreb</item>
      <item>HILL INTERNATIONAL DOO BEOGRAD, Ulica Ruzveltova 45/I,Beograd</item>
      <item>Alma Klepac, OIB 20525854329, Drage Gervaisa 4,10000 Zagreb</item>
      <item>OTIS DIZALA d.o.o., Prilaz V. Brajkovića 15,10000 Zagreb</item>
      <item>SOCIETE GENERALE-SPLITSKA BANKA d.d., Ruđera Boškovića 16,21000 Split</item>
      <item>Ema Kalogjera Juranić, Trg bana J. Jelačića 3,10000 Zagreb</item>
      <item>Županijsko državno odvjetništvo u Velikoj Gorici</item>
      <item>Ana Šoštarec, OIB 95637147275, Draškovićeva 62,10000 Zagreb</item>
      <item>Dražen Gazda, Zvonimirova 67,10000 Zagreb</item>
      <item>Romeo Herceg, M. J. Zagorke 5b,49210 Zabok</item>
      <item>VALOVITI PAPIR - DUNAPACK društvo s ograničenom odgovornošću za proizvodnju i trgovinu valovitim papirom, OIB 96648829623, Trebež 2,49210 Zabok</item>
      <item>VALOVITI PAPIR - DUNAPACK društvo s ograničenom odgovornošću za proizvodnju i trgovinu valovitim papirom, OIB 96648829623, Trebež 2,49210 Zabok</item>
      <item>M.I.-HEL. d.o.o. za građevinarstvo i trgovinu, OIB 93329033401, Matije Gupca 28,49210 Zabok</item>
      <item>FINA ZAGREB,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17491977848</item>
      <item>, OIB 02586214731</item>
      <item>, OIB null</item>
      <item>, OIB null</item>
      <item>, OIB null</item>
      <item>, OIB null</item>
      <item>, OIB 95590358666</item>
      <item>, OIB 43164857249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16488001145</item>
      <item>, OIB null</item>
      <item>, OIB null</item>
      <item>, OIB 20525854329</item>
      <item>, OIB null</item>
      <item>, OIB null</item>
      <item>, OIB null</item>
      <item>, OIB null</item>
      <item>, OIB 95637147275</item>
      <item>, OIB null</item>
      <item>, OIB null</item>
      <item>, OIB 96648829623</item>
      <item>, OIB 96648829623</item>
      <item>, OIB 93329033401</item>
      <item>, OIB 85821130368</item>
    </izvorni_sadrzaj>
    <derivirana_varijabla naziv="DomainObject.Predmet.SudioniciListNazivOIB_1">
      <item>, OIB null</item>
      <item>, OIB 17491977848</item>
      <item>, OIB 02586214731</item>
      <item>, OIB null</item>
      <item>, OIB null</item>
      <item>, OIB null</item>
      <item>, OIB null</item>
      <item>, OIB 95590358666</item>
      <item>, OIB 43164857249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16488001145</item>
      <item>, OIB null</item>
      <item>, OIB null</item>
      <item>, OIB 20525854329</item>
      <item>, OIB null</item>
      <item>, OIB null</item>
      <item>, OIB null</item>
      <item>, OIB null</item>
      <item>, OIB 95637147275</item>
      <item>, OIB null</item>
      <item>, OIB null</item>
      <item>, OIB 96648829623</item>
      <item>, OIB 96648829623</item>
      <item>, OIB 93329033401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454</properties:Words>
  <properties:Characters>2325</properties:Characters>
  <properties:Lines>67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2018-12-19T11:39:00Z</dcterms:created>
  <dc:creator>MINISTARSTVO PRAVOSUĐA</dc:creator>
  <cp:lastModifiedBy>Maja Hajtek</cp:lastModifiedBy>
  <cp:lastPrinted>2018-12-19T14:04:00Z</cp:lastPrinted>
  <dcterms:modified xmlns:xsi="http://www.w3.org/2001/XMLSchema-instance" xsi:type="dcterms:W3CDTF">2018-12-19T14:04:00Z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nastavak postupka - upis stečajne mase M PROFIL 19.12.2018..docx)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