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9d53" w14:paraId="4f79d5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500A3A" w:rsidP="00A55158" w:rsidR="00A55158" w:rsidRPr="00323158">
      <w:r>
        <w:rPr>
          <w:noProof/>
        </w:rPr>
        <w:t xml:space="preserve">      </w:t>
      </w:r>
      <w:r w:rsidR="006D3CF6"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FF183F">
        <w:t>1462/2017-3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4A0D7B">
        <w:t xml:space="preserve"> </w:t>
      </w:r>
      <w:r w:rsidR="00500A3A">
        <w:t xml:space="preserve">Podružnica Slavonski Brod, </w:t>
      </w:r>
      <w:r w:rsidR="004A0D7B">
        <w:t>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500A3A">
        <w:t xml:space="preserve"> </w:t>
      </w:r>
      <w:r w:rsidR="00FF183F">
        <w:rPr>
          <w:b/>
        </w:rPr>
        <w:t>M.B. GRUPA d.o.o., Slavonski Brod, Petra Svačića 4, OIB 87320740821</w:t>
      </w:r>
      <w:r w:rsidR="0036690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500A3A">
        <w:t>1</w:t>
      </w:r>
      <w:r w:rsidR="00FF183F">
        <w:t>8</w:t>
      </w:r>
      <w:r w:rsidR="00500A3A">
        <w:t>.listopada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FF183F">
        <w:rPr>
          <w:b/>
        </w:rPr>
        <w:t xml:space="preserve">M.B. GRUPA d.o.o., Slavonski Brod, Petra Svačića 4, OIB 87320740821, </w:t>
      </w:r>
      <w:r>
        <w:t xml:space="preserve">iznosi </w:t>
      </w:r>
      <w:r w:rsidR="00FF183F">
        <w:rPr>
          <w:b/>
        </w:rPr>
        <w:t>91.502,57</w:t>
      </w:r>
      <w:r w:rsidRPr="00500A3A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BE372E">
        <w:t>zastupnica</w:t>
      </w:r>
      <w:r w:rsidR="00FF183F">
        <w:t xml:space="preserve"> po zakonu</w:t>
      </w:r>
      <w:r w:rsidR="00B10594">
        <w:t xml:space="preserve"> </w:t>
      </w:r>
      <w:r w:rsidR="00BE372E" w:rsidRPr="00BE372E">
        <w:rPr>
          <w:b/>
        </w:rPr>
        <w:t>Ivana Blatančić iz Slavonskog Broda, Matije Gupca 35, OIB 60801599454</w:t>
      </w:r>
      <w:r w:rsidR="00BE372E"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FF183F">
        <w:rPr>
          <w:b/>
        </w:rPr>
        <w:t>1462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FF183F">
        <w:t>18</w:t>
      </w:r>
      <w:r w:rsidR="00500A3A">
        <w:t>.listopada</w:t>
      </w:r>
      <w:r w:rsidR="00637D8D">
        <w:t xml:space="preserve"> 2017</w:t>
      </w:r>
      <w:r>
        <w:t>.</w:t>
      </w:r>
      <w:r w:rsidR="0017076B">
        <w:t>g.</w:t>
      </w:r>
    </w:p>
    <w:p w:rsidRDefault="00FC6829" w:rsidP="00F2165F" w:rsidR="00FC6829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C43" w:rsidR="00242C43">
      <w:r>
        <w:separator/>
      </w:r>
    </w:p>
  </w:endnote>
  <w:endnote w:id="0" w:type="continuationSeparator">
    <w:p w:rsidRDefault="00242C43" w:rsidR="00242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C43" w:rsidR="00242C43">
      <w:r>
        <w:separator/>
      </w:r>
    </w:p>
  </w:footnote>
  <w:footnote w:id="0" w:type="continuationSeparator">
    <w:p w:rsidRDefault="00242C43" w:rsidR="00242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C43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0662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66905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B6137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22F7"/>
    <w:rsid w:val="004E466C"/>
    <w:rsid w:val="004E4C41"/>
    <w:rsid w:val="004F5164"/>
    <w:rsid w:val="004F5FE8"/>
    <w:rsid w:val="00500A3A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0CE6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60542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372E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DF63DD"/>
    <w:rsid w:val="00E10511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86F3D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183F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91502.57</izvorni_sadrzaj>
    <derivirana_varijabla naziv="DomainObject.Predmet.InicijalnaVrijednost_1">91502.57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St-1462/2017</izvorni_sadrzaj>
    <derivirana_varijabla naziv="DomainObject.Predmet.OznakaBroj_1">St-1462/2017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 1.  SZ</izvorni_sadrzaj>
    <derivirana_varijabla naziv="DomainObject.Predmet.PrimjedbaSuca_1">Čl.429 St 1.  SZ</derivirana_varijabla>
  </DomainObject.Predmet.PrimjedbaSuca>
  <DomainObject.Predmet.ProtustrankaFormated>
    <izvorni_sadrzaj>  M.B. GRUPA društvo s ograničenom odgovornošću za proizvodnju, trgovinu i usluge</izvorni_sadrzaj>
    <derivirana_varijabla naziv="DomainObject.Predmet.ProtustrankaFormated_1">  M.B. GRUPA društvo s ograničenom odgovornošću za proizvodnju, trgovinu i usluge</derivirana_varijabla>
  </DomainObject.Predmet.ProtustrankaFormated>
  <DomainObject.Predmet.ProtustrankaFormatedOIB>
    <izvorni_sadrzaj>  M.B. GRUPA društvo s ograničenom odgovornošću za proizvodnju, trgovinu i usluge, OIB 87320740821</izvorni_sadrzaj>
    <derivirana_varijabla naziv="DomainObject.Predmet.ProtustrankaFormatedOIB_1">  M.B. GRUPA društvo s ograničenom odgovornošću za proizvodnju, trgovinu i usluge, OIB 87320740821</derivirana_varijabla>
  </DomainObject.Predmet.ProtustrankaFormatedOIB>
  <DomainObject.Predmet.ProtustrankaFormatedWithAdress>
    <izvorni_sadrzaj> M.B. GRUPA društvo s ograničenom odgovornošću za proizvodnju, trgovinu i usluge, Petra Svačića 4, 35000 Slavonski Brod</izvorni_sadrzaj>
    <derivirana_varijabla naziv="DomainObject.Predmet.ProtustrankaFormatedWithAdress_1"> M.B. GRUPA društvo s ograničenom odgovornošću za proizvodnju, trgovinu i usluge, Petra Svačića 4, 35000 Slavonski Brod</derivirana_varijabla>
  </DomainObject.Predmet.ProtustrankaFormatedWithAdress>
  <DomainObject.Predmet.ProtustrankaFormatedWithAdressOIB>
    <izvorni_sadrzaj> M.B. GRUPA društvo s ograničenom odgovornošću za proizvodnju, trgovinu i usluge, OIB 87320740821, Petra Svačića 4, 35000 Slavonski Brod</izvorni_sadrzaj>
    <derivirana_varijabla naziv="DomainObject.Predmet.ProtustrankaFormatedWithAdressOIB_1"> M.B. GRUPA društvo s ograničenom odgovornošću za proizvodnju, trgovinu i usluge, OIB 87320740821, Petra Svačića 4, 35000 Slavonski Brod</derivirana_varijabla>
  </DomainObject.Predmet.ProtustrankaFormatedWithAdressOIB>
  <DomainObject.Predmet.ProtustrankaWithAdress>
    <izvorni_sadrzaj>M.B. GRUPA društvo s ograničenom odgovornošću za proizvodnju, trgovinu i usluge Petra Svačića 4, 35000 Slavonski Brod</izvorni_sadrzaj>
    <derivirana_varijabla naziv="DomainObject.Predmet.ProtustrankaWithAdress_1">M.B. GRUPA društvo s ograničenom odgovornošću za proizvodnju, trgovinu i usluge Petra Svačića 4, 35000 Slavonski Brod</derivirana_varijabla>
  </DomainObject.Predmet.ProtustrankaWithAdress>
  <DomainObject.Predmet.ProtustrankaWithAdressOIB>
    <izvorni_sadrzaj>M.B. GRUPA društvo s ograničenom odgovornošću za proizvodnju, trgovinu i usluge, OIB 87320740821, Petra Svačića 4, 35000 Slavonski Brod</izvorni_sadrzaj>
    <derivirana_varijabla naziv="DomainObject.Predmet.ProtustrankaWithAdressOIB_1">M.B. GRUPA društvo s ograničenom odgovornošću za proizvodnju, trgovinu i usluge, OIB 87320740821, Petra Svačića 4, 35000 Slavonski Brod</derivirana_varijabla>
  </DomainObject.Predmet.ProtustrankaWithAdressOIB>
  <DomainObject.Predmet.ProtustrankaNazivFormated>
    <izvorni_sadrzaj>M.B. GRUPA društvo s ograničenom odgovornošću za proizvodnju, trgovinu i usluge</izvorni_sadrzaj>
    <derivirana_varijabla naziv="DomainObject.Predmet.ProtustrankaNazivFormated_1">M.B. GRUPA društvo s ograničenom odgovornošću za proizvodnju, trgovinu i usluge</derivirana_varijabla>
  </DomainObject.Predmet.ProtustrankaNazivFormated>
  <DomainObject.Predmet.ProtustrankaNazivFormatedOIB>
    <izvorni_sadrzaj>M.B. GRUPA društvo s ograničenom odgovornošću za proizvodnju, trgovinu i usluge, OIB 87320740821</izvorni_sadrzaj>
    <derivirana_varijabla naziv="DomainObject.Predmet.ProtustrankaNazivFormatedOIB_1">M.B. GRUPA društvo s ograničenom odgovornošću za proizvodnju, trgovinu i usluge, OIB 87320740821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M.B. GRUPA društvo s ograničenom odgovornošću za proizvodnju, trgovinu i usluge</item>
    </izvorni_sadrzaj>
    <derivirana_varijabla naziv="DomainObject.Predmet.ProtuStrankaListFormated_1">
      <item>M.B. GRUPA društvo s ograničenom odgovornošću za proizvodnju, trgovinu i usluge</item>
    </derivirana_varijabla>
  </DomainObject.Predmet.ProtuStrankaListFormated>
  <DomainObject.Predmet.ProtuStrankaListFormatedOIB>
    <izvorni_sadrzaj>
      <item>M.B. GRUPA društvo s ograničenom odgovornošću za proizvodnju, trgovinu i usluge, OIB 87320740821</item>
    </izvorni_sadrzaj>
    <derivirana_varijabla naziv="DomainObject.Predmet.ProtuStrankaListFormatedOIB_1">
      <item>M.B. GRUPA društvo s ograničenom odgovornošću za proizvodnju, trgovinu i usluge, OIB 87320740821</item>
    </derivirana_varijabla>
  </DomainObject.Predmet.ProtuStrankaListFormatedOIB>
  <DomainObject.Predmet.ProtuStrankaListFormatedWithAdress>
    <izvorni_sadrzaj>
      <item>M.B. GRUPA društvo s ograničenom odgovornošću za proizvodnju, trgovinu i usluge, Petra Svačića 4, 35000 Slavonski Brod</item>
    </izvorni_sadrzaj>
    <derivirana_varijabla naziv="DomainObject.Predmet.ProtuStrankaListFormatedWithAdress_1">
      <item>M.B. GRUPA društvo s ograničenom odgovornošću za proizvodnju, trgovinu i usluge, Petra Svačića 4, 35000 Slavonski Brod</item>
    </derivirana_varijabla>
  </DomainObject.Predmet.ProtuStrankaListFormatedWithAdress>
  <DomainObject.Predmet.ProtuStrankaListFormatedWithAdressOIB>
    <izvorni_sadrzaj>
      <item>M.B. GRUPA društvo s ograničenom odgovornošću za proizvodnju, trgovinu i usluge, OIB 87320740821, Petra Svačića 4, 35000 Slavonski Brod</item>
    </izvorni_sadrzaj>
    <derivirana_varijabla naziv="DomainObject.Predmet.ProtuStrankaListFormatedWithAdressOIB_1">
      <item>M.B. GRUPA društvo s ograničenom odgovornošću za proizvodnju, trgovinu i usluge, OIB 87320740821, Petra Svačića 4, 35000 Slavonski Brod</item>
    </derivirana_varijabla>
  </DomainObject.Predmet.ProtuStrankaListFormatedWithAdressOIB>
  <DomainObject.Predmet.ProtuStrankaListNazivFormated>
    <izvorni_sadrzaj>
      <item>M.B. GRUPA društvo s ograničenom odgovornošću za proizvodnju, trgovinu i usluge</item>
    </izvorni_sadrzaj>
    <derivirana_varijabla naziv="DomainObject.Predmet.ProtuStrankaListNazivFormated_1">
      <item>M.B. GRUPA društvo s ograničenom odgovornošću za proizvodnju, trgovinu i usluge</item>
    </derivirana_varijabla>
  </DomainObject.Predmet.ProtuStrankaListNazivFormated>
  <DomainObject.Predmet.ProtuStrankaListNazivFormatedOIB>
    <izvorni_sadrzaj>
      <item>M.B. GRUPA društvo s ograničenom odgovornošću za proizvodnju, trgovinu i usluge, OIB 87320740821</item>
    </izvorni_sadrzaj>
    <derivirana_varijabla naziv="DomainObject.Predmet.ProtuStrankaListNazivFormatedOIB_1">
      <item>M.B. GRUPA društvo s ograničenom odgovornošću za proizvodnju, trgovinu i usluge, OIB 87320740821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M.B. GRUPA društvo s ograničenom odgovornošću za proizvodnju, trgovinu i usluge</izvorni_sadrzaj>
    <derivirana_varijabla naziv="DomainObject.Predmet.ProtustrankaIDrugi_1">M.B. GRUPA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M.B. GRUPA društvo s ograničenom odgovornošću za proizvodnju, trgovinu i usluge, OIB 87320740821, Petra Svačića 4, 35000 Slavonski Brod</izvorni_sadrzaj>
    <derivirana_varijabla naziv="DomainObject.Predmet.ProtustrankaIDrugiAdressOIB_1">M.B. GRUPA društvo s ograničenom odgovornošću za proizvodnju, trgovinu i usluge, OIB 87320740821, Petra Svačića 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M.B. GRUPA društvo s ograničenom odgovornošću za proizvodnju, trgovinu i usluge</item>
    </izvorni_sadrzaj>
    <derivirana_varijabla naziv="DomainObject.Predmet.SudioniciListNaziv_1">
      <item>Financijska agencija</item>
      <item>M.B. GRUPA društvo s ograničenom odgovornošću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M.B. GRUPA društvo s ograničenom odgovornošću za proizvodnju, trgovinu i usluge, OIB 87320740821, Petra Svačića 4,35000 Slavonski Brod</item>
    </izvorni_sadrzaj>
    <derivirana_varijabla naziv="DomainObject.Predmet.SudioniciListAdressOIB_1">
      <item>Financijska agencija, OIB 85821130368, Ulica grada Vukovara 70,10000 Zagreb</item>
      <item>M.B. GRUPA društvo s ograničenom odgovornošću za proizvodnju, trgovinu i usluge, OIB 87320740821, Petra Svačića 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87320740821</item>
    </izvorni_sadrzaj>
    <derivirana_varijabla naziv="DomainObject.Predmet.SudioniciListNazivOIB_1">
      <item>, OIB 85821130368</item>
      <item>, OIB 87320740821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1930</properties:Characters>
  <properties:Lines>51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2017-08-25T07:23:00Z</dcterms:created>
  <dc:creator>Korisnik</dc:creator>
  <cp:lastModifiedBy>wsadmin</cp:lastModifiedBy>
  <cp:lastPrinted>2017-10-18T08:54:00Z</cp:lastPrinted>
  <dcterms:modified xmlns:xsi="http://www.w3.org/2001/XMLSchema-instance" xsi:type="dcterms:W3CDTF">2017-10-18T09:51:00Z</dcterms:modified>
  <cp:revision>13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