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69ee" w14:paraId="5eb69ee" w:rsidRDefault="008F6F2F" w:rsidP="00E114E9" w:rsidR="00243285" w:rsidRPr="006B77A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="00E114E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F6F2F" w:rsidP="0086115E" w:rsidR="0086115E" w:rsidRPr="001F0DCA">
      <w:pPr>
        <w:jc w:val="both"/>
      </w:pPr>
      <w:r>
        <w:t xml:space="preserve">    Republika Hrvatska</w:t>
      </w:r>
    </w:p>
    <w:p w:rsidRDefault="008F6F2F" w:rsidP="0086115E" w:rsidR="0086115E" w:rsidRPr="001F0DCA">
      <w:pPr>
        <w:jc w:val="both"/>
      </w:pPr>
      <w:r>
        <w:t>Trgovački sud u Zagrebu</w:t>
      </w:r>
    </w:p>
    <w:p w:rsidRDefault="008F6F2F" w:rsidP="0086115E" w:rsidR="00243285" w:rsidRPr="001F0DCA">
      <w:pPr>
        <w:jc w:val="both"/>
      </w:pPr>
      <w:r>
        <w:t xml:space="preserve">  Zagreb, </w:t>
      </w:r>
      <w:r w:rsidR="0086115E" w:rsidRPr="001F0DCA">
        <w:t>Amruševa 2/II</w:t>
      </w:r>
    </w:p>
    <w:p w:rsidRDefault="009557E1" w:rsidP="008F6F2F" w:rsidR="00F418B3" w:rsidRPr="001F0DCA">
      <w:pPr>
        <w:ind w:firstLine="708" w:left="5664"/>
        <w:jc w:val="center"/>
      </w:pPr>
      <w:r>
        <w:t xml:space="preserve"> </w:t>
      </w:r>
      <w:r w:rsidR="00F418B3" w:rsidRPr="001F0DCA">
        <w:t xml:space="preserve"> </w:t>
      </w:r>
      <w:r w:rsidR="008F6F2F">
        <w:t>89</w:t>
      </w:r>
      <w:r w:rsidR="008F6F2F" w:rsidRPr="001F0DCA">
        <w:t>. St</w:t>
      </w:r>
      <w:r w:rsidR="008F6F2F">
        <w:t>-</w:t>
      </w:r>
      <w:r w:rsidR="00497242">
        <w:t>594/18</w:t>
      </w:r>
      <w:r w:rsidR="008F6F2F">
        <w:t>-</w:t>
      </w:r>
      <w:r w:rsidR="00BD102D">
        <w:t>34</w:t>
      </w:r>
    </w:p>
    <w:p w:rsidRDefault="008F6F2F" w:rsidP="0086115E" w:rsidR="008F6F2F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203EA7" w:rsidP="00203EA7" w:rsidR="00203EA7" w:rsidRPr="002E27FE">
      <w:pPr>
        <w:jc w:val="center"/>
        <w:rPr>
          <w:b/>
        </w:rPr>
      </w:pPr>
    </w:p>
    <w:p w:rsidRDefault="00497242" w:rsidP="0086115E" w:rsidR="0086115E" w:rsidRPr="006B77AD">
      <w:pPr>
        <w:ind w:firstLine="720"/>
        <w:jc w:val="both"/>
      </w:pPr>
      <w:r w:rsidRPr="00497242">
        <w:rPr>
          <w:lang w:val="pt-BR"/>
        </w:rPr>
        <w:t>Trgovački sud u Zagrebu, po sucu Nikolini Dorić Hadžisejdić, u stečajnom postupku u povodu prijedloga I predlagatelja ERSTE&amp;STEIERMARKISCHE BANK d.d. Rijeka, Jadranski trg 3a, OIB: 23057039320, kojeg zastupa punomoćnik Zvonimir Buterin, odvjetnik u Odvjetničkom društvu Buterin &amp; Posavec u Zagrebu, Draškovićeva 82 i II predlagatelja Republike Hrvatske, Ministarstvo Financija, Porezna uprava, OIB:18683136487, kojeg zastupa Županijsko državno odvjetništvo u Zagrebu, za otvaranje stečajnog postupka nad dužnikom FOCUS GRADNJA d.o.o. Zagreb, Novoseleč</w:t>
      </w:r>
      <w:r>
        <w:rPr>
          <w:lang w:val="pt-BR"/>
        </w:rPr>
        <w:t>ki put 157, OIB: 54058591185, 24</w:t>
      </w:r>
      <w:r w:rsidRPr="00497242">
        <w:rPr>
          <w:lang w:val="pt-BR"/>
        </w:rPr>
        <w:t>. svibnja 2018.,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497242" w:rsidP="00497242" w:rsidR="00E029B4" w:rsidRPr="006B77AD">
      <w:pPr>
        <w:pStyle w:val="Odlomakpopisa"/>
        <w:numPr>
          <w:ilvl w:val="0"/>
          <w:numId w:val="1"/>
        </w:numPr>
        <w:jc w:val="both"/>
      </w:pPr>
      <w:r w:rsidRPr="00497242">
        <w:t>Jure Marušić, OIB: 52703189678, Zagreb, Bleiweisova 2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0F3F45" w:rsidR="00243285" w:rsidRPr="006B77AD">
      <w:pPr>
        <w:ind w:left="360"/>
        <w:jc w:val="both"/>
      </w:pPr>
    </w:p>
    <w:p w:rsidRDefault="00B93BB9" w:rsidP="000F3F45" w:rsidR="008F6F2F">
      <w:pPr>
        <w:pStyle w:val="Odlomakpopisa"/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BD102D">
        <w:t>Davor Ivančić, OIB: 21146522885, Ivana pl. Zajca 17, Čakovec</w:t>
      </w:r>
      <w:r w:rsidR="00B0408B" w:rsidRPr="00B0408B">
        <w:t>.</w:t>
      </w:r>
    </w:p>
    <w:p w:rsidRDefault="00983130" w:rsidP="00983130" w:rsidR="00983130">
      <w:pPr>
        <w:pStyle w:val="Odlomakpopisa"/>
      </w:pPr>
    </w:p>
    <w:p w:rsidRDefault="00983130" w:rsidP="00983130" w:rsidR="00983130" w:rsidRPr="00996A4F">
      <w:pPr>
        <w:numPr>
          <w:ilvl w:val="0"/>
          <w:numId w:val="1"/>
        </w:numPr>
        <w:jc w:val="both"/>
      </w:pPr>
      <w:r w:rsidRPr="00996A4F">
        <w:t>Pozivaju se vjerovnici u rokovima iz točke IV. i V. izreke rj</w:t>
      </w:r>
      <w:r w:rsidR="008B322D" w:rsidRPr="00996A4F">
        <w:t>ešenja o otvaranju</w:t>
      </w:r>
      <w:r w:rsidR="008B322D">
        <w:t xml:space="preserve"> stečaja od 14</w:t>
      </w:r>
      <w:r>
        <w:t>. s</w:t>
      </w:r>
      <w:r w:rsidR="008B322D">
        <w:t>vibnja 2018</w:t>
      </w:r>
      <w:r>
        <w:t xml:space="preserve">. prijaviti tražbine te dostaviti obavijesti o postojanju razlučnog ili izlučnog prava novoimenovanom stečajnom </w:t>
      </w:r>
      <w:r w:rsidRPr="008F6F2F">
        <w:t xml:space="preserve">upravitelju </w:t>
      </w:r>
      <w:r w:rsidR="00996A4F">
        <w:t>Davor</w:t>
      </w:r>
      <w:r w:rsidR="00EB24F4">
        <w:t>u</w:t>
      </w:r>
      <w:r w:rsidR="00996A4F">
        <w:t xml:space="preserve"> Ivančić</w:t>
      </w:r>
      <w:r w:rsidR="00EB24F4">
        <w:t>u</w:t>
      </w:r>
      <w:r w:rsidR="00996A4F">
        <w:t xml:space="preserve">, OIB: 21146522885, Ivana pl. Zajca 17, </w:t>
      </w:r>
      <w:r w:rsidR="00996A4F" w:rsidRPr="00996A4F">
        <w:t>Čakovec</w:t>
      </w:r>
      <w:r w:rsidRPr="00996A4F">
        <w:t>.</w:t>
      </w:r>
    </w:p>
    <w:p w:rsidRDefault="007D76B8" w:rsidP="007D76B8" w:rsidR="007D76B8" w:rsidRPr="007D76B8">
      <w:pPr>
        <w:pStyle w:val="Odlomakpopisa"/>
        <w:rPr>
          <w:color w:val="FF0000"/>
        </w:rPr>
      </w:pP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9627DC" w:rsidP="008B322D" w:rsidR="008B322D" w:rsidRPr="00E603CC">
      <w:pPr>
        <w:ind w:firstLine="720"/>
        <w:jc w:val="both"/>
      </w:pPr>
      <w:r>
        <w:t>Rješenjem ovog suda posl</w:t>
      </w:r>
      <w:r w:rsidR="00497242" w:rsidRPr="008B322D">
        <w:t>.</w:t>
      </w:r>
      <w:r>
        <w:t xml:space="preserve"> </w:t>
      </w:r>
      <w:r w:rsidR="00497242" w:rsidRPr="008B322D">
        <w:t xml:space="preserve">br. St-594/18 od 14. svibnja 2018. otvoren je stečajni postupak nad dužnikom </w:t>
      </w:r>
      <w:r w:rsidR="008B322D" w:rsidRPr="008B322D">
        <w:t>te je za stečajnog</w:t>
      </w:r>
      <w:r w:rsidR="008B322D">
        <w:t xml:space="preserve"> upravitelja imenovan </w:t>
      </w:r>
      <w:r w:rsidR="008B322D" w:rsidRPr="00E603CC">
        <w:t>Jure Marušić, OIB: 52703189678, Zagreb, Bleiweisova 2.</w:t>
      </w:r>
    </w:p>
    <w:p w:rsidRDefault="001F0DCA" w:rsidP="00EE41E8" w:rsidR="00015BE4">
      <w:pPr>
        <w:ind w:firstLine="708"/>
        <w:jc w:val="both"/>
      </w:pPr>
      <w:r>
        <w:t>Stečajni</w:t>
      </w:r>
      <w:r w:rsidRPr="001F0DCA">
        <w:t xml:space="preserve"> upravitelj </w:t>
      </w:r>
      <w:r w:rsidR="00497242">
        <w:t>Jure Marušić</w:t>
      </w:r>
      <w:r w:rsidR="00CB253E">
        <w:t xml:space="preserve"> je</w:t>
      </w:r>
      <w:r w:rsidR="00B97C51">
        <w:t xml:space="preserve"> </w:t>
      </w:r>
      <w:r w:rsidR="00CB253E">
        <w:t>u p</w:t>
      </w:r>
      <w:r w:rsidR="00B97C51">
        <w:t>odnes</w:t>
      </w:r>
      <w:r w:rsidR="00015BE4">
        <w:t>k</w:t>
      </w:r>
      <w:r w:rsidR="00CB253E">
        <w:t>u od</w:t>
      </w:r>
      <w:r w:rsidR="00497242">
        <w:t xml:space="preserve"> 18</w:t>
      </w:r>
      <w:r w:rsidR="00BD10B7">
        <w:t xml:space="preserve">. </w:t>
      </w:r>
      <w:r w:rsidR="00497242">
        <w:t>svibnja</w:t>
      </w:r>
      <w:r w:rsidR="00BD10B7">
        <w:t xml:space="preserve"> 201</w:t>
      </w:r>
      <w:r w:rsidR="00B97C51">
        <w:t>8</w:t>
      </w:r>
      <w:r w:rsidR="00BD10B7">
        <w:t>.</w:t>
      </w:r>
      <w:r w:rsidR="00015BE4">
        <w:t xml:space="preserve"> naveo da</w:t>
      </w:r>
      <w:r w:rsidR="00497242">
        <w:t xml:space="preserve"> je opterećen stečajnim postupcima koji su u tijeku te da je 8. svibnja 2018. podnio Ministarstvu pravosuđa zahtjev za privremeno izuzimanje od izbora za stečajnog upravitelja</w:t>
      </w:r>
      <w:r w:rsidR="00CB253E">
        <w:t>. Sukladno tome predložio je da ga se razriješi dužnosti stečajnog upravitelja u ovom postupku.</w:t>
      </w:r>
      <w:r w:rsidR="00EE41E8">
        <w:t xml:space="preserve"> </w:t>
      </w:r>
    </w:p>
    <w:p w:rsidRDefault="00015BE4" w:rsidP="00015BE4" w:rsidR="00015BE4" w:rsidRPr="00776C2C">
      <w:pPr>
        <w:ind w:firstLine="720"/>
        <w:jc w:val="both"/>
      </w:pPr>
      <w:r w:rsidRPr="004B1885">
        <w:t>Prema odredbi čl. 91. st. 5. Stečajnog zakona („Narodne novine“ broj 78/15 dalje</w:t>
      </w:r>
      <w:r w:rsidR="00CB253E">
        <w:t>:</w:t>
      </w:r>
      <w:r w:rsidRPr="004B1885">
        <w:t xml:space="preserve"> SZ) sud može razriješiti stečajnoga upravitelja na osobni zahtjev. Slijedom navedenog, sud je na </w:t>
      </w:r>
      <w:r w:rsidRPr="004B1885">
        <w:lastRenderedPageBreak/>
        <w:t>temelju citi</w:t>
      </w:r>
      <w:r>
        <w:t>r</w:t>
      </w:r>
      <w:r w:rsidR="008B322D">
        <w:t>ane odredbe riješio kao u točki</w:t>
      </w:r>
      <w:r w:rsidRPr="004B1885">
        <w:t xml:space="preserve"> I. izreke.</w:t>
      </w:r>
      <w:r w:rsidR="00CB253E">
        <w:t xml:space="preserve"> </w:t>
      </w:r>
      <w:r w:rsidRPr="00776C2C">
        <w:t xml:space="preserve">Odredbom čl. 91. st. 8. SZ-a određeno je da će rješenjem o razrješenju stečajnog upravitelja sud donijeti odluku o imenovanju novoga stečajnog upravitelja odgovarajućom primjenom odredbe čl. 84. SZ-a. Na slijedećem ili kojem kasnijem ročištu skupština vjerovnika može izabrati neku drugu osobu za stečajnog upravitelja odgovarajućom primjenom odredbe čl. 87. SZ-a. </w:t>
      </w:r>
    </w:p>
    <w:p w:rsidRDefault="00015BE4" w:rsidP="00015BE4" w:rsidR="00015BE4">
      <w:pPr>
        <w:jc w:val="both"/>
      </w:pPr>
      <w:r w:rsidRPr="00776C2C">
        <w:tab/>
        <w:t>Postupa</w:t>
      </w:r>
      <w:r>
        <w:t>jući sukladno navedenoj odredbi</w:t>
      </w:r>
      <w:r w:rsidRPr="00776C2C">
        <w:t xml:space="preserve"> te primjenom odredbe čl. 84.</w:t>
      </w:r>
      <w:r>
        <w:t xml:space="preserve"> </w:t>
      </w:r>
      <w:r w:rsidRPr="00776C2C">
        <w:t>st.</w:t>
      </w:r>
      <w:r>
        <w:t xml:space="preserve"> </w:t>
      </w:r>
      <w:r w:rsidRPr="00776C2C">
        <w:t xml:space="preserve">1. SZ-a </w:t>
      </w:r>
      <w:r w:rsidR="008B322D">
        <w:t>ovaj sud je odlučio kao u točki</w:t>
      </w:r>
      <w:r w:rsidRPr="00776C2C">
        <w:t xml:space="preserve"> II</w:t>
      </w:r>
      <w:r>
        <w:t>.</w:t>
      </w:r>
      <w:r w:rsidRPr="00776C2C">
        <w:t xml:space="preserve"> izreke rješenja. </w:t>
      </w:r>
    </w:p>
    <w:p w:rsidRDefault="008B322D" w:rsidP="008B322D" w:rsidR="008B322D" w:rsidRPr="001F0DCA">
      <w:pPr>
        <w:ind w:firstLine="708"/>
        <w:jc w:val="both"/>
      </w:pPr>
      <w:r>
        <w:t xml:space="preserve">Imajući u vidu činjenicu da je novi stečajni upravitelj </w:t>
      </w:r>
      <w:r w:rsidR="00996A4F">
        <w:t>Davor Ivančić</w:t>
      </w:r>
      <w:r w:rsidRPr="008B322D">
        <w:rPr>
          <w:color w:val="FF0000"/>
        </w:rPr>
        <w:t xml:space="preserve"> </w:t>
      </w:r>
      <w:r>
        <w:t>imenovan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 </w:t>
      </w:r>
      <w:r w:rsidR="00996A4F">
        <w:t xml:space="preserve">Davoru Ivančiću, OIB: 21146522885, Ivana pl. Zajca </w:t>
      </w:r>
      <w:r w:rsidR="00996A4F" w:rsidRPr="00996A4F">
        <w:t>17, Čakovec</w:t>
      </w:r>
      <w:r w:rsidRPr="00996A4F">
        <w:t>. Naime, stečaj</w:t>
      </w:r>
      <w:r>
        <w:t xml:space="preserve"> nad dužnikom u ovom postupku otvoren je rješenjem ovog suda od 1</w:t>
      </w:r>
      <w:r w:rsidR="002C66A9">
        <w:t>4</w:t>
      </w:r>
      <w:r>
        <w:t>. s</w:t>
      </w:r>
      <w:r w:rsidR="002C66A9">
        <w:t>vibnja 2018</w:t>
      </w:r>
      <w:r>
        <w:t>. te je to rješenje o otvaranju stečaja objavljeno na mrežnoj stranici e-oglasna ploča Trgovačkog suda u Zagrebu.</w:t>
      </w:r>
    </w:p>
    <w:p w:rsidRDefault="00163E44" w:rsidP="001F0DCA" w:rsidR="00163E44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CB253E">
        <w:t>24</w:t>
      </w:r>
      <w:r w:rsidR="003869E3" w:rsidRPr="008F6F2F">
        <w:rPr>
          <w:lang w:val="pt-BR"/>
        </w:rPr>
        <w:t>.</w:t>
      </w:r>
      <w:r w:rsidR="003869E3">
        <w:rPr>
          <w:lang w:val="pt-BR"/>
        </w:rPr>
        <w:t xml:space="preserve"> </w:t>
      </w:r>
      <w:r w:rsidR="00203EA7">
        <w:rPr>
          <w:lang w:val="pt-BR"/>
        </w:rPr>
        <w:t>s</w:t>
      </w:r>
      <w:r w:rsidR="00015BE4">
        <w:rPr>
          <w:lang w:val="pt-BR"/>
        </w:rPr>
        <w:t>vibnja 2018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E114E9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E114E9" w:rsidP="00E114E9" w:rsidR="00F1797B" w:rsidRPr="001F0DCA">
      <w:pPr>
        <w:jc w:val="right"/>
      </w:pPr>
      <w:r>
        <w:t xml:space="preserve"> </w:t>
      </w:r>
      <w:r w:rsidR="00203EA7">
        <w:t>Nikolina Dorić Hadžisejdić</w:t>
      </w:r>
      <w:r w:rsidR="00CA0259">
        <w:t>, v.r.</w:t>
      </w:r>
    </w:p>
    <w:p w:rsidRDefault="008D55C6" w:rsidP="004918BD" w:rsidR="008D55C6" w:rsidRPr="001F0DCA">
      <w:pPr>
        <w:jc w:val="right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>
      <w:pPr>
        <w:jc w:val="both"/>
      </w:pPr>
      <w:r w:rsidRPr="006B77AD">
        <w:t>Protiv ovog rješenja može se uložiti žalba Visokom trgovačkom s</w:t>
      </w:r>
      <w:r w:rsidR="00015BE4">
        <w:t>udu Republike Hrvatske u roku</w:t>
      </w:r>
      <w:r w:rsidRPr="006B77AD">
        <w:t xml:space="preserve"> 8 dana. Žalba  se ulaže  putem ovog suda u 2 primjerka.</w:t>
      </w:r>
    </w:p>
    <w:p w:rsidRDefault="00E114E9" w:rsidP="002D4CBC" w:rsidR="00E114E9" w:rsidRPr="006B77AD">
      <w:pPr>
        <w:jc w:val="both"/>
      </w:pPr>
    </w:p>
    <w:p w:rsidRDefault="00E114E9" w:rsidP="002D4CBC" w:rsidR="00E114E9">
      <w:pPr>
        <w:jc w:val="both"/>
      </w:pPr>
    </w:p>
    <w:p w:rsidRDefault="00CA0259" w:rsidP="007B64C7" w:rsidR="00CA0259">
      <w:pPr>
        <w:ind w:firstLine="708" w:left="3540"/>
        <w:jc w:val="right"/>
      </w:pPr>
      <w:r>
        <w:t>Za točnost otpravka-ovlašteni službenik:</w:t>
      </w:r>
    </w:p>
    <w:p w:rsidRDefault="00CA0259" w:rsidP="007B64C7" w:rsidR="00CA0259">
      <w:pPr>
        <w:ind w:firstLine="708" w:left="3540"/>
        <w:jc w:val="right"/>
      </w:pPr>
      <w:r>
        <w:t xml:space="preserve">                                       Valentina Gabud</w:t>
      </w:r>
    </w:p>
    <w:p w:rsidRDefault="008F6F2F" w:rsidP="002D4CBC" w:rsidR="008F6F2F" w:rsidRPr="006B77AD">
      <w:pPr>
        <w:jc w:val="both"/>
      </w:pPr>
    </w:p>
    <w:sectPr w:rsidSect="008F6F2F" w:rsidR="008F6F2F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4E9" w:rsidP="00E114E9" w:rsidR="00E114E9">
      <w:r>
        <w:separator/>
      </w:r>
    </w:p>
  </w:endnote>
  <w:endnote w:id="0" w:type="continuationSeparator">
    <w:p w:rsidRDefault="00E114E9" w:rsidP="00E114E9" w:rsidR="00E11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4E9" w:rsidP="00E114E9" w:rsidR="00E114E9">
      <w:r>
        <w:separator/>
      </w:r>
    </w:p>
  </w:footnote>
  <w:footnote w:id="0" w:type="continuationSeparator">
    <w:p w:rsidRDefault="00E114E9" w:rsidP="00E114E9" w:rsidR="00E11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6343477"/>
      <w:docPartObj>
        <w:docPartGallery w:val="Page Numbers (Top of Page)"/>
        <w:docPartUnique/>
      </w:docPartObj>
    </w:sdtPr>
    <w:sdtEndPr/>
    <w:sdtContent>
      <w:p w:rsidRDefault="00E114E9" w:rsidP="00E114E9" w:rsidR="00E114E9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259">
          <w:rPr>
            <w:noProof/>
          </w:rPr>
          <w:t>2</w:t>
        </w:r>
        <w:r>
          <w:fldChar w:fldCharType="end"/>
        </w:r>
        <w:r>
          <w:tab/>
        </w:r>
        <w:r w:rsidR="008F6F2F">
          <w:t>89</w:t>
        </w:r>
        <w:r>
          <w:t>. St-</w:t>
        </w:r>
        <w:r w:rsidR="00CB253E">
          <w:t>594/18</w:t>
        </w:r>
        <w:r w:rsidR="008F6F2F">
          <w:t>-</w:t>
        </w:r>
        <w:r w:rsidR="00BD102D">
          <w:t>34</w:t>
        </w:r>
      </w:p>
    </w:sdtContent>
  </w:sdt>
  <w:p w:rsidRDefault="00E114E9" w:rsidR="00E114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503"/>
    <w:rsid w:val="00015BE4"/>
    <w:rsid w:val="0009227D"/>
    <w:rsid w:val="000E2119"/>
    <w:rsid w:val="000F3F45"/>
    <w:rsid w:val="00100575"/>
    <w:rsid w:val="00163E44"/>
    <w:rsid w:val="001F0DCA"/>
    <w:rsid w:val="001F2E2A"/>
    <w:rsid w:val="00203EA7"/>
    <w:rsid w:val="00243285"/>
    <w:rsid w:val="00254BDA"/>
    <w:rsid w:val="002C66A9"/>
    <w:rsid w:val="002D4CBC"/>
    <w:rsid w:val="002F136F"/>
    <w:rsid w:val="00371E33"/>
    <w:rsid w:val="003869E3"/>
    <w:rsid w:val="0039243E"/>
    <w:rsid w:val="003A083E"/>
    <w:rsid w:val="00462B92"/>
    <w:rsid w:val="004918BD"/>
    <w:rsid w:val="00497242"/>
    <w:rsid w:val="004E5C92"/>
    <w:rsid w:val="0053524A"/>
    <w:rsid w:val="006B77AD"/>
    <w:rsid w:val="0073212E"/>
    <w:rsid w:val="007D76B8"/>
    <w:rsid w:val="0086115E"/>
    <w:rsid w:val="00875CA2"/>
    <w:rsid w:val="008B322D"/>
    <w:rsid w:val="008D55C6"/>
    <w:rsid w:val="008F6F2F"/>
    <w:rsid w:val="009508C1"/>
    <w:rsid w:val="009557E1"/>
    <w:rsid w:val="009627DC"/>
    <w:rsid w:val="00983130"/>
    <w:rsid w:val="00990BF7"/>
    <w:rsid w:val="00996A4F"/>
    <w:rsid w:val="009C58F8"/>
    <w:rsid w:val="009E6687"/>
    <w:rsid w:val="00A91FA6"/>
    <w:rsid w:val="00B0408B"/>
    <w:rsid w:val="00B15595"/>
    <w:rsid w:val="00B83595"/>
    <w:rsid w:val="00B85BF4"/>
    <w:rsid w:val="00B93BB9"/>
    <w:rsid w:val="00B97C51"/>
    <w:rsid w:val="00BD102D"/>
    <w:rsid w:val="00BD10B7"/>
    <w:rsid w:val="00C53B7E"/>
    <w:rsid w:val="00CA0259"/>
    <w:rsid w:val="00CB253E"/>
    <w:rsid w:val="00CD080D"/>
    <w:rsid w:val="00D0668D"/>
    <w:rsid w:val="00D26CB0"/>
    <w:rsid w:val="00D95F7A"/>
    <w:rsid w:val="00E029B4"/>
    <w:rsid w:val="00E114E9"/>
    <w:rsid w:val="00E67FD5"/>
    <w:rsid w:val="00EB24F4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GRADNJA d.o.o. zastupanog po punomoćniku Dario Ilić</izvorni_sadrzaj>
    <derivirana_varijabla naziv="DomainObject.Predmet.ProtustrankaFormated_1">  FOCUS GRADNJA d.o.o. zastupanog po punomoćniku Dario Ilić</derivirana_varijabla>
  </DomainObject.Predmet.ProtustrankaFormated>
  <DomainObject.Predmet.ProtustrankaFormatedOIB>
    <izvorni_sadrzaj>  FOCUS GRADNJA d.o.o., OIB 54058591185 zastupanog po punomoćniku Dario Ilić</izvorni_sadrzaj>
    <derivirana_varijabla naziv="DomainObject.Predmet.ProtustrankaFormatedOIB_1">  FOCUS GRADNJA d.o.o., OIB 54058591185 zastupanog po punomoćniku Dario Ilić</derivirana_varijabla>
  </DomainObject.Predmet.ProtustrankaFormatedOIB>
  <DomainObject.Predmet.ProtustrankaFormatedWithAdress>
    <izvorni_sadrzaj> FOCUS GRADNJA d.o.o., Novoselečki put 157, 10000 Zagreb zastupanog po punomoćniku Dario Ilić</izvorni_sadrzaj>
    <derivirana_varijabla naziv="DomainObject.Predmet.ProtustrankaFormatedWithAdress_1"> FOCUS GRADNJA d.o.o., Novoselečki put 157, 10000 Zagreb zastupanog po punomoćniku Dario Ilić</derivirana_varijabla>
  </DomainObject.Predmet.ProtustrankaFormatedWithAdress>
  <DomainObject.Predmet.ProtustrankaFormatedWithAdressOIB>
    <izvorni_sadrzaj> FOCUS GRADNJA d.o.o., OIB 54058591185, Novoselečki put 157, 10000 Zagreb zastupanog po punomoćniku Dario Ilić</izvorni_sadrzaj>
    <derivirana_varijabla naziv="DomainObject.Predmet.ProtustrankaFormatedWithAdressOIB_1"> FOCUS GRADNJA d.o.o., OIB 54058591185, Novoselečki put 157, 10000 Zagreb zastupanog po punomoćniku Dario Ilić</derivirana_varijabla>
  </DomainObject.Predmet.ProtustrankaFormatedWithAdressOIB>
  <DomainObject.Predmet.ProtustrankaWithAdress>
    <izvorni_sadrzaj>FOCUS GRADNJA d.o.o. Novoselečki put 157, 10000 Zagreb</izvorni_sadrzaj>
    <derivirana_varijabla naziv="DomainObject.Predmet.ProtustrankaWithAdress_1">FOCUS GRADNJA d.o.o. Novoselečki put 157, 10000 Zagreb</derivirana_varijabla>
  </DomainObject.Predmet.ProtustrankaWithAdress>
  <DomainObject.Predmet.ProtustrankaWithAdressOIB>
    <izvorni_sadrzaj>FOCUS GRADNJA d.o.o., OIB 54058591185, Novoselečki put 157, 10000 Zagreb</izvorni_sadrzaj>
    <derivirana_varijabla naziv="DomainObject.Predmet.ProtustrankaWithAdressOIB_1">FOCUS GRADNJA d.o.o., OIB 54058591185, Novoselečki put 157, 10000 Zagreb</derivirana_varijabla>
  </DomainObject.Predmet.ProtustrankaWithAdressOIB>
  <DomainObject.Predmet.ProtustrankaNazivFormated>
    <izvorni_sadrzaj>FOCUS GRADNJA d.o.o.</izvorni_sadrzaj>
    <derivirana_varijabla naziv="DomainObject.Predmet.ProtustrankaNazivFormated_1">FOCUS GRADNJA d.o.o.</derivirana_varijabla>
  </DomainObject.Predmet.ProtustrankaNazivFormated>
  <DomainObject.Predmet.ProtustrankaNazivFormatedOIB>
    <izvorni_sadrzaj>FOCUS GRADNJA d.o.o., OIB 54058591185</izvorni_sadrzaj>
    <derivirana_varijabla naziv="DomainObject.Predmet.ProtustrankaNazivFormatedOIB_1">FOCUS GRADNJA d.o.o., OIB 54058591185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MINISTARSVO FINANCIJA  Porezna uprava</izvorni_sadrzaj>
    <derivirana_varijabla naziv="DomainObject.Predmet.StrankaFormated_1">  FINA Regionalni centar Zagreb; RH MINISTARSVO FINANCIJA  Porezna uprava</derivirana_varijabla>
  </DomainObject.Predmet.StrankaFormated>
  <DomainObject.Predmet.StrankaFormatedOIB>
    <izvorni_sadrzaj>  FINA Regionalni centar Zagreb, OIB 85821130368; RH MINISTARSVO FINANCIJA  Porezna uprava, OIB 18683136487</izvorni_sadrzaj>
    <derivirana_varijabla naziv="DomainObject.Predmet.StrankaFormatedOIB_1">  FINA Regionalni centar Zagreb, OIB 85821130368; RH MINISTARSVO FINANCIJA  Porezna uprava, OIB 18683136487</derivirana_varijabla>
  </DomainObject.Predmet.StrankaFormatedOIB>
  <DomainObject.Predmet.StrankaFormatedWithAdress>
    <izvorni_sadrzaj> FINA Regionalni centar Zagreb, Trg svibanjskih žrtava 1995. 1, 10000 Zagreb; RH MINISTARSVO FINANCIJA  Porezna uprava</izvorni_sadrzaj>
    <derivirana_varijabla naziv="DomainObject.Predmet.StrankaFormatedWithAdress_1"> FINA Regionalni centar Zagreb, Trg svibanjskih žrtava 1995. 1, 10000 Zagreb; RH MINISTARSVO FINANCIJA  Porezna uprava</derivirana_varijabla>
  </DomainObject.Predmet.StrankaFormatedWithAdress>
  <DomainObject.Predmet.StrankaFormatedWithAdressOIB>
    <izvorni_sadrzaj> FINA Regionalni centar Zagreb, OIB 85821130368, Trg svibanjskih žrtava 1995. 1, 10000 Zagreb; RH MINISTARSVO FINANCIJA  Porezna uprava, OIB 18683136487</izvorni_sadrzaj>
    <derivirana_varijabla naziv="DomainObject.Predmet.StrankaFormatedWithAdressOIB_1"> FINA Regionalni centar Zagreb, OIB 85821130368, Trg svibanjskih žrtava 1995. 1, 10000 Zagreb; RH MINISTARSVO FINANCIJA  Porezna uprava, OIB 18683136487</derivirana_varijabla>
  </DomainObject.Predmet.StrankaFormatedWithAdressOIB>
  <DomainObject.Predmet.StrankaWithAdress>
    <izvorni_sadrzaj>FINA Regionalni centar Zagreb Trg svibanjskih žrtava 1995. 1,10000 Zagreb,RH MINISTARSVO FINANCIJA  Porezna uprava </izvorni_sadrzaj>
    <derivirana_varijabla naziv="DomainObject.Predmet.StrankaWithAdress_1">FINA Regionalni centar Zagreb Trg svibanjskih žrtava 1995. 1,10000 Zagreb,RH MINISTARSVO FINANCIJA  Porezna uprava </derivirana_varijabla>
  </DomainObject.Predmet.StrankaWithAdress>
  <DomainObject.Predmet.StrankaWithAdressOIB>
    <izvorni_sadrzaj>FINA Regionalni centar Zagreb, OIB 85821130368, Trg svibanjskih žrtava 1995. 1,10000 Zagreb,RH MINISTARSVO FINANCIJA  Porezna uprava, OIB 18683136487</izvorni_sadrzaj>
    <derivirana_varijabla naziv="DomainObject.Predmet.StrankaWithAdressOIB_1">FINA Regionalni centar Zagreb, OIB 85821130368, Trg svibanjskih žrtava 1995. 1,10000 Zagreb,RH MINISTARSVO FINANCIJA  Porezna uprava, OIB 18683136487</derivirana_varijabla>
  </DomainObject.Predmet.StrankaWithAdressOIB>
  <DomainObject.Predmet.StrankaNazivFormated>
    <izvorni_sadrzaj>FINA Regionalni centar Zagreb,RH MINISTARSVO FINANCIJA  Porezna uprava</izvorni_sadrzaj>
    <derivirana_varijabla naziv="DomainObject.Predmet.StrankaNazivFormated_1">FINA Regionalni centar Zagreb,RH MINISTARSVO FINANCIJA  Porezna uprava</derivirana_varijabla>
  </DomainObject.Predmet.StrankaNazivFormated>
  <DomainObject.Predmet.StrankaNazivFormatedOIB>
    <izvorni_sadrzaj>FINA Regionalni centar Zagreb, OIB 85821130368,RH MINISTARSVO FINANCIJA  Porezna uprava, OIB 18683136487</izvorni_sadrzaj>
    <derivirana_varijabla naziv="DomainObject.Predmet.StrankaNazivFormatedOIB_1">FINA Regionalni centar Zagreb, OIB 85821130368,RH MINISTARSVO FINANCIJA 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MINISTARSVO FINANCIJA  Porezna uprava</item>
    </izvorni_sadrzaj>
    <derivirana_varijabla naziv="DomainObject.Predmet.StrankaListFormated_1">
      <item>FINA Regionalni centar Zagreb</item>
      <item>RH MINISTARSVO FINANCIJA  Porezna uprava</item>
    </derivirana_varijabla>
  </DomainObject.Predmet.StrankaListFormated>
  <DomainObject.Predmet.StrankaListFormatedOIB>
    <izvorni_sadrzaj>
      <item>FINA Regionalni centar Zagreb, OIB 85821130368</item>
      <item>RH MINISTARSVO FINANCIJA  Porezna uprava, OIB 18683136487</item>
    </izvorni_sadrzaj>
    <derivirana_varijabla naziv="DomainObject.Predmet.StrankaListFormatedOIB_1">
      <item>FINA Regionalni centar Zagreb, OIB 85821130368</item>
      <item>RH MINISTARSVO FINANCIJA 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MINISTARSVO FINANCIJA  Porezna uprava</item>
    </izvorni_sadrzaj>
    <derivirana_varijabla naziv="DomainObject.Predmet.StrankaListFormatedWithAdress_1">
      <item>FINA Regionalni centar Zagreb, Trg svibanjskih žrtava 1995. 1, 10000 Zagreb</item>
      <item>RH MINISTARSVO FINANCIJA  Porezna uprava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MINISTARSVO FINANCIJA  Porezna uprava, OIB 18683136487</item>
    </izvorni_sadrzaj>
    <derivirana_varijabla naziv="DomainObject.Predmet.StrankaListFormatedWithAdressOIB_1">
      <item>FINA Regionalni centar Zagreb, OIB 85821130368, Trg svibanjskih žrtava 1995. 1, 10000 Zagreb</item>
      <item>RH MINISTARSVO FINANCIJA  Porezna uprava, OIB 18683136487</item>
    </derivirana_varijabla>
  </DomainObject.Predmet.StrankaListFormatedWithAdressOIB>
  <DomainObject.Predmet.StrankaListNazivFormated>
    <izvorni_sadrzaj>
      <item>FINA Regionalni centar Zagreb</item>
      <item>RH MINISTARSVO FINANCIJA  Porezna uprava</item>
    </izvorni_sadrzaj>
    <derivirana_varijabla naziv="DomainObject.Predmet.StrankaListNazivFormated_1">
      <item>FINA Regionalni centar Zagreb</item>
      <item>RH MINISTARSVO FINANCIJA  Porezna uprava</item>
    </derivirana_varijabla>
  </DomainObject.Predmet.StrankaListNazivFormated>
  <DomainObject.Predmet.StrankaListNazivFormatedOIB>
    <izvorni_sadrzaj>
      <item>FINA Regionalni centar Zagreb, OIB 85821130368</item>
      <item>RH MINISTARSVO FINANCIJA  Porezna uprava, OIB 18683136487</item>
    </izvorni_sadrzaj>
    <derivirana_varijabla naziv="DomainObject.Predmet.StrankaListNazivFormatedOIB_1">
      <item>FINA Regionalni centar Zagreb, OIB 85821130368</item>
      <item>RH MINISTARSVO FINANCIJA  Porezna uprava, OIB 18683136487</item>
    </derivirana_varijabla>
  </DomainObject.Predmet.StrankaListNazivFormatedOIB>
  <DomainObject.Predmet.ProtuStrankaListFormated>
    <izvorni_sadrzaj>
      <item>FOCUS GRADNJA d.o.o. zastupanog po punomoćniku Dario Ilić</item>
    </izvorni_sadrzaj>
    <derivirana_varijabla naziv="DomainObject.Predmet.ProtuStrankaListFormated_1">
      <item>FOCUS GRADNJA d.o.o. zastupanog po punomoćniku Dario Ilić</item>
    </derivirana_varijabla>
  </DomainObject.Predmet.ProtuStrankaListFormated>
  <DomainObject.Predmet.ProtuStrankaListFormatedOIB>
    <izvorni_sadrzaj>
      <item>FOCUS GRADNJA d.o.o., OIB 54058591185 zastupanog po punomoćniku Dario Ilić</item>
    </izvorni_sadrzaj>
    <derivirana_varijabla naziv="DomainObject.Predmet.ProtuStrankaListFormatedOIB_1">
      <item>FOCUS GRADNJA d.o.o., OIB 54058591185 zastupanog po punomoćniku Dario Ilić</item>
    </derivirana_varijabla>
  </DomainObject.Predmet.ProtuStrankaListFormatedOIB>
  <DomainObject.Predmet.ProtuStrankaListFormatedWithAdress>
    <izvorni_sadrzaj>
      <item>FOCUS GRADNJA d.o.o., Novoselečki put 157, 10000 Zagreb zastupanog po punomoćniku Dario Ilić</item>
    </izvorni_sadrzaj>
    <derivirana_varijabla naziv="DomainObject.Predmet.ProtuStrankaListFormatedWithAdress_1">
      <item>FOCUS GRADNJA d.o.o., Novoselečki put 157, 10000 Zagreb zastupanog po punomoćniku Dario Ilić</item>
    </derivirana_varijabla>
  </DomainObject.Predmet.ProtuStrankaListFormatedWithAdress>
  <DomainObject.Predmet.ProtuStrankaListFormatedWithAdressOIB>
    <izvorni_sadrzaj>
      <item>FOCUS GRADNJA d.o.o., OIB 54058591185, Novoselečki put 157, 10000 Zagreb zastupanog po punomoćniku Dario Ilić</item>
    </izvorni_sadrzaj>
    <derivirana_varijabla naziv="DomainObject.Predmet.ProtuStrankaListFormatedWithAdressOIB_1">
      <item>FOCUS GRADNJA d.o.o., OIB 54058591185, Novoselečki put 157, 10000 Zagreb zastupanog po punomoćniku Dario Ilić</item>
    </derivirana_varijabla>
  </DomainObject.Predmet.ProtuStrankaListFormatedWithAdressOIB>
  <DomainObject.Predmet.ProtuStrankaListNazivFormated>
    <izvorni_sadrzaj>
      <item>FOCUS GRADNJA d.o.o.</item>
    </izvorni_sadrzaj>
    <derivirana_varijabla naziv="DomainObject.Predmet.ProtuStrankaListNazivFormated_1">
      <item>FOCUS GRADNJA d.o.o.</item>
    </derivirana_varijabla>
  </DomainObject.Predmet.ProtuStrankaListNazivFormated>
  <DomainObject.Predmet.ProtuStrankaListNazivFormatedOIB>
    <izvorni_sadrzaj>
      <item>FOCUS GRADNJA d.o.o., OIB 54058591185</item>
    </izvorni_sadrzaj>
    <derivirana_varijabla naziv="DomainObject.Predmet.ProtuStrankaListNazivFormatedOIB_1">
      <item>FOCUS GRADNJA d.o.o., OIB 54058591185</item>
    </derivirana_varijabla>
  </DomainObject.Predmet.ProtuStrankaListNazivFormatedOIB>
  <DomainObject.Predmet.OstaliListFormated>
    <izvorni_sadrzaj>
      <item>ŽDO U ZAGREBU</item>
      <item>Dario Ilić punomoćnik sudionika u postupku FOCUS GRADNJA d.o.o.</item>
    </izvorni_sadrzaj>
    <derivirana_varijabla naziv="DomainObject.Predmet.OstaliListFormated_1">
      <item>ŽDO U ZAGREBU</item>
      <item>Dario Ilić punomoćnik sudionika u postupku FOCUS GRADNJA d.o.o.</item>
    </derivirana_varijabla>
  </DomainObject.Predmet.OstaliListFormated>
  <DomainObject.Predmet.OstaliListFormatedOIB>
    <izvorni_sadrzaj>
      <item>ŽDO U ZAGREBU, OIB 16488001145</item>
      <item>Dario Ilić, OIB 96315204060 punomoćnik sudionika u postupku FOCUS GRADNJA d.o.o.</item>
    </izvorni_sadrzaj>
    <derivirana_varijabla naziv="DomainObject.Predmet.OstaliListFormatedOIB_1">
      <item>ŽDO U ZAGREBU, OIB 16488001145</item>
      <item>Dario Ilić, OIB 96315204060 punomoćnik sudionika u postupku FOCUS GRADNJA d.o.o.</item>
    </derivirana_varijabla>
  </DomainObject.Predmet.OstaliListFormatedOIB>
  <DomainObject.Predmet.OstaliListFormatedWithAdress>
    <izvorni_sadrzaj>
      <item>ŽDO U ZAGREBU, Savska cesta 41, 10000 Zagreb</item>
      <item>Dario Ilić, Ulica Zavrelići 1, 10000 Zagreb punomoćnik sudionika u postupku FOCUS GRADNJA d.o.o.</item>
    </izvorni_sadrzaj>
    <derivirana_varijabla naziv="DomainObject.Predmet.OstaliListFormatedWithAdress_1">
      <item>ŽDO U ZAGREBU, Savska cesta 41, 10000 Zagreb</item>
      <item>Dario Ilić, Ulica Zavrelići 1, 10000 Zagreb punomoćnik sudionika u postupku FOCUS GRADNJA d.o.o.</item>
    </derivirana_varijabla>
  </DomainObject.Predmet.OstaliListFormatedWithAdress>
  <DomainObject.Predmet.OstaliListFormatedWithAdressOIB>
    <izvorni_sadrzaj>
      <item>ŽDO U ZAGREBU, OIB 16488001145, Savska cesta 41, 10000 Zagreb</item>
      <item>Dario Ilić, OIB 96315204060, Ulica Zavrelići 1, 10000 Zagreb punomoćnik sudionika u postupku FOCUS GRADNJA d.o.o.</item>
    </izvorni_sadrzaj>
    <derivirana_varijabla naziv="DomainObject.Predmet.OstaliListFormatedWithAdressOIB_1">
      <item>ŽDO U ZAGREBU, OIB 16488001145, Savska cesta 41, 10000 Zagreb</item>
      <item>Dario Ilić, OIB 96315204060, Ulica Zavrelići 1, 10000 Zagreb punomoćnik sudionika u postupku FOCUS GRADNJA d.o.o.</item>
    </derivirana_varijabla>
  </DomainObject.Predmet.OstaliListFormatedWithAdressOIB>
  <DomainObject.Predmet.OstaliListNazivFormated>
    <izvorni_sadrzaj>
      <item>ŽDO U ZAGREBU</item>
      <item>Dario Ilić</item>
    </izvorni_sadrzaj>
    <derivirana_varijabla naziv="DomainObject.Predmet.OstaliListNazivFormated_1">
      <item>ŽDO U ZAGREBU</item>
      <item>Dario Ilić</item>
    </derivirana_varijabla>
  </DomainObject.Predmet.OstaliListNazivFormated>
  <DomainObject.Predmet.OstaliListNazivFormatedOIB>
    <izvorni_sadrzaj>
      <item>ŽDO U ZAGREBU, OIB 16488001145</item>
      <item>Dario Ilić, OIB 96315204060</item>
    </izvorni_sadrzaj>
    <derivirana_varijabla naziv="DomainObject.Predmet.OstaliListNazivFormatedOIB_1">
      <item>ŽDO U ZAGREBU, OIB 16488001145</item>
      <item>Dario Ilić, OIB 96315204060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FOCUS GRADNJA d.o.o.</izvorni_sadrzaj>
    <derivirana_varijabla naziv="DomainObject.Predmet.ProtustrankaIDrugi_1">FOCUS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FOCUS GRADNJA d.o.o., OIB 54058591185, Novoselečki put 157, 10000 Zagreb</izvorni_sadrzaj>
    <derivirana_varijabla naziv="DomainObject.Predmet.ProtustrankaIDrugiAdressOIB_1">FOCUS GRADNJA d.o.o., OIB 54058591185,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FOCUS GRADNJA d.o.o.</item>
      <item>RH MINISTARSVO FINANCIJA  Porezna uprava</item>
      <item>ŽDO U ZAGREBU</item>
      <item>Dario Ilić</item>
    </izvorni_sadrzaj>
    <derivirana_varijabla naziv="DomainObject.Predmet.SudioniciListNaziv_1">
      <item>FINA Regionalni centar Zagreb</item>
      <item>FOCUS GRADNJA d.o.o.</item>
      <item>RH MINISTARSVO FINANCIJA  Porezna uprava</item>
      <item>ŽDO U ZAGREBU</item>
      <item>Dario Ilić</item>
    </derivirana_varijabla>
  </DomainObject.Predmet.SudioniciListNaziv>
  <DomainObject.Predmet.SudioniciListAdressOIB>
    <izvorni_sadrzaj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  <item>Dario Ilić, OIB 96315204060, Ulica Zavrelići 1,10000 Zagreb</item>
    </izvorni_sadrzaj>
    <derivirana_varijabla naziv="DomainObject.Predmet.SudioniciListAdressOIB_1"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  <item>Dario Ilić, OIB 96315204060, Ulica Zavrelići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54058591185</item>
      <item>, OIB 18683136487</item>
      <item>, OIB 16488001145</item>
      <item>, OIB 96315204060</item>
    </izvorni_sadrzaj>
    <derivirana_varijabla naziv="DomainObject.Predmet.SudioniciListNazivOIB_1">
      <item>, OIB 85821130368</item>
      <item>, OIB 54058591185</item>
      <item>, OIB 18683136487</item>
      <item>, OIB 16488001145</item>
      <item>, OIB 96315204060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3041</properties:Characters>
  <properties:Lines>76</properties:Lines>
  <properties:Paragraphs>24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2016-03-01T13:39:00Z</dcterms:created>
  <dc:creator>gzubak</dc:creator>
  <cp:lastModifiedBy>Valentina Gabud</cp:lastModifiedBy>
  <cp:lastPrinted>2018-05-25T06:38:00Z</cp:lastPrinted>
  <dcterms:modified xmlns:xsi="http://www.w3.org/2001/XMLSchema-instance" xsi:type="dcterms:W3CDTF">2018-05-25T06:38:00Z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(8. rješenje o razrješenju stečajnog i imenovanju novog.docx)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