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fd00" w14:paraId="2b0fd00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E73BE9">
        <w:t>3758</w:t>
      </w:r>
      <w:r w:rsidR="0059707C">
        <w:t>/16-9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E73BE9">
        <w:t>KORIVO ELEKTRONIK j.d.o.o. za usluge, OIB: 64241184385, Rakitje (Sveta Nedelja), Selišće 4</w:t>
      </w:r>
      <w:r>
        <w:t>, dana 4. listopada 2017.</w:t>
      </w:r>
    </w:p>
    <w:p w:rsidRDefault="00E73BE9" w:rsidP="003A4D0D" w:rsidR="00E73BE9">
      <w:pPr>
        <w:jc w:val="center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73BE9">
        <w:t>KORIVO ELEKTRONIK j.d.o.o. za usluge, OIB: 64241184385, Rakitje (Sveta Nedelja), Selišće 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E73BE9">
        <w:t>375816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E73BE9" w:rsidP="00E73BE9" w:rsidR="00E73BE9">
      <w:pPr>
        <w:ind w:firstLine="709"/>
        <w:jc w:val="both"/>
      </w:pPr>
      <w:r>
        <w:t>Financijska agencija, Regionalni centar Zagreb, podnijela je ovom sudu prijedlog za otvaranje stečajnog postupka nad dužnikom KORIVO ELEKTRONIK j.d.o.o. za usluge, OIB: 64241184385, Rakitje (Sveta Nedelja), Selišće 4.</w:t>
      </w:r>
    </w:p>
    <w:p w:rsidRDefault="00E73BE9" w:rsidP="00E73BE9" w:rsidR="00E73BE9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73BE9" w:rsidP="00E73BE9" w:rsidR="00E73BE9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73BE9" w:rsidP="00E73BE9" w:rsidR="00E73BE9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73BE9" w:rsidP="00E73BE9" w:rsidR="00E73BE9">
      <w:pPr>
        <w:jc w:val="both"/>
      </w:pPr>
    </w:p>
    <w:p w:rsidRDefault="00E73BE9" w:rsidP="00E73BE9" w:rsidR="00E73BE9">
      <w:pPr>
        <w:ind w:firstLine="709"/>
        <w:jc w:val="both"/>
      </w:pPr>
      <w:r>
        <w:t xml:space="preserve">Financijska agencija, kao predlagatelj, navela je u prijedlogu za otvaranje stečajnog postupka kako dužnik na dan 14. travnja 2016. u Očevidniku redoslijeda osnova za plaćanje ima evidentirane neizvršene osnove za plaćanje u neprekinutom razdoblju od 120 dana, u </w:t>
      </w:r>
      <w:r>
        <w:lastRenderedPageBreak/>
        <w:t xml:space="preserve">ukupnom iznosu od 75.487,61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73BE9" w:rsidP="00E73BE9" w:rsidR="00E73BE9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17. srpnja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dostavili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E73BE9">
        <w:t>14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3A4D0D" w:rsidP="003A4D0D" w:rsidR="003A4D0D">
      <w:pPr>
        <w:jc w:val="center"/>
      </w:pPr>
      <w:r>
        <w:t>U Zagrebu 4. listopada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R="003A4D0D">
      <w:r>
        <w:t>DNA:</w:t>
      </w:r>
    </w:p>
    <w:p w:rsidRDefault="003A4D0D" w:rsidP="003A4D0D" w:rsidR="003A4D0D">
      <w:pPr>
        <w:pStyle w:val="Odlomakpopisa"/>
        <w:numPr>
          <w:ilvl w:val="0"/>
          <w:numId w:val="2"/>
        </w:numPr>
      </w:pPr>
      <w:r>
        <w:t>e-Oglasna ploča</w:t>
      </w:r>
    </w:p>
    <w:p w:rsidRDefault="003A4D0D" w:rsidP="003A4D0D" w:rsidR="003A4D0D">
      <w:pPr>
        <w:pStyle w:val="Odlomakpopisa"/>
      </w:pPr>
    </w:p>
    <w:sectPr w:rsidSect="003A4D0D" w:rsidR="003A4D0D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875E3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E73BE9">
      <w:t xml:space="preserve">St-3758/16-9                                    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59707C"/>
    <w:rsid w:val="006036EA"/>
    <w:rsid w:val="00A875E3"/>
    <w:rsid w:val="00BE3772"/>
    <w:rsid w:val="00E33188"/>
    <w:rsid w:val="00E7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4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3758</izvorni_sadrzaj>
    <derivirana_varijabla naziv="DomainObject.Predmet.Broj_1">3758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St-3758/2016</izvorni_sadrzaj>
    <derivirana_varijabla naziv="DomainObject.Predmet.OznakaBroj_1">St-3758/2016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KORIVO ELEKTRONIK j.d.o.o. za usluge</izvorni_sadrzaj>
    <derivirana_varijabla naziv="DomainObject.Predmet.ProtustrankaFormated_1">  KORIVO ELEKTRONIK j.d.o.o. za usluge</derivirana_varijabla>
  </DomainObject.Predmet.ProtustrankaFormated>
  <DomainObject.Predmet.ProtustrankaFormatedOIB>
    <izvorni_sadrzaj>  KORIVO ELEKTRONIK j.d.o.o. za usluge, OIB 64241184385</izvorni_sadrzaj>
    <derivirana_varijabla naziv="DomainObject.Predmet.ProtustrankaFormatedOIB_1">  KORIVO ELEKTRONIK j.d.o.o. za usluge, OIB 64241184385</derivirana_varijabla>
  </DomainObject.Predmet.ProtustrankaFormatedOIB>
  <DomainObject.Predmet.ProtustrankaFormatedWithAdress>
    <izvorni_sadrzaj> KORIVO ELEKTRONIK j.d.o.o. za usluge, Selišće 4, 10437 Rakitje</izvorni_sadrzaj>
    <derivirana_varijabla naziv="DomainObject.Predmet.ProtustrankaFormatedWithAdress_1"> KORIVO ELEKTRONIK j.d.o.o. za usluge, Selišće 4, 10437 Rakitje</derivirana_varijabla>
  </DomainObject.Predmet.ProtustrankaFormatedWithAdress>
  <DomainObject.Predmet.ProtustrankaFormatedWithAdressOIB>
    <izvorni_sadrzaj> KORIVO ELEKTRONIK j.d.o.o. za usluge, OIB 64241184385, Selišće 4, 10437 Rakitje</izvorni_sadrzaj>
    <derivirana_varijabla naziv="DomainObject.Predmet.ProtustrankaFormatedWithAdressOIB_1"> KORIVO ELEKTRONIK j.d.o.o. za usluge, OIB 64241184385, Selišće 4, 10437 Rakitje</derivirana_varijabla>
  </DomainObject.Predmet.ProtustrankaFormatedWithAdressOIB>
  <DomainObject.Predmet.ProtustrankaWithAdress>
    <izvorni_sadrzaj>KORIVO ELEKTRONIK j.d.o.o. za usluge Selišće 4, 10437 Rakitje</izvorni_sadrzaj>
    <derivirana_varijabla naziv="DomainObject.Predmet.ProtustrankaWithAdress_1">KORIVO ELEKTRONIK j.d.o.o. za usluge Selišće 4, 10437 Rakitje</derivirana_varijabla>
  </DomainObject.Predmet.ProtustrankaWithAdress>
  <DomainObject.Predmet.ProtustrankaWithAdressOIB>
    <izvorni_sadrzaj>KORIVO ELEKTRONIK j.d.o.o. za usluge, OIB 64241184385, Selišće 4, 10437 Rakitje</izvorni_sadrzaj>
    <derivirana_varijabla naziv="DomainObject.Predmet.ProtustrankaWithAdressOIB_1">KORIVO ELEKTRONIK j.d.o.o. za usluge, OIB 64241184385, Selišće 4, 10437 Rakitje</derivirana_varijabla>
  </DomainObject.Predmet.ProtustrankaWithAdressOIB>
  <DomainObject.Predmet.ProtustrankaNazivFormated>
    <izvorni_sadrzaj>KORIVO ELEKTRONIK j.d.o.o. za usluge</izvorni_sadrzaj>
    <derivirana_varijabla naziv="DomainObject.Predmet.ProtustrankaNazivFormated_1">KORIVO ELEKTRONIK j.d.o.o. za usluge</derivirana_varijabla>
  </DomainObject.Predmet.ProtustrankaNazivFormated>
  <DomainObject.Predmet.ProtustrankaNazivFormatedOIB>
    <izvorni_sadrzaj>KORIVO ELEKTRONIK j.d.o.o. za usluge, OIB 64241184385</izvorni_sadrzaj>
    <derivirana_varijabla naziv="DomainObject.Predmet.ProtustrankaNazivFormatedOIB_1">KORIVO ELEKTRONIK j.d.o.o. za usluge, OIB 64241184385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KORIVO ELEKTRONIK j.d.o.o. za usluge</item>
    </izvorni_sadrzaj>
    <derivirana_varijabla naziv="DomainObject.Predmet.ProtuStrankaListFormated_1">
      <item>KORIVO ELEKTRONIK j.d.o.o. za usluge</item>
    </derivirana_varijabla>
  </DomainObject.Predmet.ProtuStrankaListFormated>
  <DomainObject.Predmet.ProtuStrankaListFormatedOIB>
    <izvorni_sadrzaj>
      <item>KORIVO ELEKTRONIK j.d.o.o. za usluge, OIB 64241184385</item>
    </izvorni_sadrzaj>
    <derivirana_varijabla naziv="DomainObject.Predmet.ProtuStrankaListFormatedOIB_1">
      <item>KORIVO ELEKTRONIK j.d.o.o. za usluge, OIB 64241184385</item>
    </derivirana_varijabla>
  </DomainObject.Predmet.ProtuStrankaListFormatedOIB>
  <DomainObject.Predmet.ProtuStrankaListFormatedWithAdress>
    <izvorni_sadrzaj>
      <item>KORIVO ELEKTRONIK j.d.o.o. za usluge, Selišće 4, 10437 Rakitje</item>
    </izvorni_sadrzaj>
    <derivirana_varijabla naziv="DomainObject.Predmet.ProtuStrankaListFormatedWithAdress_1">
      <item>KORIVO ELEKTRONIK j.d.o.o. za usluge, Selišće 4, 10437 Rakitje</item>
    </derivirana_varijabla>
  </DomainObject.Predmet.ProtuStrankaListFormatedWithAdress>
  <DomainObject.Predmet.ProtuStrankaListFormatedWithAdressOIB>
    <izvorni_sadrzaj>
      <item>KORIVO ELEKTRONIK j.d.o.o. za usluge, OIB 64241184385, Selišće 4, 10437 Rakitje</item>
    </izvorni_sadrzaj>
    <derivirana_varijabla naziv="DomainObject.Predmet.ProtuStrankaListFormatedWithAdressOIB_1">
      <item>KORIVO ELEKTRONIK j.d.o.o. za usluge, OIB 64241184385, Selišće 4, 10437 Rakitje</item>
    </derivirana_varijabla>
  </DomainObject.Predmet.ProtuStrankaListFormatedWithAdressOIB>
  <DomainObject.Predmet.ProtuStrankaListNazivFormated>
    <izvorni_sadrzaj>
      <item>KORIVO ELEKTRONIK j.d.o.o. za usluge</item>
    </izvorni_sadrzaj>
    <derivirana_varijabla naziv="DomainObject.Predmet.ProtuStrankaListNazivFormated_1">
      <item>KORIVO ELEKTRONIK j.d.o.o. za usluge</item>
    </derivirana_varijabla>
  </DomainObject.Predmet.ProtuStrankaListNazivFormated>
  <DomainObject.Predmet.ProtuStrankaListNazivFormatedOIB>
    <izvorni_sadrzaj>
      <item>KORIVO ELEKTRONIK j.d.o.o. za usluge, OIB 64241184385</item>
    </izvorni_sadrzaj>
    <derivirana_varijabla naziv="DomainObject.Predmet.ProtuStrankaListNazivFormatedOIB_1">
      <item>KORIVO ELEKTRONIK j.d.o.o. za usluge, OIB 64241184385</item>
    </derivirana_varijabla>
  </DomainObject.Predmet.ProtuStrankaListNazivFormatedOIB>
  <DomainObject.Predmet.OstaliListFormated>
    <izvorni_sadrzaj>
      <item>Damir Koprivnjak</item>
    </izvorni_sadrzaj>
    <derivirana_varijabla naziv="DomainObject.Predmet.OstaliListFormated_1">
      <item>Damir Koprivnjak</item>
    </derivirana_varijabla>
  </DomainObject.Predmet.OstaliListFormated>
  <DomainObject.Predmet.OstaliListFormatedOIB>
    <izvorni_sadrzaj>
      <item>Damir Koprivnjak, OIB 14968626913</item>
    </izvorni_sadrzaj>
    <derivirana_varijabla naziv="DomainObject.Predmet.OstaliListFormatedOIB_1">
      <item>Damir Koprivnjak, OIB 14968626913</item>
    </derivirana_varijabla>
  </DomainObject.Predmet.OstaliListFormatedOIB>
  <DomainObject.Predmet.OstaliListFormatedWithAdress>
    <izvorni_sadrzaj>
      <item>Damir Koprivnjak, Selišće 4, 10437 Rakitje</item>
    </izvorni_sadrzaj>
    <derivirana_varijabla naziv="DomainObject.Predmet.OstaliListFormatedWithAdress_1">
      <item>Damir Koprivnjak, Selišće 4, 10437 Rakitje</item>
    </derivirana_varijabla>
  </DomainObject.Predmet.OstaliListFormatedWithAdress>
  <DomainObject.Predmet.OstaliListFormatedWithAdressOIB>
    <izvorni_sadrzaj>
      <item>Damir Koprivnjak, OIB 14968626913, Selišće 4, 10437 Rakitje</item>
    </izvorni_sadrzaj>
    <derivirana_varijabla naziv="DomainObject.Predmet.OstaliListFormatedWithAdressOIB_1">
      <item>Damir Koprivnjak, OIB 14968626913, Selišće 4, 10437 Rakitje</item>
    </derivirana_varijabla>
  </DomainObject.Predmet.OstaliListFormatedWithAdressOIB>
  <DomainObject.Predmet.OstaliListNazivFormated>
    <izvorni_sadrzaj>
      <item>Damir Koprivnjak</item>
    </izvorni_sadrzaj>
    <derivirana_varijabla naziv="DomainObject.Predmet.OstaliListNazivFormated_1">
      <item>Damir Koprivnjak</item>
    </derivirana_varijabla>
  </DomainObject.Predmet.OstaliListNazivFormated>
  <DomainObject.Predmet.OstaliListNazivFormatedOIB>
    <izvorni_sadrzaj>
      <item>Damir Koprivnjak, OIB 14968626913</item>
    </izvorni_sadrzaj>
    <derivirana_varijabla naziv="DomainObject.Predmet.OstaliListNazivFormatedOIB_1">
      <item>Damir Koprivnjak, OIB 14968626913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KORIVO ELEKTRONIK j.d.o.o. za usluge</izvorni_sadrzaj>
    <derivirana_varijabla naziv="DomainObject.Predmet.ProtustrankaIDrugi_1">KORIVO ELEKTRONIK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KORIVO ELEKTRONIK j.d.o.o. za usluge, OIB 64241184385, Selišće 4, 10437 Rakitje</izvorni_sadrzaj>
    <derivirana_varijabla naziv="DomainObject.Predmet.ProtustrankaIDrugiAdressOIB_1">KORIVO ELEKTRONIK j.d.o.o. za usluge, OIB 64241184385, Selišće 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KORIVO ELEKTRONIK j.d.o.o. za usluge</item>
      <item>Damir Koprivnjak</item>
    </izvorni_sadrzaj>
    <derivirana_varijabla naziv="DomainObject.Predmet.SudioniciListNaziv_1">
      <item>FINA Regionalni centar Zagreb</item>
      <item>KORIVO ELEKTRONIK j.d.o.o. za usluge</item>
      <item>Damir Koprivnjak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KORIVO ELEKTRONIK j.d.o.o. za usluge, OIB 64241184385, Selišće 4,10437 Rakitje</item>
      <item>Damir Koprivnjak, OIB 14968626913, Selišće 4,10437 Rakitje</item>
    </izvorni_sadrzaj>
    <derivirana_varijabla naziv="DomainObject.Predmet.SudioniciListAdressOIB_1">
      <item>FINA Regionalni centar Zagreb, OIB 85821130368, Trg svibanjskih žrtava 1995. br. 1,10000 Zagreb</item>
      <item>KORIVO ELEKTRONIK j.d.o.o. za usluge, OIB 64241184385, Selišće 4,10437 Rakitje</item>
      <item>Damir Koprivnjak, OIB 14968626913, Selišće 4,10437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64241184385</item>
      <item>, OIB 14968626913</item>
    </izvorni_sadrzaj>
    <derivirana_varijabla naziv="DomainObject.Predmet.SudioniciListNazivOIB_1">
      <item>, OIB 85821130368</item>
      <item>, OIB 64241184385</item>
      <item>, OIB 14968626913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909</properties:Words>
  <properties:Characters>5095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2017-10-04T08:27:00Z</dcterms:created>
  <dc:creator>Valentina Kranjčić</dc:creator>
  <cp:lastModifiedBy>Valentina Kranjčić</cp:lastModifiedBy>
  <cp:lastPrinted>2017-10-04T08:26:00Z</cp:lastPrinted>
  <dcterms:modified xmlns:xsi="http://www.w3.org/2001/XMLSchema-instance" xsi:type="dcterms:W3CDTF">2017-10-04T11:09:00Z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