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e328" w14:paraId="908e328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646E58">
        <w:t>1257</w:t>
      </w:r>
      <w:r w:rsidR="00D102B0">
        <w:t>/1</w:t>
      </w:r>
      <w:r w:rsidR="00646E58">
        <w:t>6</w:t>
      </w:r>
      <w:r>
        <w:t>-</w:t>
      </w:r>
      <w:r w:rsidR="00646E58">
        <w:t>78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6B2222" w:rsidP="006B2222" w:rsidR="006B222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 po sutkinji Emi Brdovčak, u stečajnom postupku nad dužnikom </w:t>
      </w:r>
      <w:r w:rsidRPr="003A0CF4">
        <w:rPr>
          <w:rFonts w:cs="Times New Roman" w:hAnsi="Times New Roman" w:ascii="Times New Roman"/>
          <w:sz w:val="24"/>
          <w:szCs w:val="24"/>
        </w:rPr>
        <w:t xml:space="preserve">PRERADA PAPIRA d.o.o. Rijeka, u stečaju, </w:t>
      </w:r>
      <w:proofErr w:type="spellStart"/>
      <w:r w:rsidRPr="003A0CF4">
        <w:rPr>
          <w:rFonts w:cs="Times New Roman" w:hAnsi="Times New Roman" w:ascii="Times New Roman"/>
          <w:sz w:val="24"/>
          <w:szCs w:val="24"/>
        </w:rPr>
        <w:t>Blažićevo</w:t>
      </w:r>
      <w:proofErr w:type="spellEnd"/>
      <w:r w:rsidRPr="003A0CF4">
        <w:rPr>
          <w:rFonts w:cs="Times New Roman" w:hAnsi="Times New Roman" w:ascii="Times New Roman"/>
          <w:sz w:val="24"/>
          <w:szCs w:val="24"/>
        </w:rPr>
        <w:t xml:space="preserve"> 6/a, OIB: 13737791632, MBS: 040037874,</w:t>
      </w:r>
      <w:r>
        <w:rPr>
          <w:rFonts w:cs="Times New Roman" w:hAnsi="Times New Roman" w:ascii="Times New Roman"/>
          <w:sz w:val="24"/>
          <w:szCs w:val="24"/>
        </w:rPr>
        <w:t xml:space="preserve"> kojeg zastupa stečajna upraviteljica Nada Barišić iz Rijeke, M. </w:t>
      </w:r>
      <w:proofErr w:type="spellStart"/>
      <w:r>
        <w:rPr>
          <w:rFonts w:cs="Times New Roman" w:hAnsi="Times New Roman" w:ascii="Times New Roman"/>
          <w:sz w:val="24"/>
          <w:szCs w:val="24"/>
        </w:rPr>
        <w:t>Jengića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33, OIB: 73310761038, 29</w:t>
      </w:r>
      <w:r w:rsidRPr="003A0CF4">
        <w:rPr>
          <w:rFonts w:cs="Times New Roman" w:hAnsi="Times New Roman" w:ascii="Times New Roman"/>
          <w:sz w:val="24"/>
          <w:szCs w:val="24"/>
        </w:rPr>
        <w:t>. studenoga 201</w:t>
      </w:r>
      <w:r>
        <w:rPr>
          <w:rFonts w:cs="Times New Roman" w:hAnsi="Times New Roman" w:ascii="Times New Roman"/>
          <w:sz w:val="24"/>
          <w:szCs w:val="24"/>
        </w:rPr>
        <w:t>8</w:t>
      </w:r>
      <w:r w:rsidRPr="003A0CF4">
        <w:rPr>
          <w:rFonts w:cs="Times New Roman" w:hAnsi="Times New Roman" w:ascii="Times New Roman"/>
          <w:sz w:val="24"/>
          <w:szCs w:val="24"/>
        </w:rPr>
        <w:t>.,</w:t>
      </w:r>
    </w:p>
    <w:p w:rsidRDefault="006B2222" w:rsidP="006B2222" w:rsidR="006B2222" w:rsidRPr="00857FAC">
      <w:pPr>
        <w:pStyle w:val="Bezproreda"/>
        <w:ind w:firstLine="708"/>
        <w:jc w:val="both"/>
        <w:rPr>
          <w:sz w:val="24"/>
          <w:szCs w:val="24"/>
        </w:rPr>
      </w:pPr>
    </w:p>
    <w:p w:rsidRDefault="006B2222" w:rsidP="006B2222" w:rsidR="006B2222" w:rsidRPr="00761B11">
      <w:pPr>
        <w:jc w:val="center"/>
      </w:pPr>
      <w:r w:rsidRPr="00761B11">
        <w:t>z a k l j u č i o   j e</w:t>
      </w:r>
    </w:p>
    <w:p w:rsidRDefault="006B2222" w:rsidP="006B2222" w:rsidR="006B2222">
      <w:pPr>
        <w:pStyle w:val="Tijeloteksta"/>
        <w:ind w:firstLine="720"/>
        <w:rPr>
          <w:b/>
          <w:lang w:eastAsia="en-US"/>
        </w:rPr>
      </w:pPr>
    </w:p>
    <w:p w:rsidRDefault="006B2222" w:rsidP="006B2222" w:rsidR="006B2222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>
        <w:t>radi utvrđenja vrijednosti nekretnine stečajnog dužnika upisanih u zemljišnim knjigama Općinskog suda u Rijeci, zemljišnoknjižni odjel Opatija i to:</w:t>
      </w:r>
    </w:p>
    <w:p w:rsidRDefault="006B2222" w:rsidP="006B2222" w:rsidR="006B2222">
      <w:pPr>
        <w:ind w:left="1425"/>
        <w:jc w:val="both"/>
      </w:pPr>
    </w:p>
    <w:p w:rsidRDefault="006B2222" w:rsidP="006B2222" w:rsidR="006B2222">
      <w:pPr>
        <w:jc w:val="both"/>
      </w:pPr>
      <w:r>
        <w:t>- 47/100 idealnog dijela k.č.br. 4589/1, u naravi šuma, površine 2004 m2, upisana u z.k.ul. 2037, k.o. 320072 Puži,</w:t>
      </w:r>
    </w:p>
    <w:p w:rsidRDefault="006B2222" w:rsidP="006B2222" w:rsidR="006B2222">
      <w:pPr>
        <w:jc w:val="both"/>
      </w:pPr>
      <w:r>
        <w:t xml:space="preserve">- 47/100 idealnog dijela k.č.br. 4581/1, u naravi šuma, površine 318 m2, k.č.br. 4590/1, oranica, površine 1076 m2, k.č.br. 4590/2, oranica, površine 89 m2, k.č.br. 4590/3, oranica, 253 m2, k.č.br. 4590/4, oranica, 222 m2, k.č.br. 4590/5, oranica, 11 m2, k.č.br. 4590/6, oranica, 1098 m2, upisane u z.k.ul. br. 2066, k.o. 320072, Puži, </w:t>
      </w:r>
    </w:p>
    <w:p w:rsidRDefault="006B2222" w:rsidP="006B2222" w:rsidR="006B2222">
      <w:pPr>
        <w:ind w:left="1425"/>
        <w:jc w:val="both"/>
      </w:pPr>
    </w:p>
    <w:p w:rsidRDefault="006B2222" w:rsidP="006B2222" w:rsidR="006B2222">
      <w:pPr>
        <w:numPr>
          <w:ilvl w:val="12"/>
          <w:numId w:val="0"/>
        </w:numPr>
        <w:jc w:val="center"/>
      </w:pPr>
      <w:r>
        <w:t>z</w:t>
      </w:r>
      <w:r w:rsidRPr="00E23552">
        <w:t>a dan</w:t>
      </w:r>
      <w:r>
        <w:t xml:space="preserve"> </w:t>
      </w:r>
      <w:r>
        <w:rPr>
          <w:b/>
        </w:rPr>
        <w:t>17. prosinca 2018. u 10:3</w:t>
      </w:r>
      <w:r w:rsidRPr="00E23552">
        <w:rPr>
          <w:b/>
        </w:rPr>
        <w:t>0 sati</w:t>
      </w:r>
      <w:r w:rsidRPr="00E23552">
        <w:t>,</w:t>
      </w:r>
    </w:p>
    <w:p w:rsidRDefault="006B2222" w:rsidP="006B2222" w:rsidR="006B2222">
      <w:pPr>
        <w:numPr>
          <w:ilvl w:val="12"/>
          <w:numId w:val="0"/>
        </w:numPr>
        <w:jc w:val="center"/>
      </w:pPr>
      <w:r w:rsidRPr="00E23552">
        <w:t>u prostorijama Trgovačkog suda u</w:t>
      </w:r>
      <w:r>
        <w:t xml:space="preserve"> Rijeci, Rijeka, Zadarska 1 i 3, sudnica 8, prvi kat.</w:t>
      </w:r>
    </w:p>
    <w:p w:rsidRDefault="006B2222" w:rsidP="006B2222" w:rsidR="006B2222">
      <w:pPr>
        <w:pStyle w:val="Tijeloteksta"/>
      </w:pPr>
    </w:p>
    <w:p w:rsidRDefault="006B2222" w:rsidP="006B2222" w:rsidR="006B2222">
      <w:pPr>
        <w:pStyle w:val="Tijeloteksta"/>
        <w:jc w:val="center"/>
      </w:pPr>
      <w:r>
        <w:t>U Rijeci, 29. studenoga 2018.</w:t>
      </w:r>
    </w:p>
    <w:p w:rsidRDefault="006B2222" w:rsidP="006B2222" w:rsidR="006B2222">
      <w:pPr>
        <w:pStyle w:val="Tijeloteksta"/>
        <w:jc w:val="center"/>
      </w:pPr>
    </w:p>
    <w:p w:rsidRDefault="006B2222" w:rsidP="006B2222" w:rsidR="006B2222">
      <w:pPr>
        <w:pStyle w:val="Tijeloteksta"/>
        <w:ind w:firstLine="720" w:left="5760"/>
      </w:pPr>
      <w:r>
        <w:t xml:space="preserve">      </w:t>
      </w:r>
      <w:r>
        <w:tab/>
        <w:t xml:space="preserve">       Sutkinja</w:t>
      </w:r>
    </w:p>
    <w:p w:rsidRDefault="006B2222" w:rsidP="006B2222" w:rsidR="006B2222">
      <w:pPr>
        <w:pStyle w:val="Tijeloteksta"/>
        <w:ind w:left="5760"/>
      </w:pPr>
      <w:r w:rsidRPr="0007090C">
        <w:t xml:space="preserve">    </w:t>
      </w:r>
      <w:r>
        <w:t xml:space="preserve">        </w:t>
      </w:r>
      <w:r>
        <w:tab/>
        <w:t xml:space="preserve">  Ema Brdovčak</w:t>
      </w:r>
    </w:p>
    <w:p w:rsidRDefault="006B2222" w:rsidP="006B2222" w:rsidR="006B2222">
      <w:pPr>
        <w:pStyle w:val="Tijeloteksta"/>
        <w:ind w:left="5760"/>
      </w:pPr>
    </w:p>
    <w:p w:rsidRDefault="006B2222" w:rsidP="006B2222" w:rsidR="006B2222">
      <w:pPr>
        <w:pStyle w:val="Tijeloteksta"/>
        <w:jc w:val="left"/>
      </w:pPr>
    </w:p>
    <w:p w:rsidRDefault="006B2222" w:rsidP="006B2222" w:rsidR="006B2222">
      <w:pPr>
        <w:pStyle w:val="Tijeloteksta"/>
        <w:jc w:val="left"/>
      </w:pPr>
    </w:p>
    <w:p w:rsidRDefault="006B2222" w:rsidP="006B2222" w:rsidR="006B2222">
      <w:pPr>
        <w:pStyle w:val="Tijeloteksta"/>
        <w:jc w:val="left"/>
      </w:pPr>
    </w:p>
    <w:p w:rsidRDefault="006B2222" w:rsidP="006B2222" w:rsidR="006B2222">
      <w:pPr>
        <w:pStyle w:val="Tijeloteksta"/>
        <w:jc w:val="left"/>
      </w:pPr>
    </w:p>
    <w:p w:rsidRDefault="006B2222" w:rsidP="006B2222" w:rsidR="006B2222">
      <w:pPr>
        <w:pStyle w:val="Tijeloteksta"/>
        <w:jc w:val="left"/>
      </w:pPr>
    </w:p>
    <w:p w:rsidRDefault="006B2222" w:rsidP="006B2222" w:rsidR="006B2222" w:rsidRPr="0007090C">
      <w:pPr>
        <w:pStyle w:val="Tijeloteksta"/>
        <w:jc w:val="left"/>
      </w:pPr>
      <w:r w:rsidRPr="0007090C">
        <w:t>UPUTA O PRAVNOM LIJEKU:</w:t>
      </w:r>
    </w:p>
    <w:p w:rsidRDefault="006B2222" w:rsidP="006B2222" w:rsidR="006B2222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sectPr w:rsidSect="00DC23EC" w:rsidR="0058716C" w:rsidRPr="0007090C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B2222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877A5"/>
    <w:multiLevelType w:val="hybridMultilevel"/>
    <w:tmpl w:val="9D10F4FE"/>
    <w:lvl w:tplc="3FC288EE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7086B"/>
    <w:multiLevelType w:val="hybridMultilevel"/>
    <w:tmpl w:val="7DFA68A0"/>
    <w:lvl w:tplc="7FC658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761B9"/>
    <w:rsid w:val="00091CF6"/>
    <w:rsid w:val="001C1C92"/>
    <w:rsid w:val="00217D87"/>
    <w:rsid w:val="00220CDB"/>
    <w:rsid w:val="0025540A"/>
    <w:rsid w:val="002E4669"/>
    <w:rsid w:val="00347BB4"/>
    <w:rsid w:val="00381664"/>
    <w:rsid w:val="003A3F12"/>
    <w:rsid w:val="003C657D"/>
    <w:rsid w:val="003E7A24"/>
    <w:rsid w:val="004353A0"/>
    <w:rsid w:val="004501AC"/>
    <w:rsid w:val="004819FA"/>
    <w:rsid w:val="00483468"/>
    <w:rsid w:val="004B7F3F"/>
    <w:rsid w:val="004C1505"/>
    <w:rsid w:val="004E5469"/>
    <w:rsid w:val="004F022B"/>
    <w:rsid w:val="004F7C2D"/>
    <w:rsid w:val="005071FA"/>
    <w:rsid w:val="00517A08"/>
    <w:rsid w:val="00562330"/>
    <w:rsid w:val="005804E4"/>
    <w:rsid w:val="0058716C"/>
    <w:rsid w:val="006059C1"/>
    <w:rsid w:val="006217BB"/>
    <w:rsid w:val="00634A2B"/>
    <w:rsid w:val="00646AD8"/>
    <w:rsid w:val="00646E58"/>
    <w:rsid w:val="006868ED"/>
    <w:rsid w:val="00697129"/>
    <w:rsid w:val="006B10E4"/>
    <w:rsid w:val="006B2222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59B8"/>
    <w:rsid w:val="00950E4D"/>
    <w:rsid w:val="00970B8B"/>
    <w:rsid w:val="0098464C"/>
    <w:rsid w:val="00987AD0"/>
    <w:rsid w:val="00995C9B"/>
    <w:rsid w:val="009D3B83"/>
    <w:rsid w:val="00A54D1F"/>
    <w:rsid w:val="00A84EEF"/>
    <w:rsid w:val="00A9593A"/>
    <w:rsid w:val="00AA48C2"/>
    <w:rsid w:val="00AD73F6"/>
    <w:rsid w:val="00B40E5D"/>
    <w:rsid w:val="00B51066"/>
    <w:rsid w:val="00B639DE"/>
    <w:rsid w:val="00B72AEC"/>
    <w:rsid w:val="00BD3D59"/>
    <w:rsid w:val="00C37149"/>
    <w:rsid w:val="00C8630B"/>
    <w:rsid w:val="00CE607F"/>
    <w:rsid w:val="00D102B0"/>
    <w:rsid w:val="00D645AE"/>
    <w:rsid w:val="00D67421"/>
    <w:rsid w:val="00D90F79"/>
    <w:rsid w:val="00DB06B8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6B22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A84EEF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6B22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86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82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7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St-1257/2016-69</izvorni_sadrzaj>
    <derivirana_varijabla naziv="DomainObject.PredzadnjaOdlukaIzPredmeta.Oznaka_1">St-1257/2016-69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1041</properties:Characters>
  <properties:Lines>39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2018-11-29T13:33:00Z</dcterms:created>
  <dc:creator>nmarkovic</dc:creator>
  <cp:lastModifiedBy>Renata Valić</cp:lastModifiedBy>
  <cp:lastPrinted>2018-01-11T12:15:00Z</cp:lastPrinted>
  <dcterms:modified xmlns:xsi="http://www.w3.org/2001/XMLSchema-instance" xsi:type="dcterms:W3CDTF">2018-11-29T13:42:00Z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(1257-16 ročište - radi utvrđivanja vrijednost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