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187b" w14:paraId="577187b" w:rsidRDefault="00860C8F" w:rsidP="00B520DE" w:rsidR="00405B93">
      <w:pPr>
        <w:spacing w:after="0"/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AUTOCENTAR-MEHANIKA d.o.o. u stečaju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Radnička cesta 20/A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10000 ZAGREB</w:t>
      </w:r>
    </w:p>
    <w:p w:rsidRDefault="00F1622C" w:rsidP="00B520DE" w:rsidR="00F162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TRGOVAČKI SUD U ZAGREBU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STEČAJNI SUDAC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1 St-294/09</w:t>
      </w:r>
    </w:p>
    <w:p w:rsidRDefault="00F1622C" w:rsidP="00B520DE" w:rsidR="00F162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B3A60" w:rsidP="00B520DE" w:rsidR="00860C8F" w:rsidRPr="00FB3A6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FB3A60">
        <w:rPr>
          <w:rFonts w:hAnsi="Times New Roman" w:ascii="Times New Roman"/>
          <w:sz w:val="24"/>
          <w:szCs w:val="24"/>
          <w:lang w:val="pl-PL"/>
        </w:rPr>
        <w:tab/>
      </w:r>
      <w:r w:rsidRPr="00FB3A60">
        <w:rPr>
          <w:rFonts w:hAnsi="Times New Roman" w:ascii="Times New Roman"/>
          <w:sz w:val="24"/>
          <w:szCs w:val="24"/>
          <w:lang w:val="pl-PL"/>
        </w:rPr>
        <w:tab/>
      </w:r>
      <w:r w:rsidRPr="00FB3A60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O G L A S</w:t>
      </w:r>
      <w:r w:rsidR="00860C8F" w:rsidRPr="00FB3A60">
        <w:rPr>
          <w:rFonts w:hAnsi="Times New Roman" w:ascii="Times New Roman"/>
          <w:sz w:val="24"/>
          <w:szCs w:val="24"/>
          <w:lang w:val="pl-PL"/>
        </w:rPr>
        <w:t xml:space="preserve">     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Suglasno članku 184.st.2. Stečajnog zakona ( NN 44/96-133/12 ), te suglasnosti stečajnog suca od 10.travnja 2019.god., stečajni uprvitelj u stečajnom postupku nad stečajnim dužnikom 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746AC">
        <w:rPr>
          <w:rFonts w:hAnsi="Times New Roman" w:ascii="Times New Roman"/>
          <w:b/>
          <w:sz w:val="24"/>
          <w:szCs w:val="24"/>
          <w:lang w:val="pl-PL"/>
        </w:rPr>
        <w:t>AUTOCENTAR-MEHANIKA d.o.o. u stečaju,</w:t>
      </w:r>
      <w:r>
        <w:rPr>
          <w:rFonts w:hAnsi="Times New Roman" w:ascii="Times New Roman"/>
          <w:sz w:val="24"/>
          <w:szCs w:val="24"/>
          <w:lang w:val="pl-PL"/>
        </w:rPr>
        <w:t xml:space="preserve"> OIB:07001925696, koji se vodi kod Trgovačkog suda u Zagrebu, pod poslovnim brojem St-294/2009, objavljuje završni diobni popis, te zbroj tražbina i raspoloživi iznos stečajne mase koja se raspoređuje vjerovnicima prvog višeg isplatnog reda.</w:t>
      </w: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0C8F" w:rsidP="00B520DE" w:rsidR="00860C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Diobom če se namir</w:t>
      </w:r>
      <w:r w:rsidR="00F1622C">
        <w:rPr>
          <w:rFonts w:hAnsi="Times New Roman" w:ascii="Times New Roman"/>
          <w:sz w:val="24"/>
          <w:szCs w:val="24"/>
          <w:lang w:val="pl-PL"/>
        </w:rPr>
        <w:t>iti vjerovnici drugog višeg isplatnog reda sa iznosom od 192.095,37 kn, čime se vjerovnici drugog višeg isp</w:t>
      </w:r>
      <w:r w:rsidR="005746AC">
        <w:rPr>
          <w:rFonts w:hAnsi="Times New Roman" w:ascii="Times New Roman"/>
          <w:sz w:val="24"/>
          <w:szCs w:val="24"/>
          <w:lang w:val="pl-PL"/>
        </w:rPr>
        <w:t>l</w:t>
      </w:r>
      <w:r w:rsidR="00F1622C">
        <w:rPr>
          <w:rFonts w:hAnsi="Times New Roman" w:ascii="Times New Roman"/>
          <w:sz w:val="24"/>
          <w:szCs w:val="24"/>
          <w:lang w:val="pl-PL"/>
        </w:rPr>
        <w:t>atnog reda namiruju sa 9,37% u odnosu na utvrđene tražbine drugoog višeg isplatnog reda koje iznose 2.050.110,70 kn.</w:t>
      </w:r>
    </w:p>
    <w:p w:rsidRDefault="00F1622C" w:rsidP="00B520DE" w:rsidR="00F162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1622C" w:rsidP="00F1622C" w:rsidR="00F1622C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2-</w:t>
      </w:r>
    </w:p>
    <w:p w:rsidRDefault="00F1622C" w:rsidP="00B520DE" w:rsidR="00F162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1622C" w:rsidP="00B520DE" w:rsidR="00F162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20DE" w:rsidP="00B520DE" w:rsidR="00B520D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DIOBNI POPIS</w:t>
      </w:r>
    </w:p>
    <w:p w:rsidRDefault="00B520DE" w:rsidP="00B520DE" w:rsidR="00B520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20DE" w:rsidP="00B520DE" w:rsidR="00B520DE" w:rsidRPr="00947B4B">
      <w:pPr>
        <w:rPr>
          <w:b/>
        </w:rPr>
      </w:pPr>
      <w:r>
        <w:rPr>
          <w:b/>
        </w:rPr>
        <w:t>I   Viši isplatni red</w:t>
      </w:r>
    </w:p>
    <w:p w:rsidRDefault="00B520DE" w:rsidP="00B520DE" w:rsidR="00B520DE"/>
    <w:p w:rsidRDefault="00B520DE" w:rsidP="00B520DE" w:rsidR="00B520DE">
      <w:pPr>
        <w:pBdr>
          <w:top w:space="1" w:sz="12" w:color="auto" w:val="single"/>
          <w:bottom w:space="1" w:sz="12" w:color="auto" w:val="single"/>
        </w:pBdr>
        <w:rPr>
          <w:b/>
        </w:rPr>
      </w:pPr>
      <w:r>
        <w:t xml:space="preserve">R.br.                 Vjerovnik                       Iznos priznate    Isplaćeno    </w:t>
      </w:r>
      <w:r w:rsidR="005859D5">
        <w:t xml:space="preserve">Ostaje za      </w:t>
      </w:r>
      <w:r>
        <w:t xml:space="preserve"> Iznos za          Ukupni  %        </w:t>
      </w:r>
      <w:r>
        <w:rPr>
          <w:b/>
        </w:rPr>
        <w:t xml:space="preserve"> </w:t>
      </w:r>
    </w:p>
    <w:p w:rsidRDefault="00B520DE" w:rsidP="00B520DE" w:rsidR="00B520DE" w:rsidRPr="00161C8D">
      <w:pPr>
        <w:pBdr>
          <w:top w:space="1" w:sz="12" w:color="auto" w:val="single"/>
          <w:bottom w:space="1" w:sz="12" w:color="auto" w:val="single"/>
        </w:pBdr>
        <w:rPr>
          <w:b/>
        </w:rPr>
      </w:pPr>
      <w:r>
        <w:rPr>
          <w:b/>
        </w:rPr>
        <w:t xml:space="preserve">                                                                 </w:t>
      </w:r>
      <w:r w:rsidRPr="00F77FCD">
        <w:t xml:space="preserve">tražbine    </w:t>
      </w:r>
      <w:r>
        <w:rPr>
          <w:b/>
        </w:rPr>
        <w:t xml:space="preserve">           </w:t>
      </w:r>
      <w:r w:rsidRPr="00F77FCD">
        <w:t>Agencij</w:t>
      </w:r>
      <w:r w:rsidR="005859D5">
        <w:t>a</w:t>
      </w:r>
      <w:r w:rsidRPr="00F77FCD">
        <w:t xml:space="preserve">     </w:t>
      </w:r>
      <w:r w:rsidR="005859D5">
        <w:t>isplatu</w:t>
      </w:r>
      <w:r>
        <w:rPr>
          <w:b/>
        </w:rPr>
        <w:t xml:space="preserve">   </w:t>
      </w:r>
      <w:r w:rsidR="005859D5">
        <w:rPr>
          <w:b/>
        </w:rPr>
        <w:t xml:space="preserve">        </w:t>
      </w:r>
      <w:r>
        <w:rPr>
          <w:b/>
        </w:rPr>
        <w:t xml:space="preserve"> </w:t>
      </w:r>
      <w:r w:rsidRPr="00F77FCD">
        <w:t>zavr</w:t>
      </w:r>
      <w:r>
        <w:t>.diobu</w:t>
      </w:r>
      <w:r w:rsidRPr="00F77FCD">
        <w:t xml:space="preserve">  </w:t>
      </w:r>
      <w:r>
        <w:rPr>
          <w:b/>
        </w:rPr>
        <w:t xml:space="preserve">  </w:t>
      </w:r>
      <w:r w:rsidRPr="00F77FCD">
        <w:t xml:space="preserve">namirenja       </w:t>
      </w:r>
      <w:r>
        <w:rPr>
          <w:b/>
        </w:rPr>
        <w:t xml:space="preserve">                                      </w:t>
      </w:r>
      <w:r w:rsidRPr="001A68B2">
        <w:t xml:space="preserve">                                                                                                                                                                                      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 xml:space="preserve"> BADANJAK  NATAŠA, </w:t>
      </w:r>
    </w:p>
    <w:p w:rsidRDefault="00B520DE" w:rsidP="00B520DE" w:rsidR="00B520DE">
      <w:pPr>
        <w:ind w:left="720"/>
      </w:pPr>
      <w:r>
        <w:t xml:space="preserve">Školski prilaz 1, Zagreb            26.096,23           0,00  </w:t>
      </w:r>
      <w:r w:rsidR="00A3561B">
        <w:t xml:space="preserve">    </w:t>
      </w:r>
      <w:r w:rsidR="0034423F">
        <w:t>26.096,23</w:t>
      </w:r>
      <w:r>
        <w:t xml:space="preserve">  </w:t>
      </w:r>
      <w:r w:rsidR="00CE393F">
        <w:t xml:space="preserve"> </w:t>
      </w:r>
      <w:r>
        <w:t xml:space="preserve"> </w:t>
      </w:r>
      <w:r w:rsidR="00A3561B">
        <w:t xml:space="preserve">   </w:t>
      </w:r>
      <w:r>
        <w:t xml:space="preserve">  2.4</w:t>
      </w:r>
      <w:r w:rsidR="00CE393F">
        <w:t>45</w:t>
      </w:r>
      <w:r>
        <w:t>,</w:t>
      </w:r>
      <w:r w:rsidR="00CE393F">
        <w:t>22</w:t>
      </w:r>
      <w:r>
        <w:t xml:space="preserve">          </w:t>
      </w:r>
      <w:r w:rsidR="005859D5">
        <w:t xml:space="preserve">      </w:t>
      </w:r>
      <w:r>
        <w:t xml:space="preserve">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BAGARIĆ DAMIR,</w:t>
      </w:r>
    </w:p>
    <w:p w:rsidRDefault="00B520DE" w:rsidP="00B520DE" w:rsidR="00B520DE">
      <w:pPr>
        <w:pStyle w:val="Odlomakpopisa"/>
      </w:pPr>
      <w:r>
        <w:t xml:space="preserve">Bukov.vijenac, Zagreb             66.086,83            0,00 </w:t>
      </w:r>
      <w:r w:rsidR="00A3561B">
        <w:t xml:space="preserve">   </w:t>
      </w:r>
      <w:r>
        <w:t xml:space="preserve"> </w:t>
      </w:r>
      <w:r w:rsidR="0034423F">
        <w:t>66.086,83</w:t>
      </w:r>
      <w:r>
        <w:t xml:space="preserve"> </w:t>
      </w:r>
      <w:r w:rsidR="00A3561B">
        <w:t xml:space="preserve">  </w:t>
      </w:r>
      <w:r>
        <w:t xml:space="preserve">      6.1</w:t>
      </w:r>
      <w:r w:rsidR="00CE393F">
        <w:t>92</w:t>
      </w:r>
      <w:r>
        <w:t>,</w:t>
      </w:r>
      <w:r w:rsidR="00CE393F">
        <w:t>3</w:t>
      </w:r>
      <w:r>
        <w:t xml:space="preserve">4 </w:t>
      </w:r>
      <w:r w:rsidR="00A3561B">
        <w:t xml:space="preserve">  </w:t>
      </w:r>
      <w:r>
        <w:t xml:space="preserve">       </w:t>
      </w:r>
      <w:r w:rsidR="005859D5">
        <w:t xml:space="preserve">  </w:t>
      </w:r>
      <w:r w:rsidR="00A3561B">
        <w:t xml:space="preserve"> </w:t>
      </w:r>
      <w:r w:rsidR="005859D5">
        <w:t xml:space="preserve">   </w:t>
      </w:r>
      <w:r>
        <w:t xml:space="preserve">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 xml:space="preserve">BILIĆ ROBERT, </w:t>
      </w:r>
    </w:p>
    <w:p w:rsidRDefault="00B520DE" w:rsidP="00B520DE" w:rsidR="00B520DE">
      <w:pPr>
        <w:pStyle w:val="Odlomakpopisa"/>
      </w:pPr>
      <w:r>
        <w:t xml:space="preserve">Kneza Branimira 5, Zagreb      55.260,56           0,00 </w:t>
      </w:r>
      <w:r w:rsidR="00A3561B">
        <w:t xml:space="preserve">   </w:t>
      </w:r>
      <w:r>
        <w:t xml:space="preserve"> </w:t>
      </w:r>
      <w:r w:rsidR="0034423F">
        <w:t>55.260,56</w:t>
      </w:r>
      <w:r>
        <w:t xml:space="preserve"> </w:t>
      </w:r>
      <w:r w:rsidR="00A3561B">
        <w:t xml:space="preserve">   </w:t>
      </w:r>
      <w:r>
        <w:t xml:space="preserve">      5.</w:t>
      </w:r>
      <w:r w:rsidR="00CE393F">
        <w:t>177</w:t>
      </w:r>
      <w:r>
        <w:t>,</w:t>
      </w:r>
      <w:r w:rsidR="00CE393F">
        <w:t>91</w:t>
      </w:r>
      <w:r w:rsidR="00A3561B">
        <w:t xml:space="preserve">  </w:t>
      </w:r>
      <w:r>
        <w:t xml:space="preserve">          </w:t>
      </w:r>
      <w:r w:rsidR="005859D5">
        <w:t xml:space="preserve">    </w:t>
      </w:r>
      <w:r>
        <w:t xml:space="preserve">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 xml:space="preserve">BOBNJARIĆ STJEPAN, </w:t>
      </w:r>
    </w:p>
    <w:p w:rsidRDefault="00B520DE" w:rsidP="00B520DE" w:rsidR="00B520DE">
      <w:pPr>
        <w:pStyle w:val="Odlomakpopisa"/>
      </w:pPr>
      <w:r>
        <w:t xml:space="preserve">Obrtnička 2,Dugo selo              49.825,39          0,00 </w:t>
      </w:r>
      <w:r w:rsidR="00A3561B">
        <w:t xml:space="preserve">    </w:t>
      </w:r>
      <w:r w:rsidR="0034423F">
        <w:t>49.825,39</w:t>
      </w:r>
      <w:r>
        <w:t xml:space="preserve"> </w:t>
      </w:r>
      <w:r w:rsidR="00A3561B">
        <w:t xml:space="preserve"> </w:t>
      </w:r>
      <w:r>
        <w:t xml:space="preserve">      </w:t>
      </w:r>
      <w:r w:rsidR="00A3561B">
        <w:t xml:space="preserve"> </w:t>
      </w:r>
      <w:r>
        <w:t xml:space="preserve"> 4.</w:t>
      </w:r>
      <w:r w:rsidR="00CE393F">
        <w:t>66</w:t>
      </w:r>
      <w:r>
        <w:t>8,</w:t>
      </w:r>
      <w:r w:rsidR="00CE393F">
        <w:t>6</w:t>
      </w:r>
      <w:r>
        <w:t xml:space="preserve">4 </w:t>
      </w:r>
      <w:r w:rsidR="00A3561B">
        <w:t xml:space="preserve">  </w:t>
      </w:r>
      <w:r>
        <w:t xml:space="preserve">           </w:t>
      </w:r>
      <w:r w:rsidR="005859D5">
        <w:t xml:space="preserve">   </w:t>
      </w:r>
      <w:r>
        <w:t>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BRDAR VIKTOR,</w:t>
      </w:r>
    </w:p>
    <w:p w:rsidRDefault="00B520DE" w:rsidP="00B520DE" w:rsidR="00B520DE">
      <w:pPr>
        <w:pStyle w:val="Odlomakpopisa"/>
      </w:pPr>
      <w:r>
        <w:t xml:space="preserve">Selsaka c.58, Zagreb                  49.984,35          0,00 </w:t>
      </w:r>
      <w:r w:rsidR="00A3561B">
        <w:t xml:space="preserve">   </w:t>
      </w:r>
      <w:r w:rsidR="00677AF1">
        <w:t xml:space="preserve"> 49.984,35</w:t>
      </w:r>
      <w:r w:rsidR="00A3561B">
        <w:t xml:space="preserve">    </w:t>
      </w:r>
      <w:r w:rsidR="00677AF1">
        <w:t xml:space="preserve">     4.683,53</w:t>
      </w:r>
      <w:r w:rsidR="00A3561B">
        <w:t xml:space="preserve">  </w:t>
      </w:r>
      <w:r w:rsidR="00677AF1">
        <w:t xml:space="preserve">   </w:t>
      </w:r>
      <w:r>
        <w:t xml:space="preserve">       </w:t>
      </w:r>
      <w:r w:rsidR="00543E72">
        <w:t xml:space="preserve"> </w:t>
      </w:r>
      <w:r w:rsidR="005859D5">
        <w:t xml:space="preserve">     </w:t>
      </w:r>
      <w:r>
        <w:t>9,</w:t>
      </w:r>
      <w:r w:rsidR="00964287">
        <w:t>37</w:t>
      </w:r>
    </w:p>
    <w:p w:rsidRDefault="00FB3A60" w:rsidP="00B520DE" w:rsidR="00FB3A60">
      <w:pPr>
        <w:pStyle w:val="Odlomakpopisa"/>
      </w:pP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lastRenderedPageBreak/>
        <w:t>CAPAK DAMIR,</w:t>
      </w:r>
    </w:p>
    <w:p w:rsidRDefault="00B520DE" w:rsidP="00B520DE" w:rsidR="00B520DE">
      <w:pPr>
        <w:pStyle w:val="Odlomakpopisa"/>
      </w:pPr>
      <w:r>
        <w:t xml:space="preserve">Dubravica 83, Zagreb                72.778,45          0,00 </w:t>
      </w:r>
      <w:r w:rsidR="00A3561B">
        <w:t xml:space="preserve">   </w:t>
      </w:r>
      <w:r>
        <w:t xml:space="preserve"> </w:t>
      </w:r>
      <w:r w:rsidR="00677AF1">
        <w:t>72.778,45</w:t>
      </w:r>
      <w:r>
        <w:t xml:space="preserve"> </w:t>
      </w:r>
      <w:r w:rsidR="00A3561B">
        <w:t xml:space="preserve">   </w:t>
      </w:r>
      <w:r>
        <w:t xml:space="preserve">     6.</w:t>
      </w:r>
      <w:r w:rsidR="00CE393F">
        <w:t>819</w:t>
      </w:r>
      <w:r>
        <w:t>,</w:t>
      </w:r>
      <w:r w:rsidR="00CE393F">
        <w:t>34</w:t>
      </w:r>
      <w:r w:rsidR="00A3561B">
        <w:t xml:space="preserve">  </w:t>
      </w:r>
      <w:r>
        <w:t xml:space="preserve">        </w:t>
      </w:r>
      <w:r w:rsidR="005859D5">
        <w:t xml:space="preserve"> </w:t>
      </w:r>
      <w:r w:rsidR="00543E72">
        <w:t xml:space="preserve"> </w:t>
      </w:r>
      <w:r w:rsidR="005859D5">
        <w:t xml:space="preserve">  </w:t>
      </w:r>
      <w:r>
        <w:t xml:space="preserve"> </w:t>
      </w:r>
      <w:r w:rsidR="005859D5">
        <w:t xml:space="preserve"> </w:t>
      </w:r>
      <w:r>
        <w:t xml:space="preserve">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CEROVSKI JOSIP,</w:t>
      </w:r>
    </w:p>
    <w:p w:rsidRDefault="00B520DE" w:rsidP="00B520DE" w:rsidR="00B520DE">
      <w:pPr>
        <w:pStyle w:val="Odlomakpopisa"/>
      </w:pPr>
      <w:r>
        <w:t xml:space="preserve">Bukovčak 22, D.Dragonožec    42.494,64          0,00 </w:t>
      </w:r>
      <w:r w:rsidR="00A3561B">
        <w:t xml:space="preserve">  </w:t>
      </w:r>
      <w:r>
        <w:t xml:space="preserve"> </w:t>
      </w:r>
      <w:r w:rsidR="00677AF1">
        <w:t>42.494,64</w:t>
      </w:r>
      <w:r>
        <w:t xml:space="preserve"> </w:t>
      </w:r>
      <w:r w:rsidR="00A3561B">
        <w:t xml:space="preserve">   </w:t>
      </w:r>
      <w:r>
        <w:t xml:space="preserve">      </w:t>
      </w:r>
      <w:r w:rsidR="00CE393F">
        <w:t>3</w:t>
      </w:r>
      <w:r>
        <w:t>.</w:t>
      </w:r>
      <w:r w:rsidR="00CE393F">
        <w:t>981</w:t>
      </w:r>
      <w:r>
        <w:t>,7</w:t>
      </w:r>
      <w:r w:rsidR="00CE393F">
        <w:t>5</w:t>
      </w:r>
      <w:r w:rsidR="00A3561B">
        <w:t xml:space="preserve">  </w:t>
      </w:r>
      <w:r>
        <w:t xml:space="preserve">       </w:t>
      </w:r>
      <w:r w:rsidR="005859D5">
        <w:t xml:space="preserve">    </w:t>
      </w:r>
      <w:r>
        <w:t xml:space="preserve"> </w:t>
      </w:r>
      <w:r w:rsidR="00543E72">
        <w:t xml:space="preserve"> </w:t>
      </w:r>
      <w:r>
        <w:t xml:space="preserve"> 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CRNKOVIĆ DRAGICA,</w:t>
      </w:r>
    </w:p>
    <w:p w:rsidRDefault="00B520DE" w:rsidP="00B520DE" w:rsidR="00B520DE">
      <w:pPr>
        <w:pStyle w:val="Odlomakpopisa"/>
      </w:pPr>
      <w:r>
        <w:t xml:space="preserve">Lanište 16, Zagreb                     78.785,12      </w:t>
      </w:r>
      <w:r w:rsidR="005F3DFA">
        <w:t xml:space="preserve"> </w:t>
      </w:r>
      <w:r>
        <w:t xml:space="preserve">   0,00 </w:t>
      </w:r>
      <w:r w:rsidR="00A3561B">
        <w:t xml:space="preserve">   </w:t>
      </w:r>
      <w:r w:rsidR="00677AF1">
        <w:t>78.785,12</w:t>
      </w:r>
      <w:r w:rsidR="00A3561B">
        <w:t xml:space="preserve">    </w:t>
      </w:r>
      <w:r>
        <w:t xml:space="preserve">  </w:t>
      </w:r>
      <w:r w:rsidR="00543E72">
        <w:t xml:space="preserve"> </w:t>
      </w:r>
      <w:r>
        <w:t xml:space="preserve">   7.</w:t>
      </w:r>
      <w:r w:rsidR="00CE393F">
        <w:t>382</w:t>
      </w:r>
      <w:r>
        <w:t>,</w:t>
      </w:r>
      <w:r w:rsidR="00CE393F">
        <w:t>1</w:t>
      </w:r>
      <w:r>
        <w:t>7</w:t>
      </w:r>
      <w:r w:rsidR="00A3561B">
        <w:t xml:space="preserve">   </w:t>
      </w:r>
      <w:r>
        <w:t xml:space="preserve">      </w:t>
      </w:r>
      <w:r w:rsidR="005859D5">
        <w:t xml:space="preserve">    </w:t>
      </w:r>
      <w:r>
        <w:t xml:space="preserve"> </w:t>
      </w:r>
      <w:r w:rsidR="00543E72">
        <w:t xml:space="preserve"> </w:t>
      </w:r>
      <w:r>
        <w:t xml:space="preserve">  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DEJANOVIĆ VELJKO,</w:t>
      </w:r>
    </w:p>
    <w:p w:rsidRDefault="00B520DE" w:rsidP="00B520DE" w:rsidR="00B520DE">
      <w:pPr>
        <w:pStyle w:val="Odlomakpopisa"/>
      </w:pPr>
      <w:r>
        <w:t xml:space="preserve">M.Šenoe 18 J, Zagreb               35.603,62       </w:t>
      </w:r>
      <w:r w:rsidR="005F3DFA">
        <w:t xml:space="preserve"> </w:t>
      </w:r>
      <w:r>
        <w:t xml:space="preserve">  0,00 </w:t>
      </w:r>
      <w:r w:rsidR="00A3561B">
        <w:t xml:space="preserve">   </w:t>
      </w:r>
      <w:r w:rsidR="00677AF1">
        <w:t>35.603,62</w:t>
      </w:r>
      <w:r w:rsidR="00A3561B">
        <w:t xml:space="preserve">    </w:t>
      </w:r>
      <w:r>
        <w:t xml:space="preserve">      3.3</w:t>
      </w:r>
      <w:r w:rsidR="00CE393F">
        <w:t>36</w:t>
      </w:r>
      <w:r>
        <w:t>,</w:t>
      </w:r>
      <w:r w:rsidR="00CE393F">
        <w:t>06</w:t>
      </w:r>
      <w:r>
        <w:t xml:space="preserve">      </w:t>
      </w:r>
      <w:r w:rsidR="005859D5">
        <w:t xml:space="preserve">  </w:t>
      </w:r>
      <w:r w:rsidR="00A3561B">
        <w:t xml:space="preserve"> </w:t>
      </w:r>
      <w:r w:rsidR="00543E72">
        <w:t xml:space="preserve"> </w:t>
      </w:r>
      <w:r w:rsidR="00A3561B">
        <w:t xml:space="preserve"> </w:t>
      </w:r>
      <w:r w:rsidR="005859D5">
        <w:t xml:space="preserve">   </w:t>
      </w:r>
      <w:r>
        <w:t xml:space="preserve"> </w:t>
      </w:r>
      <w:r w:rsidR="00543E72">
        <w:t xml:space="preserve"> </w:t>
      </w:r>
      <w:r>
        <w:t xml:space="preserve">   9,</w:t>
      </w:r>
      <w:r w:rsidR="00964287">
        <w:t>37</w:t>
      </w:r>
    </w:p>
    <w:p w:rsidRDefault="00B520DE" w:rsidP="00451583" w:rsidR="00B520DE">
      <w:pPr>
        <w:pStyle w:val="Odlomakpopisa"/>
        <w:numPr>
          <w:ilvl w:val="0"/>
          <w:numId w:val="1"/>
        </w:numPr>
      </w:pPr>
      <w:r>
        <w:t xml:space="preserve">  ĐERIĆ BRANKO,</w:t>
      </w:r>
    </w:p>
    <w:p w:rsidRDefault="00B520DE" w:rsidP="00B520DE" w:rsidR="00B520DE">
      <w:pPr>
        <w:pStyle w:val="Odlomakpopisa"/>
      </w:pPr>
      <w:r>
        <w:t xml:space="preserve">Ivane B.Mažuranić,Zagreb       74.906,40          0,00 </w:t>
      </w:r>
      <w:r w:rsidR="00A3561B">
        <w:t xml:space="preserve">  </w:t>
      </w:r>
      <w:r w:rsidR="00677AF1">
        <w:t>74.906,40</w:t>
      </w:r>
      <w:r w:rsidR="00EB383B">
        <w:t xml:space="preserve"> </w:t>
      </w:r>
      <w:r w:rsidR="00A3561B">
        <w:t xml:space="preserve">      </w:t>
      </w:r>
      <w:r w:rsidR="00EB383B">
        <w:t xml:space="preserve"> </w:t>
      </w:r>
      <w:r w:rsidR="00543E72">
        <w:t xml:space="preserve"> </w:t>
      </w:r>
      <w:r>
        <w:t xml:space="preserve">  7.0</w:t>
      </w:r>
      <w:r w:rsidR="00CE393F">
        <w:t>1</w:t>
      </w:r>
      <w:r>
        <w:t>8,</w:t>
      </w:r>
      <w:r w:rsidR="00CE393F">
        <w:t>73</w:t>
      </w:r>
      <w:r w:rsidR="00A3561B">
        <w:t xml:space="preserve">  </w:t>
      </w:r>
      <w:r>
        <w:t xml:space="preserve">       </w:t>
      </w:r>
      <w:r w:rsidR="005859D5">
        <w:t xml:space="preserve">     </w:t>
      </w:r>
      <w:r w:rsidR="00543E72">
        <w:t xml:space="preserve"> </w:t>
      </w:r>
      <w:r>
        <w:t xml:space="preserve"> 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FIŠTER MARIJA.</w:t>
      </w:r>
    </w:p>
    <w:p w:rsidRDefault="00B520DE" w:rsidP="00B520DE" w:rsidR="00B520DE">
      <w:pPr>
        <w:pStyle w:val="Odlomakpopisa"/>
      </w:pPr>
      <w:r>
        <w:t xml:space="preserve">Podvinje 3-A, Zagreb                 43.659,74 </w:t>
      </w:r>
      <w:r w:rsidR="005F3DFA">
        <w:t xml:space="preserve"> </w:t>
      </w:r>
      <w:r>
        <w:t xml:space="preserve">   </w:t>
      </w:r>
      <w:r w:rsidR="00A3561B">
        <w:t xml:space="preserve"> </w:t>
      </w:r>
      <w:r>
        <w:t xml:space="preserve">   0,00 </w:t>
      </w:r>
      <w:r w:rsidR="00207A73">
        <w:t xml:space="preserve"> </w:t>
      </w:r>
      <w:r w:rsidR="00A3561B">
        <w:t xml:space="preserve"> </w:t>
      </w:r>
      <w:r w:rsidR="00677AF1">
        <w:t>43.659,74</w:t>
      </w:r>
      <w:r>
        <w:t xml:space="preserve"> </w:t>
      </w:r>
      <w:r w:rsidR="00A3561B">
        <w:t xml:space="preserve">     </w:t>
      </w:r>
      <w:r>
        <w:t xml:space="preserve">  </w:t>
      </w:r>
      <w:r w:rsidR="00543E72">
        <w:t xml:space="preserve">  </w:t>
      </w:r>
      <w:r>
        <w:t xml:space="preserve"> 4.</w:t>
      </w:r>
      <w:r w:rsidR="00CE393F">
        <w:t>090</w:t>
      </w:r>
      <w:r>
        <w:t>,</w:t>
      </w:r>
      <w:r w:rsidR="00CE393F">
        <w:t>92</w:t>
      </w:r>
      <w:r>
        <w:t xml:space="preserve">     </w:t>
      </w:r>
      <w:r w:rsidR="00A3561B">
        <w:t xml:space="preserve"> </w:t>
      </w:r>
      <w:r>
        <w:t xml:space="preserve">  </w:t>
      </w:r>
      <w:r w:rsidR="00A3561B">
        <w:t xml:space="preserve"> </w:t>
      </w:r>
      <w:r>
        <w:t xml:space="preserve">   </w:t>
      </w:r>
      <w:r w:rsidR="005859D5">
        <w:t xml:space="preserve">     </w:t>
      </w:r>
      <w:r w:rsidR="00543E72">
        <w:t xml:space="preserve"> </w:t>
      </w:r>
      <w:r>
        <w:t xml:space="preserve">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GABUD ŽELJKO,</w:t>
      </w:r>
    </w:p>
    <w:p w:rsidRDefault="00B520DE" w:rsidP="00B520DE" w:rsidR="00B520DE">
      <w:pPr>
        <w:pStyle w:val="Odlomakpopisa"/>
      </w:pPr>
      <w:r>
        <w:t xml:space="preserve">Slanovečka 17, Zagreb             28.750,50          0,00 </w:t>
      </w:r>
      <w:r w:rsidR="00207A73">
        <w:t xml:space="preserve"> </w:t>
      </w:r>
      <w:r w:rsidR="00A3561B">
        <w:t xml:space="preserve"> </w:t>
      </w:r>
      <w:r w:rsidR="00677AF1">
        <w:t>28.750,50</w:t>
      </w:r>
      <w:r>
        <w:t xml:space="preserve">  </w:t>
      </w:r>
      <w:r w:rsidR="00A3561B">
        <w:t xml:space="preserve">     </w:t>
      </w:r>
      <w:r w:rsidR="00543E72">
        <w:t xml:space="preserve">  </w:t>
      </w:r>
      <w:r w:rsidR="00A3561B">
        <w:t xml:space="preserve">  </w:t>
      </w:r>
      <w:r>
        <w:t>2.</w:t>
      </w:r>
      <w:r w:rsidR="00CE393F">
        <w:t>693</w:t>
      </w:r>
      <w:r>
        <w:t>,</w:t>
      </w:r>
      <w:r w:rsidR="00CE393F">
        <w:t>9</w:t>
      </w:r>
      <w:r>
        <w:t xml:space="preserve">2        </w:t>
      </w:r>
      <w:r w:rsidR="00A3561B">
        <w:t xml:space="preserve">   </w:t>
      </w:r>
      <w:r>
        <w:t xml:space="preserve"> </w:t>
      </w:r>
      <w:r w:rsidR="005859D5">
        <w:t xml:space="preserve">   </w:t>
      </w:r>
      <w:r w:rsidR="00543E72">
        <w:t xml:space="preserve"> </w:t>
      </w:r>
      <w:r w:rsidR="005859D5">
        <w:t xml:space="preserve"> </w:t>
      </w:r>
      <w:r>
        <w:t xml:space="preserve"> 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JARAK DRAGICA,</w:t>
      </w:r>
      <w:r w:rsidR="00543E72">
        <w:t xml:space="preserve"> </w:t>
      </w:r>
    </w:p>
    <w:p w:rsidRDefault="00B520DE" w:rsidP="00B520DE" w:rsidR="00B520DE">
      <w:pPr>
        <w:pStyle w:val="Odlomakpopisa"/>
      </w:pPr>
      <w:r>
        <w:t xml:space="preserve">Nartska, Dugo selo                   47.282,48          0,00 </w:t>
      </w:r>
      <w:r w:rsidR="00207A73">
        <w:t xml:space="preserve"> </w:t>
      </w:r>
      <w:r w:rsidR="00A3561B">
        <w:t xml:space="preserve"> </w:t>
      </w:r>
      <w:r w:rsidR="00677AF1">
        <w:t>47.282,48</w:t>
      </w:r>
      <w:r>
        <w:t xml:space="preserve"> </w:t>
      </w:r>
      <w:r w:rsidR="00A3561B">
        <w:t xml:space="preserve">      </w:t>
      </w:r>
      <w:r w:rsidR="00543E72">
        <w:t xml:space="preserve">  </w:t>
      </w:r>
      <w:r w:rsidR="00207A73">
        <w:t xml:space="preserve"> </w:t>
      </w:r>
      <w:r>
        <w:t xml:space="preserve">  4.4</w:t>
      </w:r>
      <w:r w:rsidR="00CE393F">
        <w:t>30</w:t>
      </w:r>
      <w:r>
        <w:t>,</w:t>
      </w:r>
      <w:r w:rsidR="00CE393F">
        <w:t>37</w:t>
      </w:r>
      <w:r>
        <w:t xml:space="preserve">      </w:t>
      </w:r>
      <w:r w:rsidR="005859D5">
        <w:t xml:space="preserve">   </w:t>
      </w:r>
      <w:r>
        <w:t xml:space="preserve"> </w:t>
      </w:r>
      <w:r w:rsidR="00A3561B">
        <w:t xml:space="preserve">   </w:t>
      </w:r>
      <w:r>
        <w:t xml:space="preserve"> </w:t>
      </w:r>
      <w:r w:rsidR="00543E72">
        <w:t xml:space="preserve"> </w:t>
      </w:r>
      <w:r>
        <w:t xml:space="preserve">  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JUŠIĆ MARKO,</w:t>
      </w:r>
    </w:p>
    <w:p w:rsidRDefault="00B520DE" w:rsidP="00B520DE" w:rsidR="00B520DE">
      <w:pPr>
        <w:pStyle w:val="Odlomakpopisa"/>
      </w:pPr>
      <w:r>
        <w:t>Bukovački vijenac, Zagreb     230.903,25         0,00</w:t>
      </w:r>
      <w:r w:rsidR="00207A73">
        <w:t xml:space="preserve"> </w:t>
      </w:r>
      <w:r w:rsidR="00677AF1">
        <w:t>230.903,25</w:t>
      </w:r>
      <w:r w:rsidR="00EB383B">
        <w:t xml:space="preserve"> </w:t>
      </w:r>
      <w:r w:rsidR="00A3561B">
        <w:t xml:space="preserve">   </w:t>
      </w:r>
      <w:r w:rsidR="00543E72">
        <w:t xml:space="preserve">  </w:t>
      </w:r>
      <w:r w:rsidR="00A3561B">
        <w:t xml:space="preserve">    </w:t>
      </w:r>
      <w:r>
        <w:t>21.</w:t>
      </w:r>
      <w:r w:rsidR="00CE393F">
        <w:t>635</w:t>
      </w:r>
      <w:r>
        <w:t>,</w:t>
      </w:r>
      <w:r w:rsidR="00CE393F">
        <w:t>63</w:t>
      </w:r>
      <w:r w:rsidR="00A3561B">
        <w:t xml:space="preserve">   </w:t>
      </w:r>
      <w:r>
        <w:t xml:space="preserve">   </w:t>
      </w:r>
      <w:r w:rsidR="005859D5">
        <w:t xml:space="preserve">     </w:t>
      </w:r>
      <w:r>
        <w:t xml:space="preserve">   </w:t>
      </w:r>
      <w:r w:rsidR="00EB383B">
        <w:t xml:space="preserve"> </w:t>
      </w:r>
      <w:r w:rsidR="00543E72">
        <w:t xml:space="preserve"> </w:t>
      </w:r>
      <w:r>
        <w:t xml:space="preserve">  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JUŠIĆ SNJEŽANA,</w:t>
      </w:r>
    </w:p>
    <w:p w:rsidRDefault="00B520DE" w:rsidP="00B520DE" w:rsidR="00B520DE">
      <w:pPr>
        <w:pStyle w:val="Odlomakpopisa"/>
      </w:pPr>
      <w:r>
        <w:t>Bukovački vijenac 12, Zagreb 35.975,67          0,00</w:t>
      </w:r>
      <w:r w:rsidR="00543E72">
        <w:t xml:space="preserve"> </w:t>
      </w:r>
      <w:r>
        <w:t xml:space="preserve"> </w:t>
      </w:r>
      <w:r w:rsidR="00677AF1">
        <w:t xml:space="preserve"> 35.975,67</w:t>
      </w:r>
      <w:r>
        <w:t xml:space="preserve">  </w:t>
      </w:r>
      <w:r w:rsidR="00A3561B">
        <w:t xml:space="preserve">      </w:t>
      </w:r>
      <w:r w:rsidR="00543E72">
        <w:t xml:space="preserve">  </w:t>
      </w:r>
      <w:r>
        <w:t xml:space="preserve">  3.</w:t>
      </w:r>
      <w:r w:rsidR="00CE393F">
        <w:t>370</w:t>
      </w:r>
      <w:r>
        <w:t>,9</w:t>
      </w:r>
      <w:r w:rsidR="00CE393F">
        <w:t>2</w:t>
      </w:r>
      <w:r w:rsidR="00A3561B">
        <w:t xml:space="preserve">   </w:t>
      </w:r>
      <w:r>
        <w:t xml:space="preserve">     </w:t>
      </w:r>
      <w:r w:rsidR="005859D5">
        <w:t xml:space="preserve">     </w:t>
      </w:r>
      <w:r>
        <w:t xml:space="preserve">    </w:t>
      </w:r>
      <w:r w:rsidR="00543E72">
        <w:t xml:space="preserve">  </w:t>
      </w:r>
      <w:r>
        <w:t xml:space="preserve"> 9,</w:t>
      </w:r>
      <w:r w:rsidR="00964287">
        <w:t>37</w:t>
      </w:r>
    </w:p>
    <w:p w:rsidRDefault="00B520DE" w:rsidP="00B520DE" w:rsidR="00B520DE">
      <w:pPr>
        <w:pStyle w:val="Odlomakpopisa"/>
        <w:numPr>
          <w:ilvl w:val="0"/>
          <w:numId w:val="1"/>
        </w:numPr>
      </w:pPr>
      <w:r>
        <w:t>KUFRIN MIJO,</w:t>
      </w:r>
    </w:p>
    <w:p w:rsidRDefault="00B520DE" w:rsidP="00B520DE" w:rsidR="00B520DE">
      <w:pPr>
        <w:pStyle w:val="Odlomakpopisa"/>
      </w:pPr>
      <w:r>
        <w:t>G.Purgarija, Klinča Sela           50.381,04          0,00</w:t>
      </w:r>
      <w:r w:rsidR="00543E72">
        <w:t xml:space="preserve"> </w:t>
      </w:r>
      <w:r>
        <w:t xml:space="preserve">  </w:t>
      </w:r>
      <w:r w:rsidR="00677AF1">
        <w:t>50.381,04</w:t>
      </w:r>
      <w:r>
        <w:t xml:space="preserve">   </w:t>
      </w:r>
      <w:r w:rsidR="00A3561B">
        <w:t xml:space="preserve">   </w:t>
      </w:r>
      <w:r w:rsidR="00543E72">
        <w:t xml:space="preserve">  </w:t>
      </w:r>
      <w:r w:rsidR="00A3561B">
        <w:t xml:space="preserve">  </w:t>
      </w:r>
      <w:r>
        <w:t xml:space="preserve"> </w:t>
      </w:r>
      <w:r w:rsidR="00A3561B">
        <w:t xml:space="preserve"> </w:t>
      </w:r>
      <w:r>
        <w:t>4.7</w:t>
      </w:r>
      <w:r w:rsidR="00CE393F">
        <w:t>20</w:t>
      </w:r>
      <w:r>
        <w:t>,</w:t>
      </w:r>
      <w:r w:rsidR="00CE393F">
        <w:t>70</w:t>
      </w:r>
      <w:r w:rsidR="00A3561B">
        <w:t xml:space="preserve">   </w:t>
      </w:r>
      <w:r>
        <w:t xml:space="preserve">        </w:t>
      </w:r>
      <w:r w:rsidR="005859D5">
        <w:t xml:space="preserve">     </w:t>
      </w:r>
      <w:r w:rsidR="00543E72">
        <w:t xml:space="preserve"> </w:t>
      </w:r>
      <w:r>
        <w:t xml:space="preserve">   9,</w:t>
      </w:r>
      <w:r w:rsidR="00964287">
        <w:t>37</w:t>
      </w:r>
    </w:p>
    <w:p w:rsidRDefault="00B520DE" w:rsidP="00B520DE" w:rsidR="00B520DE">
      <w:r>
        <w:t xml:space="preserve">       17.  LESKOVAR SNJEŽANA,</w:t>
      </w:r>
    </w:p>
    <w:p w:rsidRDefault="00B520DE" w:rsidP="00B520DE" w:rsidR="00B520DE">
      <w:r>
        <w:t xml:space="preserve">              Šibenska 17, Velika Gorica   108.129,26  3.078,14</w:t>
      </w:r>
      <w:r w:rsidR="00543E72">
        <w:t xml:space="preserve"> </w:t>
      </w:r>
      <w:r>
        <w:t xml:space="preserve"> </w:t>
      </w:r>
      <w:r w:rsidR="00677AF1">
        <w:t>105.051,12</w:t>
      </w:r>
      <w:r>
        <w:t xml:space="preserve">  </w:t>
      </w:r>
      <w:r w:rsidR="00A3561B">
        <w:t xml:space="preserve">     </w:t>
      </w:r>
      <w:r w:rsidR="00543E72">
        <w:t xml:space="preserve">  </w:t>
      </w:r>
      <w:r w:rsidR="00A3561B">
        <w:t xml:space="preserve">  </w:t>
      </w:r>
      <w:r>
        <w:t>9.</w:t>
      </w:r>
      <w:r w:rsidR="00CE393F">
        <w:t>843</w:t>
      </w:r>
      <w:r>
        <w:t>,</w:t>
      </w:r>
      <w:r w:rsidR="00CE393F">
        <w:t>29</w:t>
      </w:r>
      <w:r>
        <w:t xml:space="preserve">       </w:t>
      </w:r>
      <w:r w:rsidR="00A3561B">
        <w:t xml:space="preserve">   </w:t>
      </w:r>
      <w:r>
        <w:t xml:space="preserve">  </w:t>
      </w:r>
      <w:r w:rsidR="005859D5">
        <w:t xml:space="preserve">    </w:t>
      </w:r>
      <w:r w:rsidR="00543E72">
        <w:t xml:space="preserve"> </w:t>
      </w:r>
      <w:r w:rsidR="005859D5">
        <w:t xml:space="preserve"> </w:t>
      </w:r>
      <w:r>
        <w:t xml:space="preserve"> </w:t>
      </w:r>
      <w:r w:rsidR="004E3DF5">
        <w:t>11</w:t>
      </w:r>
      <w:r>
        <w:t>,</w:t>
      </w:r>
      <w:r w:rsidR="004E3DF5">
        <w:t>95</w:t>
      </w:r>
    </w:p>
    <w:p w:rsidRDefault="00B520DE" w:rsidP="00B520DE" w:rsidR="00B520DE">
      <w:pPr>
        <w:ind w:left="360"/>
      </w:pPr>
      <w:r>
        <w:t>18.MEŠTRIĆ IGOR,</w:t>
      </w:r>
    </w:p>
    <w:p w:rsidRDefault="00B520DE" w:rsidP="00B520DE" w:rsidR="00B520DE">
      <w:pPr>
        <w:ind w:left="360"/>
      </w:pPr>
      <w:r>
        <w:t xml:space="preserve">      Bukovac 84, Zagreb                 94.373,53         0,00 </w:t>
      </w:r>
      <w:r w:rsidR="00543E72">
        <w:t xml:space="preserve"> </w:t>
      </w:r>
      <w:r w:rsidR="00A3561B">
        <w:t xml:space="preserve">  </w:t>
      </w:r>
      <w:r>
        <w:t xml:space="preserve"> </w:t>
      </w:r>
      <w:r w:rsidR="00677AF1">
        <w:t>94.373,53</w:t>
      </w:r>
      <w:r w:rsidR="00A3561B">
        <w:t xml:space="preserve">      </w:t>
      </w:r>
      <w:r>
        <w:t xml:space="preserve"> </w:t>
      </w:r>
      <w:r w:rsidR="00543E72">
        <w:t xml:space="preserve">  </w:t>
      </w:r>
      <w:r>
        <w:t xml:space="preserve">   8.</w:t>
      </w:r>
      <w:r w:rsidR="00CE393F">
        <w:t>842</w:t>
      </w:r>
      <w:r>
        <w:t>,</w:t>
      </w:r>
      <w:r w:rsidR="00CE393F">
        <w:t>8</w:t>
      </w:r>
      <w:r>
        <w:t>0</w:t>
      </w:r>
      <w:r w:rsidR="00A3561B">
        <w:t xml:space="preserve">  </w:t>
      </w:r>
      <w:r>
        <w:t xml:space="preserve">         </w:t>
      </w:r>
      <w:r w:rsidR="005859D5">
        <w:t xml:space="preserve">     </w:t>
      </w:r>
      <w:r w:rsidR="00543E72">
        <w:t xml:space="preserve">  </w:t>
      </w:r>
      <w:r>
        <w:t xml:space="preserve">  9,</w:t>
      </w:r>
      <w:r w:rsidR="00964287">
        <w:t>37</w:t>
      </w:r>
    </w:p>
    <w:p w:rsidRDefault="00B520DE" w:rsidP="00B520DE" w:rsidR="00B520DE">
      <w:pPr>
        <w:ind w:left="360"/>
      </w:pPr>
      <w:r>
        <w:t>19. MIKEŠIĆ RENATA,</w:t>
      </w:r>
    </w:p>
    <w:p w:rsidRDefault="00B520DE" w:rsidP="00B520DE" w:rsidR="00B520DE">
      <w:pPr>
        <w:ind w:left="360"/>
      </w:pPr>
      <w:r>
        <w:t xml:space="preserve">      V. Nazora 41, Velika Gorica  47.246,11           0,00</w:t>
      </w:r>
      <w:r w:rsidR="00207A73">
        <w:t xml:space="preserve"> </w:t>
      </w:r>
      <w:r w:rsidR="00543E72">
        <w:t xml:space="preserve">  </w:t>
      </w:r>
      <w:r>
        <w:t xml:space="preserve"> </w:t>
      </w:r>
      <w:r w:rsidR="000D4D12">
        <w:t>47.246,11</w:t>
      </w:r>
      <w:r w:rsidR="00EB383B">
        <w:t xml:space="preserve">  </w:t>
      </w:r>
      <w:r>
        <w:t xml:space="preserve"> </w:t>
      </w:r>
      <w:r w:rsidR="00A3561B">
        <w:t xml:space="preserve">     </w:t>
      </w:r>
      <w:r w:rsidR="00543E72">
        <w:t xml:space="preserve">  </w:t>
      </w:r>
      <w:r w:rsidR="00A3561B">
        <w:t xml:space="preserve"> </w:t>
      </w:r>
      <w:r>
        <w:t xml:space="preserve">  4.4</w:t>
      </w:r>
      <w:r w:rsidR="00CE393F">
        <w:t>26</w:t>
      </w:r>
      <w:r>
        <w:t>,</w:t>
      </w:r>
      <w:r w:rsidR="00CE393F">
        <w:t>9</w:t>
      </w:r>
      <w:r>
        <w:t>6</w:t>
      </w:r>
      <w:r w:rsidR="00A3561B">
        <w:t xml:space="preserve">    </w:t>
      </w:r>
      <w:r>
        <w:t xml:space="preserve">      </w:t>
      </w:r>
      <w:r w:rsidR="005859D5">
        <w:t xml:space="preserve">     </w:t>
      </w:r>
      <w:r>
        <w:t xml:space="preserve">     9,</w:t>
      </w:r>
      <w:r w:rsidR="00964287">
        <w:t>37</w:t>
      </w:r>
    </w:p>
    <w:p w:rsidRDefault="00B520DE" w:rsidP="00B520DE" w:rsidR="00B520DE">
      <w:pPr>
        <w:ind w:left="360"/>
      </w:pPr>
      <w:r>
        <w:t>20.OŠKROBAN GORAN,</w:t>
      </w:r>
    </w:p>
    <w:p w:rsidRDefault="00B520DE" w:rsidP="00B520DE" w:rsidR="00B520DE">
      <w:pPr>
        <w:ind w:left="360"/>
      </w:pPr>
      <w:r>
        <w:t xml:space="preserve">      Ostrogovićeva 7, Zagreb   </w:t>
      </w:r>
      <w:r w:rsidR="00543E72">
        <w:t xml:space="preserve">      </w:t>
      </w:r>
      <w:r>
        <w:t xml:space="preserve">   21.454,63    </w:t>
      </w:r>
      <w:r w:rsidR="00543E72">
        <w:t xml:space="preserve">      </w:t>
      </w:r>
      <w:r>
        <w:t xml:space="preserve">        0,00 </w:t>
      </w:r>
      <w:r w:rsidR="007A661E">
        <w:t xml:space="preserve">  </w:t>
      </w:r>
      <w:r>
        <w:t xml:space="preserve"> </w:t>
      </w:r>
      <w:r w:rsidR="000D4D12">
        <w:t>21.454,63</w:t>
      </w:r>
      <w:r w:rsidR="00EB383B">
        <w:t xml:space="preserve"> </w:t>
      </w:r>
      <w:r>
        <w:t xml:space="preserve"> </w:t>
      </w:r>
      <w:r w:rsidR="00A3561B">
        <w:t xml:space="preserve">    </w:t>
      </w:r>
      <w:r w:rsidR="00331D9E">
        <w:t xml:space="preserve"> </w:t>
      </w:r>
      <w:r>
        <w:t xml:space="preserve">  2.0</w:t>
      </w:r>
      <w:r w:rsidR="00CE393F">
        <w:t>10</w:t>
      </w:r>
      <w:r>
        <w:t>,</w:t>
      </w:r>
      <w:r w:rsidR="00CE393F">
        <w:t>3</w:t>
      </w:r>
      <w:r>
        <w:t>0</w:t>
      </w:r>
      <w:r w:rsidR="00A3561B">
        <w:t xml:space="preserve">   </w:t>
      </w:r>
      <w:r w:rsidR="00543E72">
        <w:t xml:space="preserve"> </w:t>
      </w:r>
      <w:r>
        <w:t xml:space="preserve">    </w:t>
      </w:r>
      <w:r w:rsidR="005859D5">
        <w:t xml:space="preserve">    </w:t>
      </w:r>
      <w:r>
        <w:t xml:space="preserve"> 9,</w:t>
      </w:r>
      <w:r w:rsidR="00964287">
        <w:t>37</w:t>
      </w:r>
    </w:p>
    <w:p w:rsidRDefault="00B520DE" w:rsidP="00B520DE" w:rsidR="00B520DE">
      <w:pPr>
        <w:ind w:left="360"/>
      </w:pPr>
      <w:r>
        <w:t>21.PAVASOVIĆ GOJKO,</w:t>
      </w:r>
    </w:p>
    <w:p w:rsidRDefault="00B520DE" w:rsidP="00B520DE" w:rsidR="00B520DE">
      <w:pPr>
        <w:ind w:left="360"/>
      </w:pPr>
      <w:r>
        <w:t xml:space="preserve">     Sv.Mateja 46, Zagreb                   77.573,76       14.000,00 </w:t>
      </w:r>
      <w:r w:rsidR="007A661E">
        <w:t xml:space="preserve">  </w:t>
      </w:r>
      <w:r>
        <w:t xml:space="preserve"> </w:t>
      </w:r>
      <w:r w:rsidR="00CE393F">
        <w:t xml:space="preserve">63.573,76     </w:t>
      </w:r>
      <w:r w:rsidR="00331D9E">
        <w:t xml:space="preserve"> </w:t>
      </w:r>
      <w:r w:rsidR="00CE393F">
        <w:t xml:space="preserve">  5.956,86       </w:t>
      </w:r>
      <w:r w:rsidR="005859D5">
        <w:t xml:space="preserve">    </w:t>
      </w:r>
      <w:r>
        <w:t xml:space="preserve"> </w:t>
      </w:r>
      <w:r w:rsidR="004E3DF5">
        <w:t>25</w:t>
      </w:r>
      <w:r>
        <w:t>,</w:t>
      </w:r>
      <w:r w:rsidR="00964287">
        <w:t>7</w:t>
      </w:r>
      <w:r w:rsidR="004E3DF5">
        <w:t>2</w:t>
      </w:r>
    </w:p>
    <w:p w:rsidRDefault="00B520DE" w:rsidP="00B520DE" w:rsidR="00B520DE">
      <w:pPr>
        <w:ind w:left="360"/>
      </w:pPr>
      <w:r>
        <w:t>22.PINTARIĆ TOMISLAV,</w:t>
      </w:r>
    </w:p>
    <w:p w:rsidRDefault="00B520DE" w:rsidP="00B520DE" w:rsidR="00B520DE">
      <w:pPr>
        <w:ind w:left="360"/>
      </w:pPr>
      <w:r>
        <w:t xml:space="preserve">     Slavonska 3, Sesvetska sela    </w:t>
      </w:r>
      <w:r w:rsidR="00A3561B">
        <w:t xml:space="preserve"> </w:t>
      </w:r>
      <w:r>
        <w:t xml:space="preserve">  77.560,36         14.000,00   </w:t>
      </w:r>
      <w:r w:rsidR="00CE393F">
        <w:t xml:space="preserve">63.560,36   </w:t>
      </w:r>
      <w:r w:rsidR="00331D9E">
        <w:t xml:space="preserve"> </w:t>
      </w:r>
      <w:r w:rsidR="00CE393F">
        <w:t xml:space="preserve"> </w:t>
      </w:r>
      <w:r w:rsidR="00331D9E">
        <w:t xml:space="preserve"> </w:t>
      </w:r>
      <w:r w:rsidR="00CE393F">
        <w:t xml:space="preserve">  5.955,61</w:t>
      </w:r>
      <w:r w:rsidR="005859D5">
        <w:t xml:space="preserve">         </w:t>
      </w:r>
      <w:r>
        <w:t xml:space="preserve">   </w:t>
      </w:r>
      <w:r w:rsidR="004E3DF5">
        <w:t>25</w:t>
      </w:r>
      <w:r>
        <w:t>,</w:t>
      </w:r>
      <w:r w:rsidR="00964287">
        <w:t>7</w:t>
      </w:r>
      <w:r w:rsidR="004E3DF5">
        <w:t>3</w:t>
      </w:r>
    </w:p>
    <w:p w:rsidRDefault="00B520DE" w:rsidP="00B520DE" w:rsidR="00B520DE">
      <w:pPr>
        <w:ind w:left="360"/>
      </w:pPr>
      <w:r>
        <w:t>23.SENTIĆ TOMICA,</w:t>
      </w:r>
    </w:p>
    <w:p w:rsidRDefault="00B520DE" w:rsidP="00B520DE" w:rsidR="00B520DE">
      <w:pPr>
        <w:ind w:left="360"/>
      </w:pPr>
      <w:r>
        <w:t xml:space="preserve">      A. Mihanovića 36, Zaprešić   </w:t>
      </w:r>
      <w:r w:rsidR="00A3561B">
        <w:t xml:space="preserve">  </w:t>
      </w:r>
      <w:r>
        <w:t xml:space="preserve">  49.559,08                 0,00    </w:t>
      </w:r>
      <w:r w:rsidR="000D4D12">
        <w:t>49.559,08</w:t>
      </w:r>
      <w:r w:rsidR="005859D5">
        <w:t xml:space="preserve">    </w:t>
      </w:r>
      <w:r w:rsidR="00331D9E">
        <w:t xml:space="preserve"> </w:t>
      </w:r>
      <w:r w:rsidR="005859D5">
        <w:t xml:space="preserve"> </w:t>
      </w:r>
      <w:r w:rsidR="00331D9E">
        <w:t xml:space="preserve"> </w:t>
      </w:r>
      <w:r w:rsidR="005859D5">
        <w:t xml:space="preserve"> </w:t>
      </w:r>
      <w:r w:rsidR="00CE393F">
        <w:t xml:space="preserve">4.643,69        </w:t>
      </w:r>
      <w:r w:rsidR="005859D5">
        <w:t xml:space="preserve"> </w:t>
      </w:r>
      <w:r>
        <w:t xml:space="preserve">     9,</w:t>
      </w:r>
      <w:r w:rsidR="00964287">
        <w:t>37</w:t>
      </w:r>
    </w:p>
    <w:p w:rsidRDefault="00B520DE" w:rsidP="00B520DE" w:rsidR="00B520DE">
      <w:pPr>
        <w:ind w:left="360"/>
      </w:pPr>
      <w:r>
        <w:t>24.SEVER VLATKA,</w:t>
      </w:r>
    </w:p>
    <w:p w:rsidRDefault="00B520DE" w:rsidP="00B520DE" w:rsidR="00B520DE">
      <w:pPr>
        <w:ind w:left="360"/>
      </w:pPr>
      <w:r>
        <w:t xml:space="preserve">     Dr.L.Naletilića 67/1,Zagreb  </w:t>
      </w:r>
      <w:r w:rsidR="00A3561B">
        <w:t xml:space="preserve">   </w:t>
      </w:r>
      <w:r>
        <w:t xml:space="preserve"> 110.024,08       12.833,33   </w:t>
      </w:r>
      <w:r w:rsidR="00CE393F">
        <w:t xml:space="preserve">97.190,75    </w:t>
      </w:r>
      <w:r w:rsidR="00331D9E">
        <w:t xml:space="preserve"> </w:t>
      </w:r>
      <w:r w:rsidR="00543E72">
        <w:t xml:space="preserve"> </w:t>
      </w:r>
      <w:r w:rsidR="00CE393F">
        <w:t xml:space="preserve"> </w:t>
      </w:r>
      <w:r w:rsidR="00331D9E">
        <w:t xml:space="preserve"> </w:t>
      </w:r>
      <w:r w:rsidR="00CE393F">
        <w:t xml:space="preserve">9.106,77  </w:t>
      </w:r>
      <w:r w:rsidR="005859D5">
        <w:t xml:space="preserve">          </w:t>
      </w:r>
      <w:r>
        <w:t xml:space="preserve"> </w:t>
      </w:r>
      <w:r w:rsidR="005F7037">
        <w:t>19</w:t>
      </w:r>
      <w:r>
        <w:t>,</w:t>
      </w:r>
      <w:r w:rsidR="005F7037">
        <w:t>94</w:t>
      </w:r>
    </w:p>
    <w:p w:rsidRDefault="00B520DE" w:rsidP="00B520DE" w:rsidR="00B520DE">
      <w:pPr>
        <w:ind w:left="360"/>
      </w:pPr>
      <w:r>
        <w:t>25.SRNIĆ NATALIJA,</w:t>
      </w:r>
    </w:p>
    <w:p w:rsidRDefault="00B520DE" w:rsidP="00B520DE" w:rsidR="00B520DE">
      <w:pPr>
        <w:ind w:left="360"/>
      </w:pPr>
      <w:r>
        <w:t xml:space="preserve">     Dugo Selo                               </w:t>
      </w:r>
      <w:r w:rsidR="00A3561B">
        <w:t xml:space="preserve">    </w:t>
      </w:r>
      <w:r>
        <w:t xml:space="preserve">   40.558,50   </w:t>
      </w:r>
      <w:r w:rsidR="00543E72">
        <w:t xml:space="preserve">    </w:t>
      </w:r>
      <w:r>
        <w:t xml:space="preserve">   3.078,14  </w:t>
      </w:r>
      <w:r w:rsidR="00CE393F">
        <w:t>37.480,36</w:t>
      </w:r>
      <w:r w:rsidR="00543E72">
        <w:t xml:space="preserve">    </w:t>
      </w:r>
      <w:r w:rsidR="00331D9E">
        <w:t xml:space="preserve"> </w:t>
      </w:r>
      <w:r w:rsidR="00543E72">
        <w:t xml:space="preserve"> </w:t>
      </w:r>
      <w:r w:rsidR="00CE393F">
        <w:t xml:space="preserve">  </w:t>
      </w:r>
      <w:r w:rsidR="00331D9E">
        <w:t xml:space="preserve"> </w:t>
      </w:r>
      <w:r w:rsidR="00CE393F">
        <w:t xml:space="preserve">3.511,91  </w:t>
      </w:r>
      <w:r w:rsidR="005859D5">
        <w:t xml:space="preserve">    </w:t>
      </w:r>
      <w:r w:rsidR="007A661E">
        <w:t xml:space="preserve"> </w:t>
      </w:r>
      <w:r w:rsidR="005859D5">
        <w:t xml:space="preserve"> </w:t>
      </w:r>
      <w:r w:rsidR="00543E72">
        <w:t xml:space="preserve"> </w:t>
      </w:r>
      <w:r>
        <w:t xml:space="preserve">  </w:t>
      </w:r>
      <w:r w:rsidR="005F7037">
        <w:t>19</w:t>
      </w:r>
      <w:r>
        <w:t>,</w:t>
      </w:r>
      <w:r w:rsidR="005F7037">
        <w:t>94</w:t>
      </w:r>
    </w:p>
    <w:p w:rsidRDefault="00B520DE" w:rsidP="00B520DE" w:rsidR="00B520DE">
      <w:pPr>
        <w:ind w:left="360"/>
      </w:pPr>
      <w:r>
        <w:t>26.SUHONJIĆ JASMIR,</w:t>
      </w:r>
    </w:p>
    <w:p w:rsidRDefault="00B520DE" w:rsidP="00B520DE" w:rsidR="00B520DE">
      <w:pPr>
        <w:ind w:left="360"/>
      </w:pPr>
      <w:r>
        <w:t xml:space="preserve">     P. Heruca 6, Zagreb           </w:t>
      </w:r>
      <w:r w:rsidR="00207A73">
        <w:t xml:space="preserve">    </w:t>
      </w:r>
      <w:r>
        <w:t xml:space="preserve">      88.399,31     </w:t>
      </w:r>
      <w:r w:rsidR="00207A73">
        <w:t xml:space="preserve">  </w:t>
      </w:r>
      <w:r>
        <w:t xml:space="preserve"> 13.066,67  </w:t>
      </w:r>
      <w:r w:rsidR="0034423F">
        <w:t xml:space="preserve">75.332,64   </w:t>
      </w:r>
      <w:r w:rsidR="00331D9E">
        <w:t xml:space="preserve"> </w:t>
      </w:r>
      <w:r w:rsidR="007A661E">
        <w:t xml:space="preserve"> </w:t>
      </w:r>
      <w:r w:rsidR="00207A73">
        <w:t xml:space="preserve"> </w:t>
      </w:r>
      <w:r w:rsidR="00331D9E">
        <w:t xml:space="preserve"> </w:t>
      </w:r>
      <w:r w:rsidR="0034423F">
        <w:t xml:space="preserve"> 7.058,67   </w:t>
      </w:r>
      <w:r w:rsidR="005859D5">
        <w:t xml:space="preserve"> </w:t>
      </w:r>
      <w:r w:rsidR="00207A73">
        <w:t xml:space="preserve"> </w:t>
      </w:r>
      <w:r w:rsidR="005859D5">
        <w:t xml:space="preserve">  </w:t>
      </w:r>
      <w:r w:rsidR="007A661E">
        <w:t xml:space="preserve">  </w:t>
      </w:r>
      <w:r w:rsidR="005859D5">
        <w:t xml:space="preserve"> </w:t>
      </w:r>
      <w:r>
        <w:t xml:space="preserve"> </w:t>
      </w:r>
      <w:r w:rsidR="005F7037">
        <w:t>22</w:t>
      </w:r>
      <w:r>
        <w:t>,</w:t>
      </w:r>
      <w:r w:rsidR="00964287">
        <w:t>7</w:t>
      </w:r>
      <w:r w:rsidR="005F7037">
        <w:t>7</w:t>
      </w:r>
    </w:p>
    <w:p w:rsidRDefault="00B520DE" w:rsidP="00B520DE" w:rsidR="00B520DE">
      <w:pPr>
        <w:ind w:left="360"/>
      </w:pPr>
      <w:r>
        <w:t>27.ŠARIĆ TATJANA,</w:t>
      </w:r>
    </w:p>
    <w:p w:rsidRDefault="00B520DE" w:rsidP="00B520DE" w:rsidR="00B520DE">
      <w:pPr>
        <w:ind w:left="360"/>
      </w:pPr>
      <w:r>
        <w:t xml:space="preserve">     Zagreb                                      </w:t>
      </w:r>
      <w:r w:rsidR="00207A73">
        <w:t xml:space="preserve">     </w:t>
      </w:r>
      <w:r>
        <w:t xml:space="preserve"> 19.619,19             </w:t>
      </w:r>
      <w:r w:rsidR="00207A73">
        <w:t xml:space="preserve">  </w:t>
      </w:r>
      <w:r>
        <w:t xml:space="preserve"> 0,00   </w:t>
      </w:r>
      <w:r w:rsidR="000D4D12">
        <w:t>19.619,19</w:t>
      </w:r>
      <w:r>
        <w:t xml:space="preserve"> </w:t>
      </w:r>
      <w:r w:rsidR="007A661E">
        <w:t xml:space="preserve">  </w:t>
      </w:r>
      <w:r>
        <w:t xml:space="preserve"> </w:t>
      </w:r>
      <w:r w:rsidR="0034423F">
        <w:t xml:space="preserve"> </w:t>
      </w:r>
      <w:r w:rsidR="00331D9E">
        <w:t xml:space="preserve">  </w:t>
      </w:r>
      <w:r w:rsidR="0034423F">
        <w:t xml:space="preserve"> 1.838,32</w:t>
      </w:r>
      <w:r w:rsidR="007A661E">
        <w:t xml:space="preserve">    </w:t>
      </w:r>
      <w:r w:rsidR="0034423F">
        <w:t xml:space="preserve"> </w:t>
      </w:r>
      <w:r w:rsidR="005859D5">
        <w:t xml:space="preserve">       </w:t>
      </w:r>
      <w:r>
        <w:t xml:space="preserve">  9,</w:t>
      </w:r>
      <w:r w:rsidR="00964287">
        <w:t>37</w:t>
      </w:r>
      <w:r w:rsidR="00207A73">
        <w:t xml:space="preserve">   </w:t>
      </w:r>
    </w:p>
    <w:p w:rsidRDefault="00B520DE" w:rsidP="00B520DE" w:rsidR="00B520DE">
      <w:pPr>
        <w:ind w:left="360"/>
      </w:pPr>
      <w:r>
        <w:t>28.ŠPLAJT BOŽO,</w:t>
      </w:r>
    </w:p>
    <w:p w:rsidRDefault="00B520DE" w:rsidP="00B520DE" w:rsidR="00B520DE">
      <w:pPr>
        <w:ind w:left="360"/>
      </w:pPr>
      <w:r>
        <w:lastRenderedPageBreak/>
        <w:t xml:space="preserve">      Kraljevačka 26, Zagreb        </w:t>
      </w:r>
      <w:r w:rsidR="00207A73">
        <w:t xml:space="preserve">    </w:t>
      </w:r>
      <w:r>
        <w:t xml:space="preserve">  74.333,32         </w:t>
      </w:r>
      <w:r w:rsidR="00207A73">
        <w:t xml:space="preserve">  </w:t>
      </w:r>
      <w:r>
        <w:t xml:space="preserve">     0,00   </w:t>
      </w:r>
      <w:r w:rsidR="00725E8F">
        <w:t>74.333,32</w:t>
      </w:r>
      <w:r w:rsidR="0034423F">
        <w:t xml:space="preserve"> </w:t>
      </w:r>
      <w:r w:rsidR="007A661E">
        <w:t xml:space="preserve">  </w:t>
      </w:r>
      <w:r w:rsidR="00331D9E">
        <w:t xml:space="preserve"> </w:t>
      </w:r>
      <w:r w:rsidR="007A661E">
        <w:t xml:space="preserve"> </w:t>
      </w:r>
      <w:r w:rsidR="0034423F">
        <w:t xml:space="preserve"> </w:t>
      </w:r>
      <w:r w:rsidR="00331D9E">
        <w:t xml:space="preserve"> </w:t>
      </w:r>
      <w:r w:rsidR="0034423F">
        <w:t xml:space="preserve">  6.965,03</w:t>
      </w:r>
      <w:r w:rsidR="007A661E">
        <w:t xml:space="preserve">    </w:t>
      </w:r>
      <w:r w:rsidR="0034423F">
        <w:t xml:space="preserve">  </w:t>
      </w:r>
      <w:r w:rsidR="005859D5">
        <w:t xml:space="preserve">   </w:t>
      </w:r>
      <w:r>
        <w:t xml:space="preserve">     9,</w:t>
      </w:r>
      <w:r w:rsidR="00964287">
        <w:t>37</w:t>
      </w:r>
    </w:p>
    <w:p w:rsidRDefault="00B520DE" w:rsidP="00B520DE" w:rsidR="00B520DE">
      <w:pPr>
        <w:ind w:left="360"/>
      </w:pPr>
      <w:r>
        <w:t>29.TOMIĆ IVAN,</w:t>
      </w:r>
    </w:p>
    <w:p w:rsidRDefault="00B520DE" w:rsidP="00B520DE" w:rsidR="00B520DE">
      <w:pPr>
        <w:ind w:left="360"/>
      </w:pPr>
      <w:r>
        <w:t xml:space="preserve">     Čret 25 A, Zagreb                  </w:t>
      </w:r>
      <w:r w:rsidR="00207A73">
        <w:t xml:space="preserve">      </w:t>
      </w:r>
      <w:r>
        <w:t xml:space="preserve">  22.404,54           </w:t>
      </w:r>
      <w:r w:rsidR="00207A73">
        <w:t xml:space="preserve"> </w:t>
      </w:r>
      <w:r>
        <w:t xml:space="preserve">  0,00   </w:t>
      </w:r>
      <w:r w:rsidR="00725E8F">
        <w:t>22.404,54</w:t>
      </w:r>
      <w:r w:rsidR="0034423F">
        <w:t xml:space="preserve">  </w:t>
      </w:r>
      <w:r w:rsidR="00331D9E">
        <w:t xml:space="preserve"> </w:t>
      </w:r>
      <w:r w:rsidR="0034423F">
        <w:t xml:space="preserve">  </w:t>
      </w:r>
      <w:r w:rsidR="00331D9E">
        <w:t xml:space="preserve"> </w:t>
      </w:r>
      <w:r w:rsidR="0034423F">
        <w:t xml:space="preserve"> </w:t>
      </w:r>
      <w:r w:rsidR="00331D9E">
        <w:t xml:space="preserve"> </w:t>
      </w:r>
      <w:r w:rsidR="0034423F">
        <w:t xml:space="preserve">2.099,29    </w:t>
      </w:r>
      <w:r>
        <w:t xml:space="preserve">      </w:t>
      </w:r>
      <w:r w:rsidR="007A661E">
        <w:t xml:space="preserve">   </w:t>
      </w:r>
      <w:r>
        <w:t xml:space="preserve">  9,</w:t>
      </w:r>
      <w:r w:rsidR="00964287">
        <w:t>37</w:t>
      </w:r>
    </w:p>
    <w:p w:rsidRDefault="00B520DE" w:rsidP="00B520DE" w:rsidR="00B520DE">
      <w:pPr>
        <w:ind w:left="360"/>
      </w:pPr>
      <w:r>
        <w:t>30.TOT MIŠEL,</w:t>
      </w:r>
      <w:r w:rsidR="007A661E">
        <w:t xml:space="preserve"> </w:t>
      </w:r>
    </w:p>
    <w:p w:rsidRDefault="00B520DE" w:rsidP="00B520DE" w:rsidR="00B520DE">
      <w:pPr>
        <w:ind w:left="360"/>
      </w:pPr>
      <w:r>
        <w:t xml:space="preserve">      Mirogojska 1, Zagreb        </w:t>
      </w:r>
      <w:r w:rsidR="00207A73">
        <w:t xml:space="preserve">     </w:t>
      </w:r>
      <w:r>
        <w:t xml:space="preserve">    11.640,00</w:t>
      </w:r>
      <w:r w:rsidR="007A661E">
        <w:t xml:space="preserve">  </w:t>
      </w:r>
      <w:r>
        <w:t xml:space="preserve">       </w:t>
      </w:r>
      <w:r w:rsidR="00207A73">
        <w:t xml:space="preserve"> </w:t>
      </w:r>
      <w:r>
        <w:t xml:space="preserve">  </w:t>
      </w:r>
      <w:r w:rsidR="007A661E">
        <w:t xml:space="preserve"> </w:t>
      </w:r>
      <w:r>
        <w:t xml:space="preserve">  0,00   </w:t>
      </w:r>
      <w:r w:rsidR="00725E8F">
        <w:t>11.640,00</w:t>
      </w:r>
      <w:r w:rsidR="0034423F">
        <w:t xml:space="preserve">  </w:t>
      </w:r>
      <w:r w:rsidR="00331D9E">
        <w:t xml:space="preserve"> </w:t>
      </w:r>
      <w:r w:rsidR="0034423F">
        <w:t xml:space="preserve"> </w:t>
      </w:r>
      <w:r w:rsidR="00331D9E">
        <w:t xml:space="preserve"> </w:t>
      </w:r>
      <w:r w:rsidR="0034423F">
        <w:t xml:space="preserve"> </w:t>
      </w:r>
      <w:r w:rsidR="00331D9E">
        <w:t xml:space="preserve">  </w:t>
      </w:r>
      <w:r w:rsidR="0034423F">
        <w:t>1.090,67</w:t>
      </w:r>
      <w:r w:rsidR="005859D5">
        <w:t xml:space="preserve">        </w:t>
      </w:r>
      <w:r>
        <w:t xml:space="preserve">  </w:t>
      </w:r>
      <w:r w:rsidR="007A661E">
        <w:t xml:space="preserve">  </w:t>
      </w:r>
      <w:r>
        <w:t xml:space="preserve"> </w:t>
      </w:r>
      <w:r w:rsidR="007A661E">
        <w:t xml:space="preserve"> </w:t>
      </w:r>
      <w:r>
        <w:t xml:space="preserve">  9,</w:t>
      </w:r>
      <w:r w:rsidR="00964287">
        <w:t>37</w:t>
      </w:r>
    </w:p>
    <w:p w:rsidRDefault="00451583" w:rsidP="00451583" w:rsidR="00B520DE">
      <w:r>
        <w:t xml:space="preserve">        </w:t>
      </w:r>
      <w:r w:rsidR="00B520DE">
        <w:t>31.TUNIĆ ANTUN,</w:t>
      </w:r>
    </w:p>
    <w:p w:rsidRDefault="00B520DE" w:rsidP="00B520DE" w:rsidR="00B520DE">
      <w:pPr>
        <w:ind w:left="360"/>
      </w:pPr>
      <w:r>
        <w:t xml:space="preserve">      Poljana 99, Vrbovec                  44.803,09     </w:t>
      </w:r>
      <w:r w:rsidR="00207A73">
        <w:t xml:space="preserve">      </w:t>
      </w:r>
      <w:r>
        <w:t xml:space="preserve"> </w:t>
      </w:r>
      <w:r w:rsidR="007A661E">
        <w:t xml:space="preserve"> </w:t>
      </w:r>
      <w:r>
        <w:t xml:space="preserve">  0,00   </w:t>
      </w:r>
      <w:r w:rsidR="00725E8F">
        <w:t>44.803,09</w:t>
      </w:r>
      <w:r w:rsidR="0034423F">
        <w:t xml:space="preserve">   </w:t>
      </w:r>
      <w:r w:rsidR="00331D9E">
        <w:t xml:space="preserve">    </w:t>
      </w:r>
      <w:r w:rsidR="0034423F">
        <w:t xml:space="preserve"> 4.198,05   </w:t>
      </w:r>
      <w:r w:rsidR="005859D5">
        <w:t xml:space="preserve">    </w:t>
      </w:r>
      <w:r>
        <w:t xml:space="preserve">  </w:t>
      </w:r>
      <w:r w:rsidR="007A661E">
        <w:t xml:space="preserve">  </w:t>
      </w:r>
      <w:r>
        <w:t xml:space="preserve"> </w:t>
      </w:r>
      <w:r w:rsidR="007A661E">
        <w:t xml:space="preserve">   </w:t>
      </w:r>
      <w:r>
        <w:t xml:space="preserve">  9,</w:t>
      </w:r>
      <w:r w:rsidR="00964287">
        <w:t>37</w:t>
      </w:r>
    </w:p>
    <w:p w:rsidRDefault="00B520DE" w:rsidP="00B520DE" w:rsidR="00B520DE">
      <w:pPr>
        <w:ind w:left="360"/>
      </w:pPr>
      <w:r>
        <w:t>32.RH,MF,PU, Područni</w:t>
      </w:r>
    </w:p>
    <w:p w:rsidRDefault="00B520DE" w:rsidP="00B520DE" w:rsidR="00B520DE">
      <w:pPr>
        <w:ind w:left="360"/>
      </w:pPr>
      <w:r>
        <w:t xml:space="preserve">     ured Zagreb                              165.321,77     </w:t>
      </w:r>
      <w:r w:rsidR="00207A73">
        <w:t xml:space="preserve">   </w:t>
      </w:r>
      <w:r w:rsidR="007A661E">
        <w:t xml:space="preserve">   </w:t>
      </w:r>
      <w:r>
        <w:t xml:space="preserve"> </w:t>
      </w:r>
      <w:r w:rsidR="007A661E">
        <w:t xml:space="preserve"> </w:t>
      </w:r>
      <w:r>
        <w:t xml:space="preserve">  0,00  </w:t>
      </w:r>
      <w:r w:rsidR="007A661E">
        <w:t>1</w:t>
      </w:r>
      <w:r w:rsidR="00725E8F">
        <w:t>65.321,77</w:t>
      </w:r>
      <w:r w:rsidR="0034423F">
        <w:t xml:space="preserve">  </w:t>
      </w:r>
      <w:r w:rsidR="00331D9E">
        <w:t xml:space="preserve">   </w:t>
      </w:r>
      <w:r w:rsidR="0034423F">
        <w:t xml:space="preserve">15.490,65   </w:t>
      </w:r>
      <w:r w:rsidR="005859D5">
        <w:t xml:space="preserve">   </w:t>
      </w:r>
      <w:r>
        <w:t xml:space="preserve"> </w:t>
      </w:r>
      <w:r w:rsidR="007A661E">
        <w:t xml:space="preserve">    </w:t>
      </w:r>
      <w:r>
        <w:t xml:space="preserve">    </w:t>
      </w:r>
      <w:r w:rsidR="007A661E">
        <w:t xml:space="preserve"> </w:t>
      </w:r>
      <w:r>
        <w:t>9,</w:t>
      </w:r>
      <w:r w:rsidR="00964287">
        <w:t>37</w:t>
      </w:r>
    </w:p>
    <w:p w:rsidRDefault="00B520DE" w:rsidP="00B520DE" w:rsidR="00B520DE">
      <w:pPr>
        <w:ind w:left="360"/>
      </w:pPr>
      <w:r>
        <w:t>33.TOMINAC ŽIVKO,</w:t>
      </w:r>
    </w:p>
    <w:p w:rsidRDefault="00B520DE" w:rsidP="00B520DE" w:rsidR="00B520DE">
      <w:pPr>
        <w:ind w:left="360"/>
      </w:pPr>
      <w:r>
        <w:t xml:space="preserve">      Tina Ujevića 15, Rijeka              8.335,90      </w:t>
      </w:r>
      <w:r w:rsidR="00207A73">
        <w:t xml:space="preserve">   </w:t>
      </w:r>
      <w:r>
        <w:t xml:space="preserve"> </w:t>
      </w:r>
      <w:r w:rsidR="007A661E">
        <w:t xml:space="preserve">  </w:t>
      </w:r>
      <w:r>
        <w:t xml:space="preserve">  </w:t>
      </w:r>
      <w:r w:rsidR="007A661E">
        <w:t xml:space="preserve">  </w:t>
      </w:r>
      <w:r>
        <w:t xml:space="preserve">0,00  </w:t>
      </w:r>
      <w:r w:rsidR="00207A73">
        <w:t xml:space="preserve"> </w:t>
      </w:r>
      <w:r w:rsidR="00331D9E">
        <w:t xml:space="preserve">  </w:t>
      </w:r>
      <w:r>
        <w:t xml:space="preserve">  </w:t>
      </w:r>
      <w:r w:rsidR="00725E8F">
        <w:t>8.335,9</w:t>
      </w:r>
      <w:r w:rsidR="00331D9E">
        <w:t xml:space="preserve"> </w:t>
      </w:r>
      <w:r>
        <w:t xml:space="preserve"> </w:t>
      </w:r>
      <w:r w:rsidR="00331D9E">
        <w:t xml:space="preserve">      </w:t>
      </w:r>
      <w:r>
        <w:t xml:space="preserve"> </w:t>
      </w:r>
      <w:r w:rsidR="00331D9E">
        <w:t xml:space="preserve"> </w:t>
      </w:r>
      <w:r>
        <w:t xml:space="preserve"> 7</w:t>
      </w:r>
      <w:r w:rsidR="0034423F">
        <w:t>8</w:t>
      </w:r>
      <w:r>
        <w:t>1,0</w:t>
      </w:r>
      <w:r w:rsidR="0034423F">
        <w:t>7</w:t>
      </w:r>
      <w:r>
        <w:t xml:space="preserve">    </w:t>
      </w:r>
      <w:r w:rsidR="0034423F">
        <w:t xml:space="preserve">  </w:t>
      </w:r>
      <w:r w:rsidR="007A661E">
        <w:t xml:space="preserve"> </w:t>
      </w:r>
      <w:r w:rsidR="0034423F">
        <w:t xml:space="preserve"> </w:t>
      </w:r>
      <w:r>
        <w:t xml:space="preserve"> </w:t>
      </w:r>
      <w:r w:rsidR="007A661E">
        <w:t xml:space="preserve">     </w:t>
      </w:r>
      <w:r>
        <w:t xml:space="preserve"> </w:t>
      </w:r>
      <w:r w:rsidR="007A661E">
        <w:t xml:space="preserve"> </w:t>
      </w:r>
      <w:r>
        <w:t xml:space="preserve"> 9,</w:t>
      </w:r>
      <w:r w:rsidR="00964287">
        <w:t>37</w:t>
      </w:r>
    </w:p>
    <w:p w:rsidRDefault="00B520DE" w:rsidP="00B520DE" w:rsidR="00B520DE">
      <w:pPr>
        <w:ind w:left="360"/>
      </w:pPr>
      <w:r>
        <w:t xml:space="preserve"> 34.AGENCIJA za osiguranje</w:t>
      </w:r>
    </w:p>
    <w:p w:rsidRDefault="00B520DE" w:rsidP="00B520DE" w:rsidR="00B520DE">
      <w:pPr>
        <w:ind w:left="360"/>
      </w:pPr>
      <w:r>
        <w:t xml:space="preserve">      radničkih potraživanja u </w:t>
      </w:r>
    </w:p>
    <w:p w:rsidRDefault="00B520DE" w:rsidP="00B520DE" w:rsidR="00B520DE">
      <w:pPr>
        <w:ind w:left="360"/>
      </w:pPr>
      <w:r>
        <w:t xml:space="preserve">       slučaju stečaja poslodavca          </w:t>
      </w:r>
      <w:r w:rsidR="0034423F">
        <w:t xml:space="preserve">                                </w:t>
      </w:r>
      <w:r w:rsidR="00207A73">
        <w:t xml:space="preserve">   </w:t>
      </w:r>
      <w:r w:rsidR="0034423F">
        <w:t xml:space="preserve">     60.056,28</w:t>
      </w:r>
      <w:r>
        <w:t xml:space="preserve"> </w:t>
      </w:r>
      <w:r w:rsidR="0034423F">
        <w:t xml:space="preserve">  </w:t>
      </w:r>
      <w:r w:rsidR="00331D9E">
        <w:t xml:space="preserve">  </w:t>
      </w:r>
      <w:r w:rsidR="0034423F">
        <w:t xml:space="preserve"> </w:t>
      </w:r>
      <w:r w:rsidR="00725E8F">
        <w:t xml:space="preserve">5.627,27     </w:t>
      </w:r>
      <w:r w:rsidR="0034423F">
        <w:t xml:space="preserve"> </w:t>
      </w:r>
      <w:r>
        <w:t xml:space="preserve">  </w:t>
      </w:r>
      <w:r w:rsidR="007A661E">
        <w:t xml:space="preserve">   </w:t>
      </w:r>
      <w:r>
        <w:t xml:space="preserve">    9,</w:t>
      </w:r>
      <w:r w:rsidR="00964287">
        <w:t>37</w:t>
      </w:r>
      <w:r>
        <w:t xml:space="preserve"> </w:t>
      </w:r>
    </w:p>
    <w:p w:rsidRDefault="00B520DE" w:rsidP="00B520DE" w:rsidR="00B520DE" w:rsidRPr="00CB643F">
      <w:pPr>
        <w:ind w:left="360"/>
      </w:pPr>
      <w:r>
        <w:t>__________________________________________________________________________</w:t>
      </w:r>
      <w:r w:rsidR="00F1622C">
        <w:t>_____</w:t>
      </w:r>
      <w:r>
        <w:t xml:space="preserve">                          </w:t>
      </w:r>
      <w:r>
        <w:rPr>
          <w:b/>
        </w:rPr>
        <w:t xml:space="preserve">                                                        </w:t>
      </w:r>
    </w:p>
    <w:p w:rsidRDefault="00B520DE" w:rsidR="008D7C7B">
      <w:pPr>
        <w:rPr>
          <w:b/>
        </w:rPr>
      </w:pPr>
      <w:r>
        <w:rPr>
          <w:b/>
        </w:rPr>
        <w:t xml:space="preserve">                                    </w:t>
      </w:r>
      <w:r w:rsidR="00F1622C">
        <w:rPr>
          <w:b/>
        </w:rPr>
        <w:t xml:space="preserve"> </w:t>
      </w:r>
      <w:r w:rsidR="00725E8F" w:rsidRPr="00F1622C">
        <w:rPr>
          <w:b/>
        </w:rPr>
        <w:t>Ukupno        2.050.110,70</w:t>
      </w:r>
      <w:r w:rsidR="00F1622C" w:rsidRPr="00F1622C">
        <w:rPr>
          <w:b/>
        </w:rPr>
        <w:t xml:space="preserve"> </w:t>
      </w:r>
      <w:r w:rsidR="00207A73" w:rsidRPr="00F1622C">
        <w:rPr>
          <w:b/>
        </w:rPr>
        <w:t xml:space="preserve">  </w:t>
      </w:r>
      <w:r w:rsidR="00725E8F" w:rsidRPr="00F1622C">
        <w:rPr>
          <w:b/>
        </w:rPr>
        <w:t>60.056,28 1.990.054,42</w:t>
      </w:r>
      <w:r w:rsidR="007A661E">
        <w:rPr>
          <w:b/>
        </w:rPr>
        <w:t xml:space="preserve"> </w:t>
      </w:r>
      <w:r w:rsidR="00331D9E">
        <w:rPr>
          <w:b/>
        </w:rPr>
        <w:t xml:space="preserve">   </w:t>
      </w:r>
      <w:r w:rsidR="00725E8F" w:rsidRPr="00F1622C">
        <w:rPr>
          <w:b/>
        </w:rPr>
        <w:t xml:space="preserve">192.095,37   </w:t>
      </w:r>
      <w:r w:rsidR="00207A73" w:rsidRPr="00F1622C">
        <w:rPr>
          <w:b/>
        </w:rPr>
        <w:t xml:space="preserve">      </w:t>
      </w:r>
      <w:r w:rsidR="00331D9E">
        <w:rPr>
          <w:b/>
        </w:rPr>
        <w:t xml:space="preserve"> </w:t>
      </w:r>
      <w:r w:rsidR="00207A73" w:rsidRPr="00F1622C">
        <w:rPr>
          <w:b/>
        </w:rPr>
        <w:t xml:space="preserve">  9,37</w:t>
      </w:r>
    </w:p>
    <w:p w:rsidRDefault="00F1622C" w:rsidR="00F1622C">
      <w:pPr>
        <w:rPr>
          <w:b/>
        </w:rPr>
      </w:pPr>
      <w:r>
        <w:rPr>
          <w:b/>
        </w:rPr>
        <w:t xml:space="preserve">      _______________________________________________________________________________</w:t>
      </w:r>
    </w:p>
    <w:p w:rsidRDefault="00F1622C" w:rsidP="00F1622C" w:rsidR="00F1622C" w:rsidRPr="00F1622C"/>
    <w:p w:rsidRDefault="00F1622C" w:rsidP="00F1622C" w:rsidR="00F1622C" w:rsidRPr="00F1622C">
      <w:pPr>
        <w:rPr>
          <w:sz w:val="28"/>
          <w:szCs w:val="28"/>
        </w:rPr>
      </w:pPr>
      <w:r>
        <w:t xml:space="preserve">     </w:t>
      </w:r>
      <w:r w:rsidRPr="00F1622C">
        <w:rPr>
          <w:sz w:val="28"/>
          <w:szCs w:val="28"/>
        </w:rPr>
        <w:t>POUKA O PRAVNOM LIJEKU:</w:t>
      </w:r>
    </w:p>
    <w:p w:rsidRDefault="00F1622C" w:rsidP="00F1622C" w:rsidR="00F1622C" w:rsidRPr="00F1622C">
      <w:pPr>
        <w:rPr>
          <w:sz w:val="24"/>
          <w:szCs w:val="24"/>
        </w:rPr>
      </w:pPr>
      <w:r>
        <w:t xml:space="preserve">     </w:t>
      </w:r>
      <w:r w:rsidRPr="00F1622C">
        <w:rPr>
          <w:sz w:val="24"/>
          <w:szCs w:val="24"/>
        </w:rPr>
        <w:t xml:space="preserve">Protiv ovog završnog diobnog popisa dopušten je prigovor. Prigovor se podnosi stečajnom </w:t>
      </w:r>
    </w:p>
    <w:p w:rsidRDefault="00F1622C" w:rsidP="00F1622C" w:rsidR="00F1622C" w:rsidRPr="00F1622C">
      <w:pPr>
        <w:rPr>
          <w:sz w:val="24"/>
          <w:szCs w:val="24"/>
        </w:rPr>
      </w:pPr>
      <w:r w:rsidRPr="00F1622C">
        <w:rPr>
          <w:sz w:val="24"/>
          <w:szCs w:val="24"/>
        </w:rPr>
        <w:t xml:space="preserve">    </w:t>
      </w:r>
      <w:r w:rsidR="00821C4C">
        <w:rPr>
          <w:sz w:val="24"/>
          <w:szCs w:val="24"/>
        </w:rPr>
        <w:t>sucu roku od 8 dana nakon roka iz članka 185.st.1. Stečajnog zakona ( NN 44/96-133/12 ).</w:t>
      </w:r>
      <w:r w:rsidRPr="00F1622C">
        <w:rPr>
          <w:sz w:val="24"/>
          <w:szCs w:val="24"/>
        </w:rPr>
        <w:t xml:space="preserve">  </w:t>
      </w:r>
    </w:p>
    <w:p w:rsidRDefault="00F1622C" w:rsidP="00F1622C" w:rsidR="00F1622C"/>
    <w:p w:rsidRDefault="00F1622C" w:rsidP="00F1622C" w:rsidR="00F1622C" w:rsidRPr="00F1622C"/>
    <w:sectPr w:rsidSect="008D7C7B" w:rsidR="00F1622C" w:rsidRPr="00F162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61476"/>
    <w:multiLevelType w:val="hybridMultilevel"/>
    <w:tmpl w:val="B8A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0DE"/>
    <w:rsid w:val="00054484"/>
    <w:rsid w:val="00094852"/>
    <w:rsid w:val="000D4D12"/>
    <w:rsid w:val="00160AE4"/>
    <w:rsid w:val="00207A73"/>
    <w:rsid w:val="002E2871"/>
    <w:rsid w:val="00331D9E"/>
    <w:rsid w:val="0034423F"/>
    <w:rsid w:val="003D366E"/>
    <w:rsid w:val="00405B93"/>
    <w:rsid w:val="00405D94"/>
    <w:rsid w:val="00451583"/>
    <w:rsid w:val="004D3EDD"/>
    <w:rsid w:val="004E3DF5"/>
    <w:rsid w:val="00543E72"/>
    <w:rsid w:val="005746AC"/>
    <w:rsid w:val="005859D5"/>
    <w:rsid w:val="005F3DFA"/>
    <w:rsid w:val="005F7037"/>
    <w:rsid w:val="00677AF1"/>
    <w:rsid w:val="00725E8F"/>
    <w:rsid w:val="007A661E"/>
    <w:rsid w:val="007D01A8"/>
    <w:rsid w:val="007F0745"/>
    <w:rsid w:val="00821C4C"/>
    <w:rsid w:val="00860C8F"/>
    <w:rsid w:val="00893F66"/>
    <w:rsid w:val="008B2C3B"/>
    <w:rsid w:val="008D7C7B"/>
    <w:rsid w:val="00964287"/>
    <w:rsid w:val="00A3561B"/>
    <w:rsid w:val="00B520DE"/>
    <w:rsid w:val="00CE393F"/>
    <w:rsid w:val="00E34DF7"/>
    <w:rsid w:val="00EA5D01"/>
    <w:rsid w:val="00EB383B"/>
    <w:rsid w:val="00F02515"/>
    <w:rsid w:val="00F1622C"/>
    <w:rsid w:val="00FB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20D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0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0AE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AE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A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0D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0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0AE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AE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A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3</properties:Pages>
  <properties:Words>548</properties:Words>
  <properties:Characters>3626</properties:Characters>
  <properties:Lines>115</properties:Lines>
  <properties:Paragraphs>90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2019-04-23T09:53:00Z</dcterms:created>
  <dc:creator>Miki</dc:creator>
  <cp:lastModifiedBy>Tatjana Slaviček</cp:lastModifiedBy>
  <cp:lastPrinted>2019-04-23T09:43:00Z</cp:lastPrinted>
  <dcterms:modified xmlns:xsi="http://www.w3.org/2001/XMLSchema-instance" xsi:type="dcterms:W3CDTF">2019-04-23T11:57:00Z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St-294/2009-252 / Podnesak - Podnesak (AUTOCAENTAR-MEHANIKA-Diobni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