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8b07" w14:paraId="b068b07" w:rsidRDefault="004939D0" w:rsidP="00910611" w:rsidR="004939D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9D0" w:rsidP="00910611" w:rsidR="004939D0">
      <w:r>
        <w:rPr>
          <w:rFonts w:eastAsia="MS Mincho"/>
        </w:rPr>
        <w:t xml:space="preserve">   REPUBLIKA HRVATSKA</w:t>
      </w:r>
    </w:p>
    <w:p w:rsidRDefault="004939D0" w:rsidP="00910611" w:rsidR="004939D0">
      <w:r>
        <w:rPr>
          <w:rFonts w:eastAsia="MS Mincho"/>
        </w:rPr>
        <w:t>TRGOVAČKI SUD U RIJECI</w:t>
      </w:r>
    </w:p>
    <w:p w:rsidRDefault="004939D0" w:rsidR="004939D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C02E6E" w:rsidR="0030222D" w:rsidRPr="00253D10">
      <w:pPr>
        <w:jc w:val="both"/>
      </w:pPr>
      <w:r>
        <w:tab/>
      </w:r>
      <w:r w:rsidR="0030222D" w:rsidRPr="00253D10">
        <w:t>Trgovački sud u Rijeci,</w:t>
      </w:r>
      <w:r w:rsidR="00C02E6E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C02E6E" w:rsidRPr="00C02E6E">
        <w:rPr>
          <w:b/>
        </w:rPr>
        <w:t>DDD APARTMANI d.o.o. za trgovinu i usluge</w:t>
      </w:r>
      <w:r w:rsidR="00C02E6E">
        <w:rPr>
          <w:b/>
        </w:rPr>
        <w:t xml:space="preserve">, </w:t>
      </w:r>
      <w:r w:rsidR="00C02E6E" w:rsidRPr="00C02E6E">
        <w:rPr>
          <w:b/>
        </w:rPr>
        <w:t>Opatija, A. Štangera 19</w:t>
      </w:r>
      <w:r w:rsidR="00B3709D">
        <w:t>,</w:t>
      </w:r>
      <w:r w:rsidR="007279AF">
        <w:rPr>
          <w:b/>
        </w:rPr>
        <w:t xml:space="preserve"> </w:t>
      </w:r>
      <w:r w:rsidR="00C02E6E">
        <w:rPr>
          <w:b/>
        </w:rPr>
        <w:t xml:space="preserve">OIB </w:t>
      </w:r>
      <w:r w:rsidR="00C02E6E" w:rsidRPr="00C02E6E">
        <w:rPr>
          <w:b/>
        </w:rPr>
        <w:t>33418541459</w:t>
      </w:r>
      <w:r w:rsidR="00C02E6E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C02E6E">
        <w:t>14</w:t>
      </w:r>
      <w:r w:rsidR="00B3709D">
        <w:t>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C02E6E" w:rsidP="00042DC5" w:rsidR="0030222D" w:rsidRPr="00253D10">
      <w:pPr>
        <w:ind w:left="360"/>
        <w:jc w:val="both"/>
      </w:pPr>
      <w:r>
        <w:t>I.</w:t>
      </w:r>
      <w:r w:rsidR="00042DC5">
        <w:t xml:space="preserve"> </w:t>
      </w:r>
      <w:r w:rsidR="00042DC5"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B3709D" w:rsidP="007279AF" w:rsidR="00B3709D">
      <w:pPr>
        <w:ind w:left="360"/>
        <w:jc w:val="both"/>
        <w:rPr>
          <w:b/>
        </w:rPr>
      </w:pP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B3709D" w:rsidP="00B3709D" w:rsidR="00B3709D">
      <w:pPr>
        <w:jc w:val="both"/>
        <w:rPr>
          <w:b/>
        </w:rPr>
      </w:pPr>
    </w:p>
    <w:p w:rsidRDefault="00C02E6E" w:rsidP="00C02E6E" w:rsidR="00C02E6E" w:rsidRPr="00C02E6E">
      <w:pPr>
        <w:pStyle w:val="Odlomakpopisa"/>
        <w:ind w:left="0"/>
        <w:jc w:val="both"/>
        <w:rPr>
          <w:szCs w:val="22"/>
        </w:rPr>
      </w:pPr>
      <w:r>
        <w:rPr>
          <w:b/>
        </w:rPr>
        <w:tab/>
      </w:r>
      <w:r w:rsidRPr="00C02E6E">
        <w:rPr>
          <w:szCs w:val="22"/>
        </w:rPr>
        <w:t xml:space="preserve">HRVATSKE VODE Zagreb, Ulica grada Vukovara 220, </w:t>
      </w:r>
    </w:p>
    <w:p w:rsidRDefault="00C02E6E" w:rsidP="00C02E6E" w:rsidR="00C02E6E">
      <w:pPr>
        <w:pStyle w:val="Odlomakpopisa"/>
        <w:ind w:left="0"/>
        <w:jc w:val="both"/>
        <w:rPr>
          <w:szCs w:val="22"/>
        </w:rPr>
      </w:pPr>
      <w:r w:rsidRPr="00C02E6E">
        <w:rPr>
          <w:szCs w:val="22"/>
        </w:rPr>
        <w:tab/>
        <w:t xml:space="preserve">OIB 28921383001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 294,33 kn</w:t>
      </w:r>
    </w:p>
    <w:p w:rsidRDefault="00C02E6E" w:rsidP="00C02E6E" w:rsidR="00C02E6E">
      <w:pPr>
        <w:pStyle w:val="Odlomakpopisa"/>
        <w:ind w:left="0"/>
        <w:jc w:val="both"/>
        <w:rPr>
          <w:szCs w:val="22"/>
        </w:rPr>
      </w:pPr>
    </w:p>
    <w:p w:rsidRDefault="00C02E6E" w:rsidP="00B3709D" w:rsidR="00B3709D" w:rsidRPr="00B3709D">
      <w:pPr>
        <w:jc w:val="both"/>
      </w:pPr>
      <w:r>
        <w:tab/>
      </w:r>
      <w:r w:rsidR="00B3709D" w:rsidRPr="00B3709D">
        <w:t>REPUBLIKA HRVATSKA, OIB 52634238587</w:t>
      </w:r>
      <w:r w:rsidR="00B3709D" w:rsidRPr="00B3709D">
        <w:tab/>
      </w:r>
      <w:r w:rsidR="00B3709D" w:rsidRPr="00B3709D">
        <w:tab/>
      </w:r>
      <w:r w:rsidR="00B3709D" w:rsidRPr="00B3709D">
        <w:tab/>
      </w:r>
      <w:r>
        <w:t xml:space="preserve">  161.095,71</w:t>
      </w:r>
      <w:r w:rsidR="00B3709D" w:rsidRPr="00B3709D">
        <w:t xml:space="preserve"> kn</w:t>
      </w:r>
    </w:p>
    <w:p w:rsidRDefault="00B3709D" w:rsidP="00B3709D" w:rsidR="00B3709D">
      <w:pPr>
        <w:jc w:val="both"/>
        <w:rPr>
          <w:b/>
        </w:rPr>
      </w:pPr>
    </w:p>
    <w:p w:rsidRDefault="00C02E6E" w:rsidP="00C02E6E" w:rsidR="00C02E6E" w:rsidRPr="00C02E6E">
      <w:pPr>
        <w:jc w:val="both"/>
      </w:pPr>
      <w:r>
        <w:tab/>
      </w:r>
      <w:r w:rsidRPr="00C02E6E">
        <w:t xml:space="preserve">ANITA ZORNIĆ, OIB 18387801264 i </w:t>
      </w:r>
    </w:p>
    <w:p w:rsidRDefault="00C02E6E" w:rsidP="00C02E6E" w:rsidR="00C02E6E" w:rsidRPr="00C02E6E">
      <w:pPr>
        <w:jc w:val="both"/>
      </w:pPr>
      <w:r w:rsidRPr="00C02E6E">
        <w:tab/>
        <w:t xml:space="preserve">SEFER ZORNIĆ, OIB 58290223990, </w:t>
      </w:r>
    </w:p>
    <w:p w:rsidRDefault="00C02E6E" w:rsidP="00C02E6E" w:rsidR="00B3709D">
      <w:pPr>
        <w:jc w:val="both"/>
      </w:pPr>
      <w:r w:rsidRPr="00C02E6E">
        <w:tab/>
        <w:t>Republika Slovenija, Celje, Drapšinova 1/b</w:t>
      </w:r>
      <w:r w:rsidR="00B3709D" w:rsidRPr="00C02E6E">
        <w:tab/>
      </w:r>
      <w:r w:rsidR="00B3709D" w:rsidRPr="00C02E6E">
        <w:tab/>
      </w:r>
      <w:r>
        <w:tab/>
      </w:r>
      <w:r>
        <w:tab/>
        <w:t xml:space="preserve">  245.239,86 kn</w:t>
      </w:r>
    </w:p>
    <w:p w:rsidRDefault="00C02E6E" w:rsidP="00C02E6E" w:rsidR="00C02E6E">
      <w:pPr>
        <w:jc w:val="both"/>
      </w:pPr>
    </w:p>
    <w:p w:rsidRDefault="00C02E6E" w:rsidP="00C02E6E" w:rsidR="00C02E6E" w:rsidRPr="00C02E6E">
      <w:pPr>
        <w:jc w:val="both"/>
        <w:rPr>
          <w:szCs w:val="22"/>
        </w:rPr>
      </w:pPr>
      <w:r>
        <w:rPr>
          <w:sz w:val="22"/>
          <w:szCs w:val="22"/>
        </w:rPr>
        <w:tab/>
      </w:r>
      <w:r w:rsidRPr="00C02E6E">
        <w:rPr>
          <w:szCs w:val="22"/>
        </w:rPr>
        <w:t xml:space="preserve">SBERBANK d.d. Zagreb, Palmotićeva 68, </w:t>
      </w:r>
    </w:p>
    <w:p w:rsidRDefault="00C02E6E" w:rsidP="00C02E6E" w:rsidR="00C02E6E">
      <w:pPr>
        <w:jc w:val="both"/>
        <w:rPr>
          <w:sz w:val="28"/>
        </w:rPr>
      </w:pPr>
      <w:r w:rsidRPr="00C02E6E">
        <w:rPr>
          <w:szCs w:val="22"/>
        </w:rPr>
        <w:tab/>
        <w:t>OIB 78427178595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   3.924.318,82 kn</w:t>
      </w:r>
    </w:p>
    <w:p w:rsidRDefault="00C02E6E" w:rsidP="00C02E6E" w:rsidR="00C02E6E">
      <w:pPr>
        <w:jc w:val="both"/>
        <w:rPr>
          <w:sz w:val="28"/>
        </w:rPr>
      </w:pPr>
    </w:p>
    <w:p w:rsidRDefault="00C02E6E" w:rsidP="00C02E6E" w:rsidR="00C02E6E" w:rsidRPr="00C02E6E">
      <w:pPr>
        <w:jc w:val="both"/>
        <w:rPr>
          <w:sz w:val="28"/>
        </w:rPr>
      </w:pPr>
      <w:r>
        <w:t>II.</w:t>
      </w:r>
      <w:r>
        <w:tab/>
      </w:r>
      <w:r w:rsidRPr="00C02E6E">
        <w:t>Osporen</w:t>
      </w:r>
      <w:r>
        <w:t>a</w:t>
      </w:r>
      <w:r w:rsidRPr="00C02E6E">
        <w:t xml:space="preserve"> </w:t>
      </w:r>
      <w:r>
        <w:t>je</w:t>
      </w:r>
      <w:r w:rsidRPr="00C02E6E">
        <w:t xml:space="preserve"> tražbin</w:t>
      </w:r>
      <w:r>
        <w:t>a</w:t>
      </w:r>
      <w:r w:rsidRPr="00C02E6E">
        <w:t xml:space="preserve"> stečajnih vjerovnika</w:t>
      </w:r>
    </w:p>
    <w:p w:rsidRDefault="00C02E6E" w:rsidP="00C02E6E" w:rsidR="00C02E6E" w:rsidRPr="00C02E6E">
      <w:pPr>
        <w:jc w:val="both"/>
      </w:pPr>
    </w:p>
    <w:p w:rsidRDefault="00C02E6E" w:rsidP="00C02E6E" w:rsidR="00C02E6E" w:rsidRPr="00C02E6E">
      <w:pPr>
        <w:jc w:val="both"/>
        <w:rPr>
          <w:b/>
        </w:rPr>
      </w:pPr>
      <w:r w:rsidRPr="00C02E6E">
        <w:rPr>
          <w:b/>
        </w:rPr>
        <w:t xml:space="preserve">       </w:t>
      </w:r>
      <w:r w:rsidRPr="00C02E6E">
        <w:rPr>
          <w:b/>
        </w:rPr>
        <w:tab/>
        <w:t>drugi viši isplatni red</w:t>
      </w:r>
    </w:p>
    <w:p w:rsidRDefault="00C02E6E" w:rsidP="00C02E6E" w:rsidR="00C02E6E" w:rsidRPr="00C02E6E">
      <w:pPr>
        <w:jc w:val="both"/>
      </w:pPr>
    </w:p>
    <w:p w:rsidRDefault="00C02E6E" w:rsidP="00C02E6E" w:rsidR="00C02E6E" w:rsidRPr="00C02E6E">
      <w:pPr>
        <w:jc w:val="both"/>
      </w:pPr>
      <w:r>
        <w:tab/>
      </w:r>
      <w:r w:rsidRPr="00C02E6E">
        <w:t xml:space="preserve">ANITA ZORNIĆ, OIB 18387801264 i </w:t>
      </w:r>
    </w:p>
    <w:p w:rsidRDefault="00C02E6E" w:rsidP="00C02E6E" w:rsidR="00C02E6E" w:rsidRPr="00C02E6E">
      <w:pPr>
        <w:jc w:val="both"/>
      </w:pPr>
      <w:r w:rsidRPr="00C02E6E">
        <w:tab/>
        <w:t xml:space="preserve">SEFER ZORNIĆ, OIB 58290223990, </w:t>
      </w:r>
    </w:p>
    <w:p w:rsidRDefault="00C02E6E" w:rsidP="00C02E6E" w:rsidR="00C02E6E">
      <w:pPr>
        <w:jc w:val="both"/>
      </w:pPr>
      <w:r w:rsidRPr="00C02E6E">
        <w:tab/>
        <w:t>Republika Slovenija, Celje, Drapšinova 1/b</w:t>
      </w:r>
      <w:r w:rsidRPr="00C02E6E">
        <w:tab/>
      </w:r>
      <w:r w:rsidRPr="00C02E6E">
        <w:tab/>
      </w:r>
      <w:r>
        <w:tab/>
      </w:r>
      <w:r>
        <w:tab/>
        <w:t xml:space="preserve">  355.179,55 kn</w:t>
      </w:r>
    </w:p>
    <w:p w:rsidRDefault="00B3709D" w:rsidP="00E1751E" w:rsidR="00B3709D">
      <w:pPr>
        <w:jc w:val="center"/>
        <w:rPr>
          <w:b/>
        </w:rPr>
      </w:pPr>
    </w:p>
    <w:p w:rsidRDefault="00C02E6E" w:rsidP="00C02E6E" w:rsidR="00C02E6E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</w:t>
      </w:r>
      <w:r>
        <w:rPr>
          <w:lang w:eastAsia="en-US"/>
        </w:rPr>
        <w:t xml:space="preserve">ih 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</w:t>
      </w:r>
      <w:r w:rsidRPr="00C02E6E">
        <w:t>ANIT</w:t>
      </w:r>
      <w:r>
        <w:t>E</w:t>
      </w:r>
      <w:r w:rsidRPr="00C02E6E">
        <w:t xml:space="preserve"> ZORNIĆ, OIB 18387801264 i </w:t>
      </w:r>
      <w:r>
        <w:t>S</w:t>
      </w:r>
      <w:r w:rsidRPr="00C02E6E">
        <w:t>EFER</w:t>
      </w:r>
      <w:r>
        <w:t xml:space="preserve">A </w:t>
      </w:r>
      <w:r w:rsidRPr="00C02E6E">
        <w:t>ZORNIĆ, OIB 58290223990, Republika Slovenija, Celje, Drapšinova 1/b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355.179,55 </w:t>
      </w:r>
      <w:r w:rsidRPr="00764818">
        <w:rPr>
          <w:lang w:eastAsia="en-US"/>
        </w:rPr>
        <w:t>kn.</w:t>
      </w:r>
    </w:p>
    <w:p w:rsidRDefault="00C02E6E" w:rsidP="00C02E6E" w:rsidR="00C02E6E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ci</w:t>
      </w:r>
      <w:r w:rsidRPr="00C02E6E">
        <w:t xml:space="preserve"> ANIT</w:t>
      </w:r>
      <w:r>
        <w:t>A</w:t>
      </w:r>
      <w:r w:rsidRPr="00C02E6E">
        <w:t xml:space="preserve"> ZORNIĆ, OIB 18387801264 i </w:t>
      </w:r>
      <w:r>
        <w:t>S</w:t>
      </w:r>
      <w:r w:rsidRPr="00C02E6E">
        <w:t>EFER</w:t>
      </w:r>
      <w:r>
        <w:t xml:space="preserve"> </w:t>
      </w:r>
      <w:r w:rsidRPr="00C02E6E">
        <w:t>ZORNIĆ, OIB 58290223990, Republika Slovenija, Celje, Drapšinova 1/b</w:t>
      </w:r>
      <w:r>
        <w:rPr>
          <w:lang w:eastAsia="en-US"/>
        </w:rPr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u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pokretanje parnice protiv stečajnog dužnika radi utvrđivanja osporene tražbine u iznosu od 355.179,55 kn, u roku od osam dana od dana pravomoćnosti rješenja o upućivanju u parnicu, inače će se smatrati da je odustao od prava na vođenje parnice. </w:t>
      </w:r>
    </w:p>
    <w:p w:rsidRDefault="00C02E6E" w:rsidP="00C02E6E" w:rsidR="00C02E6E">
      <w:pPr>
        <w:jc w:val="both"/>
        <w:rPr>
          <w:b/>
        </w:rPr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C02E6E">
        <w:rPr>
          <w:rFonts w:cs="Times New Roman" w:hAnsi="Times New Roman" w:ascii="Times New Roman"/>
          <w:sz w:val="24"/>
          <w:szCs w:val="24"/>
        </w:rPr>
        <w:t>14</w:t>
      </w:r>
      <w:r w:rsidR="00B3709D">
        <w:rPr>
          <w:rFonts w:cs="Times New Roman" w:hAnsi="Times New Roman" w:ascii="Times New Roman"/>
          <w:sz w:val="24"/>
          <w:szCs w:val="24"/>
        </w:rPr>
        <w:t>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C02E6E">
        <w:rPr>
          <w:rFonts w:cs="Times New Roman" w:hAnsi="Times New Roman" w:ascii="Times New Roman"/>
          <w:sz w:val="24"/>
          <w:szCs w:val="24"/>
        </w:rPr>
        <w:t>točki I. izreke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C02E6E" w:rsidR="00C02E6E" w:rsidRPr="00C02E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02E6E" w:rsidRPr="00C02E6E">
        <w:rPr>
          <w:rFonts w:cs="Times New Roman" w:hAnsi="Times New Roman" w:ascii="Times New Roman"/>
          <w:sz w:val="24"/>
          <w:szCs w:val="24"/>
        </w:rPr>
        <w:t>Stečajni upravitelj osporio je tražbinu drugog višeg isplatnog reda stečajn</w:t>
      </w:r>
      <w:r w:rsidR="00C02E6E">
        <w:rPr>
          <w:rFonts w:cs="Times New Roman" w:hAnsi="Times New Roman" w:ascii="Times New Roman"/>
          <w:sz w:val="24"/>
          <w:szCs w:val="24"/>
        </w:rPr>
        <w:t>ih</w:t>
      </w:r>
      <w:r w:rsidR="00C02E6E" w:rsidRPr="00C02E6E">
        <w:rPr>
          <w:rFonts w:cs="Times New Roman" w:hAnsi="Times New Roman" w:ascii="Times New Roman"/>
          <w:sz w:val="24"/>
          <w:szCs w:val="24"/>
        </w:rPr>
        <w:t xml:space="preserve"> vjerovnika ANITE ZORNIĆ, OIB 18387801264 i SEFERA ZORNIĆ, OIB 58290223990, Republika Slovenija, Celje, Drapšinova 1/b u iznosu od </w:t>
      </w:r>
      <w:r w:rsidR="00C02E6E">
        <w:rPr>
          <w:rFonts w:cs="Times New Roman" w:hAnsi="Times New Roman" w:ascii="Times New Roman"/>
          <w:sz w:val="24"/>
          <w:szCs w:val="24"/>
        </w:rPr>
        <w:t>355.179,55</w:t>
      </w:r>
      <w:r w:rsidR="00C02E6E" w:rsidRPr="00C02E6E">
        <w:rPr>
          <w:rFonts w:cs="Times New Roman" w:hAnsi="Times New Roman" w:ascii="Times New Roman"/>
          <w:sz w:val="24"/>
          <w:szCs w:val="24"/>
        </w:rPr>
        <w:t xml:space="preserve"> kn </w:t>
      </w:r>
      <w:r w:rsidR="00C02E6E">
        <w:rPr>
          <w:rFonts w:cs="Times New Roman" w:hAnsi="Times New Roman" w:ascii="Times New Roman"/>
          <w:sz w:val="24"/>
          <w:szCs w:val="24"/>
        </w:rPr>
        <w:t xml:space="preserve">budući vjerovnici uz prijavu tražbine nisu priložili dokumentaciju iz koje proizlazi osnovanost tražbine. </w:t>
      </w:r>
    </w:p>
    <w:p w:rsidRDefault="00C02E6E" w:rsidP="00C02E6E" w:rsidR="00C15F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st.1. SZ-a,  uputiti na parnicu protiv stečajnog dužnika radi utvrđivanja osporene tražbine.</w:t>
      </w:r>
    </w:p>
    <w:p w:rsidRDefault="00C02E6E" w:rsidP="00042DC5" w:rsidR="00C02E6E" w:rsidRPr="00253D10">
      <w:pPr>
        <w:pStyle w:val="Bezproreda"/>
        <w:ind w:firstLine="708"/>
        <w:jc w:val="both"/>
      </w:pP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C02E6E">
        <w:t>14</w:t>
      </w:r>
      <w:r w:rsidR="00B3709D">
        <w:t>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4939D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</w:t>
      </w:r>
      <w:r w:rsidR="00042DC5">
        <w:t>S</w:t>
      </w:r>
      <w:r w:rsidRPr="00253D10">
        <w:t>udac</w:t>
      </w:r>
    </w:p>
    <w:p w:rsidRDefault="0030222D" w:rsidP="004939D0" w:rsidR="00ED0BEF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B3709D" w:rsidP="0030222D" w:rsidR="00B3709D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447E4E" w:rsidP="006B5DF1" w:rsidR="00447E4E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C02E6E">
        <w:rPr>
          <w:sz w:val="20"/>
          <w:szCs w:val="20"/>
        </w:rPr>
        <w:t>Nada Barišić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02E6E">
        <w:rPr>
          <w:sz w:val="20"/>
          <w:szCs w:val="20"/>
        </w:rPr>
        <w:t>14</w:t>
      </w:r>
      <w:r w:rsidR="00B3709D">
        <w:rPr>
          <w:sz w:val="20"/>
          <w:szCs w:val="20"/>
        </w:rPr>
        <w:t>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9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C02E6E">
      <w:t>1123</w:t>
    </w:r>
    <w:r w:rsidR="00680D33">
      <w:t>/16-</w:t>
    </w:r>
    <w:r w:rsidR="00C02E6E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8F65B8"/>
    <w:multiLevelType w:val="hybridMultilevel"/>
    <w:tmpl w:val="1818D8B4"/>
    <w:lvl w:tplc="6D20E2D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47E4E"/>
    <w:rsid w:val="004645C9"/>
    <w:rsid w:val="004828A8"/>
    <w:rsid w:val="004939D0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02E6E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2E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3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9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9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9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9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2E6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3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9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9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9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9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2746</properties:Characters>
  <properties:Lines>85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2016-12-14T09:31:00Z</dcterms:created>
  <dc:creator>rcerneka</dc:creator>
  <cp:lastModifiedBy>Jasna Radulović</cp:lastModifiedBy>
  <cp:lastPrinted>2016-12-14T09:32:00Z</cp:lastPrinted>
  <dcterms:modified xmlns:xsi="http://www.w3.org/2001/XMLSchema-instance" xsi:type="dcterms:W3CDTF">2016-12-14T10:00:00Z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