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aeb" w14:paraId="9518aeb" w:rsidRDefault="007C61CF" w:rsidP="00047B53" w:rsidR="007C61CF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047B53" w:rsidR="001065A0" w:rsidRPr="00047B5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C61C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47B53" w:rsidP="00AA6BCF" w:rsidR="00047B5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47B53" w:rsidP="00047B53" w:rsidR="00047B5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47B53" w:rsidP="00047B53" w:rsidR="00047B5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47B5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47B5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26DC1">
        <w:rPr>
          <w:rFonts w:cs="Calibri" w:eastAsia="Arial Unicode MS" w:hAnsi="Calibri" w:ascii="Calibri"/>
          <w:kern w:val="1"/>
          <w:lang w:eastAsia="ar-SA" w:val="hr-HR"/>
        </w:rPr>
        <w:t>VEDRANA RUŽIĆ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47B5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7C61CF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826DC1">
        <w:rPr>
          <w:rFonts w:cs="Calibri" w:eastAsia="Arial Unicode MS" w:hAnsi="Calibri" w:ascii="Calibri"/>
          <w:kern w:val="1"/>
          <w:lang w:eastAsia="ar-SA" w:val="hr-HR"/>
        </w:rPr>
        <w:t>234</w:t>
      </w:r>
      <w:r w:rsidR="001D182A" w:rsidRPr="001D182A">
        <w:rPr>
          <w:rFonts w:cs="Calibri" w:hAnsi="Calibri" w:ascii="Calibri"/>
        </w:rPr>
        <w:t>.</w:t>
      </w:r>
      <w:r w:rsidR="00826DC1">
        <w:rPr>
          <w:rFonts w:cs="Calibri" w:hAnsi="Calibri" w:ascii="Calibri"/>
        </w:rPr>
        <w:t>250</w:t>
      </w:r>
      <w:r w:rsidR="001D182A" w:rsidRPr="001D182A">
        <w:rPr>
          <w:rFonts w:cs="Calibri" w:hAnsi="Calibri" w:ascii="Calibri"/>
        </w:rPr>
        <w:t>,</w:t>
      </w:r>
      <w:r w:rsidR="00826DC1">
        <w:rPr>
          <w:rFonts w:cs="Calibri" w:hAnsi="Calibri" w:ascii="Calibri"/>
        </w:rPr>
        <w:t>19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26DC1">
        <w:rPr>
          <w:rFonts w:cs="Calibri" w:eastAsia="Arial Unicode MS" w:hAnsi="Calibri" w:ascii="Calibri"/>
          <w:kern w:val="1"/>
          <w:lang w:eastAsia="ar-SA" w:val="hr-HR"/>
        </w:rPr>
        <w:t>212.850,19</w:t>
      </w:r>
      <w:r w:rsidR="001D182A" w:rsidRPr="001D182A">
        <w:rPr>
          <w:rFonts w:cs="Calibri" w:hAnsi="Calibri" w:ascii="Calibri"/>
        </w:rPr>
        <w:t xml:space="preserve"> kn</w:t>
      </w:r>
      <w:r w:rsidR="00047B53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26DC1">
        <w:rPr>
          <w:rFonts w:cs="Calibri" w:eastAsia="Arial Unicode MS" w:hAnsi="Calibri" w:ascii="Calibri"/>
          <w:kern w:val="1"/>
          <w:lang w:eastAsia="ar-SA" w:val="hr-HR"/>
        </w:rPr>
        <w:t>21</w:t>
      </w:r>
      <w:r w:rsidR="001D182A" w:rsidRPr="001D182A">
        <w:rPr>
          <w:rFonts w:cs="Calibri" w:hAnsi="Calibri" w:ascii="Calibri"/>
        </w:rPr>
        <w:t>.</w:t>
      </w:r>
      <w:r w:rsidR="00826DC1">
        <w:rPr>
          <w:rFonts w:cs="Calibri" w:hAnsi="Calibri" w:ascii="Calibri"/>
        </w:rPr>
        <w:t>4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47B5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47B5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47B53" w:rsidRPr="00047B5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047B53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47B5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47B53" w:rsidP="001D182A" w:rsidR="00047B5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039E5" w:rsidP="00AA6BCF" w:rsidR="006039E5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DC1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VEDRANA RUŽIĆ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Vinkovačka 18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34872239214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DC1" w:rsidP="00826DC1" w:rsidR="00826DC1" w:rsidRPr="00826DC1">
            <w:pPr>
              <w:rPr>
                <w:rFonts w:cs="Calibri" w:hAnsi="Calibri" w:ascii="Calibri"/>
              </w:rPr>
            </w:pPr>
            <w:r w:rsidRPr="00826DC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26DC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234.250,19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DC1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212.850,19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DC1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21.4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047B53" w:rsidP="00047B53" w:rsidR="00047B5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47B53" w:rsidP="00047B53" w:rsidR="00047B5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E7712" w:rsidP="00AC533D" w:rsidR="00AC533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33D" w:rsidP="00AC533D" w:rsidR="00AC533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C533D" w:rsidP="00AC533D" w:rsidR="00AC533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C533D" w:rsidP="00AC533D" w:rsidR="00AC533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37" w:rsidR="00401237">
      <w:pPr>
        <w:spacing w:after="0"/>
      </w:pPr>
      <w:r>
        <w:separator/>
      </w:r>
    </w:p>
  </w:endnote>
  <w:endnote w:id="0" w:type="continuationSeparator">
    <w:p w:rsidRDefault="00401237" w:rsidR="004012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B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37" w:rsidR="00401237">
      <w:pPr>
        <w:spacing w:after="0"/>
      </w:pPr>
      <w:r>
        <w:separator/>
      </w:r>
    </w:p>
  </w:footnote>
  <w:footnote w:id="0" w:type="continuationSeparator">
    <w:p w:rsidRDefault="00401237" w:rsidR="0040123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B8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5CAB1D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3B63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47B53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1237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0EF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4CD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E7712"/>
    <w:rsid w:val="005F00EE"/>
    <w:rsid w:val="005F169A"/>
    <w:rsid w:val="005F5704"/>
    <w:rsid w:val="005F6CE5"/>
    <w:rsid w:val="006039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61C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6DC1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A7E1C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533D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5050"/>
    <w:rsid w:val="00B8712D"/>
    <w:rsid w:val="00B93195"/>
    <w:rsid w:val="00B93DCB"/>
    <w:rsid w:val="00BA20C7"/>
    <w:rsid w:val="00BA3CE0"/>
    <w:rsid w:val="00BA7F48"/>
    <w:rsid w:val="00BB1929"/>
    <w:rsid w:val="00BB32DD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B82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6029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0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B8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B82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B82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B82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0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B8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B82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B82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B82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4EE93-242C-4015-A2E2-079206BFB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1444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St-651/2017-330 / Podnesak - Podnesak (-330.docx)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