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69e1" w14:paraId="00269e1" w:rsidRDefault="0093750A" w:rsidP="0093750A" w:rsidR="0093750A">
      <w:pPr>
        <w15:collapsed w:val="false"/>
      </w:pPr>
      <w:bookmarkStart w:name="_GoBack" w:id="0"/>
      <w:bookmarkEnd w:id="0"/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DD54A9">
        <w:t>82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DD54A9">
        <w:t>PRINT-ING d.o.o. BJELOVAR, M. J. Zagorke 17, OIB: 41318865008,</w:t>
      </w:r>
      <w:r w:rsidR="00C11D81">
        <w:t xml:space="preserve"> </w:t>
      </w:r>
      <w:r>
        <w:t>koji se vodi kod ovoga suda pod brojem St-</w:t>
      </w:r>
      <w:r w:rsidR="00DD54A9">
        <w:t>82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DD54A9" w:rsidP="00913FF5" w:rsidR="0093750A">
      <w:r>
        <w:t>I. Na dan 21</w:t>
      </w:r>
      <w:r w:rsidR="00092BD7">
        <w:t xml:space="preserve">. rujna 2015. </w:t>
      </w:r>
      <w:r w:rsidR="00055253">
        <w:t>dužnik u Očevidniku redoslijeda osnova za plaćanje ime evidentirane neizvršene osnove za plaćanj</w:t>
      </w:r>
      <w:r>
        <w:t>e u ukupnom iznosu od 10.639,45</w:t>
      </w:r>
      <w:r w:rsidR="00055253">
        <w:t xml:space="preserve"> 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r w:rsidR="00DD54A9">
        <w:t xml:space="preserve">Davorin </w:t>
      </w:r>
      <w:proofErr w:type="spellStart"/>
      <w:r w:rsidR="00DD54A9">
        <w:t>Hribljan</w:t>
      </w:r>
      <w:proofErr w:type="spellEnd"/>
      <w:r w:rsidR="00DD54A9">
        <w:t xml:space="preserve"> iz Bjelovara, Marije Jurić Zagorke 17, OIB: 63522232272</w:t>
      </w:r>
      <w:r w:rsidR="00A9703E">
        <w:t>,</w:t>
      </w:r>
      <w:r>
        <w:t xml:space="preserve"> 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A9703E">
        <w:t xml:space="preserve">6.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1A3331" w:rsidP="001A3331" w:rsidR="001A3331">
      <w:pPr>
        <w:pStyle w:val="Bezproreda"/>
      </w:pPr>
      <w:r>
        <w:t>Bjelovar, 6. X 2015.</w:t>
      </w:r>
    </w:p>
    <w:p w:rsidRDefault="0093750A" w:rsidP="00913FF5" w:rsidR="0093750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43DBC"/>
    <w:rsid w:val="005E2A4E"/>
    <w:rsid w:val="00913FF5"/>
    <w:rsid w:val="0093750A"/>
    <w:rsid w:val="00A9703E"/>
    <w:rsid w:val="00C11D81"/>
    <w:rsid w:val="00DB052E"/>
    <w:rsid w:val="00DD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D5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D5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St-82/2015-2</izvorni_sadrzaj>
    <derivirana_varijabla naziv="DomainObject.Oznaka_1">St-82/2015-2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PRINT-ING društvo s ograničenom odgovornošću za grafički inženjering, proizvodnju, trgovinu i usluge, Bjelovar</izvorni_sadrzaj>
    <derivirana_varijabla naziv="DomainObject.Predmet.ProtustrankaFormated_1">  PRINT-ING društvo s ograničenom odgovornošću za grafički inženjering, proizvodnju, trgovinu i usluge, Bjelovar</derivirana_varijabla>
  </DomainObject.Predmet.ProtustrankaFormated>
  <DomainObject.Predmet.ProtustrankaFormatedOIB>
    <izvorni_sadrzaj>  PRINT-ING društvo s ograničenom odgovornošću za grafički inženjering, proizvodnju, trgovinu i usluge, Bjelovar, OIB 41318865008</izvorni_sadrzaj>
    <derivirana_varijabla naziv="DomainObject.Predmet.ProtustrankaFormatedOIB_1">  PRINT-ING društvo s ograničenom odgovornošću za grafički inženjering, proizvodnju, trgovinu i usluge, Bjelovar, OIB 41318865008</derivirana_varijabla>
  </DomainObject.Predmet.ProtustrankaFormatedOIB>
  <DomainObject.Predmet.ProtustrankaFormatedWithAdress>
    <izvorni_sadrzaj> PRINT-ING društvo s ograničenom odgovornošću za grafički inženjering, proizvodnju, trgovinu i usluge, Bjelovar, M.J. Zagorke 17, 43000 Bjelovar</izvorni_sadrzaj>
    <derivirana_varijabla naziv="DomainObject.Predmet.ProtustrankaFormatedWithAdress_1"> PRINT-ING društvo s ograničenom odgovornošću za grafički inženjering, proizvodnju, trgovinu i usluge, Bjelovar, M.J. Zagorke 17, 43000 Bjelovar</derivirana_varijabla>
  </DomainObject.Predmet.ProtustrankaFormatedWithAdress>
  <DomainObject.Predmet.ProtustrankaFormatedWithAdressOIB>
    <izvorni_sadrzaj> PRINT-ING društvo s ograničenom odgovornošću za grafički inženjering, proizvodnju, trgovinu i usluge, Bjelovar, OIB 41318865008, M.J. Zagorke 17, 43000 Bjelovar</izvorni_sadrzaj>
    <derivirana_varijabla naziv="DomainObject.Predmet.ProtustrankaFormatedWithAdressOIB_1"> PRINT-ING društvo s ograničenom odgovornošću za grafički inženjering, proizvodnju, trgovinu i usluge, Bjelovar, OIB 41318865008, M.J. Zagorke 17, 43000 Bjelovar</derivirana_varijabla>
  </DomainObject.Predmet.ProtustrankaFormatedWithAdressOIB>
  <DomainObject.Predmet.ProtustrankaWithAdress>
    <izvorni_sadrzaj>PRINT-ING društvo s ograničenom odgovornošću za grafički inženjering, proizvodnju, trgovinu i usluge, Bjelovar M.J. Zagorke 17, 43000 Bjelovar</izvorni_sadrzaj>
    <derivirana_varijabla naziv="DomainObject.Predmet.ProtustrankaWithAdress_1">PRINT-ING društvo s ograničenom odgovornošću za grafički inženjering, proizvodnju, trgovinu i usluge, Bjelovar M.J. Zagorke 17, 43000 Bjelovar</derivirana_varijabla>
  </DomainObject.Predmet.ProtustrankaWithAdress>
  <DomainObject.Predmet.ProtustrankaWith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WithAdressOIB_1">PRINT-ING društvo s ograničenom odgovornošću za grafički inženjering, proizvodnju, trgovinu i usluge, Bjelovar, OIB 41318865008, M.J. Zagorke 17, 43000 Bjelovar</derivirana_varijabla>
  </DomainObject.Predmet.ProtustrankaWithAdressOIB>
  <DomainObject.Predmet.ProtustrankaNazivFormated>
    <izvorni_sadrzaj>PRINT-ING društvo s ograničenom odgovornošću za grafički inženjering, proizvodnju, trgovinu i usluge, Bjelovar</izvorni_sadrzaj>
    <derivirana_varijabla naziv="DomainObject.Predmet.ProtustrankaNazivFormated_1">PRINT-ING društvo s ograničenom odgovornošću za grafički inženjering, proizvodnju, trgovinu i usluge, Bjelovar</derivirana_varijabla>
  </DomainObject.Predmet.ProtustrankaNazivFormated>
  <DomainObject.Predmet.ProtustrankaNazivFormatedOIB>
    <izvorni_sadrzaj>PRINT-ING društvo s ograničenom odgovornošću za grafički inženjering, proizvodnju, trgovinu i usluge, Bjelovar, OIB 41318865008</izvorni_sadrzaj>
    <derivirana_varijabla naziv="DomainObject.Predmet.ProtustrankaNazivFormatedOIB_1">PRINT-ING društvo s ograničenom odgovornošću za grafički inženjering, proizvodnju, trgovinu i usluge, Bjelovar, OIB 41318865008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PRINT-ING društvo s ograničenom odgovornošću za grafički inženjering, proizvodnju, trgovinu i usluge, Bjelovar</item>
    </izvorni_sadrzaj>
    <derivirana_varijabla naziv="DomainObject.Predmet.ProtuStrankaListFormated_1">
      <item>PRINT-ING društvo s ograničenom odgovornošću za grafički inženjering, proizvodnju, trgovinu i usluge, Bjelovar</item>
    </derivirana_varijabla>
  </DomainObject.Predmet.ProtuStrankaListFormated>
  <DomainObject.Predmet.ProtuStrankaList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FormatedOIB_1">
      <item>PRINT-ING društvo s ograničenom odgovornošću za grafički inženjering, proizvodnju, trgovinu i usluge, Bjelovar, OIB 41318865008</item>
    </derivirana_varijabla>
  </DomainObject.Predmet.ProtuStrankaListFormatedOIB>
  <DomainObject.Predmet.ProtuStrankaListFormatedWithAdress>
    <izvorni_sadrzaj>
      <item>PRINT-ING društvo s ograničenom odgovornošću za grafički inženjering, proizvodnju, trgovinu i usluge, Bjelovar, M.J. Zagorke 17, 43000 Bjelovar</item>
    </izvorni_sadrzaj>
    <derivirana_varijabla naziv="DomainObject.Predmet.ProtuStrankaListFormatedWithAdress_1">
      <item>PRINT-ING društvo s ograničenom odgovornošću za grafički inženjering, proizvodnju, trgovinu i usluge, Bjelovar, M.J. Zagorke 17, 43000 Bjelovar</item>
    </derivirana_varijabla>
  </DomainObject.Predmet.ProtuStrankaListFormatedWithAdress>
  <DomainObject.Predmet.ProtuStrankaListFormatedWithAdressOIB>
    <izvorni_sadrzaj>
      <item>PRINT-ING društvo s ograničenom odgovornošću za grafički inženjering, proizvodnju, trgovinu i usluge, Bjelovar, OIB 41318865008, M.J. Zagorke 17, 43000 Bjelovar</item>
    </izvorni_sadrzaj>
    <derivirana_varijabla naziv="DomainObject.Predmet.ProtuStrankaListFormatedWithAdressOIB_1">
      <item>PRINT-ING društvo s ograničenom odgovornošću za grafički inženjering, proizvodnju, trgovinu i usluge, Bjelovar, OIB 41318865008, M.J. Zagorke 17, 43000 Bjelovar</item>
    </derivirana_varijabla>
  </DomainObject.Predmet.ProtuStrankaListFormatedWithAdressOIB>
  <DomainObject.Predmet.ProtuStrankaListNazivFormated>
    <izvorni_sadrzaj>
      <item>PRINT-ING društvo s ograničenom odgovornošću za grafički inženjering, proizvodnju, trgovinu i usluge, Bjelovar</item>
    </izvorni_sadrzaj>
    <derivirana_varijabla naziv="DomainObject.Predmet.ProtuStrankaListNazivFormated_1">
      <item>PRINT-ING društvo s ograničenom odgovornošću za grafički inženjering, proizvodnju, trgovinu i usluge, Bjelovar</item>
    </derivirana_varijabla>
  </DomainObject.Predmet.ProtuStrankaListNazivFormated>
  <DomainObject.Predmet.ProtuStrankaListNaziv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NazivFormatedOIB_1">
      <item>PRINT-ING društvo s ograničenom odgovornošću za grafički inženjering, proizvodnju, trgovinu i usluge, Bjelovar, OIB 41318865008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St-82/2015-2</izvorni_sadrzaj>
    <derivirana_varijabla naziv="DomainObject.PoslovniBrojDokumenta_1">St-82/2015-2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PRINT-ING društvo s ograničenom odgovornošću za grafički inženjering, proizvodnju, trgovinu i usluge, Bjelovar</izvorni_sadrzaj>
    <derivirana_varijabla naziv="DomainObject.Predmet.ProtustrankaIDrugi_1">PRINT-ING društvo s ograničenom odgovornošću za grafički inženjering, proizvodnju, trgovinu i usluge, Bjelovar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IDrugiAdressOIB_1">PRINT-ING društvo s ograničenom odgovornošću za grafički inženjering, proizvodnju, trgovinu i usluge, Bjelovar, OIB 41318865008, M.J. Zagorke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PRINT-ING društvo s ograničenom odgovornošću za grafički inženjering, proizvodnju, trgovinu i usluge, Bjelovar</item>
    </izvorni_sadrzaj>
    <derivirana_varijabla naziv="DomainObject.Predmet.SudioniciListNaziv_1">
      <item>FINANCIJSKA AGENCIJA, RC ZAGREB, Podružnica Bjelovar</item>
      <item>PRINT-ING društvo s ograničenom odgovornošću za grafički inženjering, proizvodnju, trgovinu i usluge, Bjelovar</item>
    </derivirana_varijabla>
  </DomainObject.Predmet.SudioniciListNaziv>
  <DomainObject.Predmet.SudioniciListAdressOIB>
    <izvorni_sadrzaj>
      <item>FINANCIJSKA AGENCIJA, RC ZAGREB, Podružnica Bjelovar, F. Supila 4,43000 Bjelovar</item>
      <item>PRINT-ING društvo s ograničenom odgovornošću za grafički inženjering, proizvodnju, trgovinu i usluge, Bjelovar, OIB 41318865008, M.J. Zagorke 17,43000 Bjelovar</item>
    </izvorni_sadrzaj>
    <derivirana_varijabla naziv="DomainObject.Predmet.SudioniciListAdressOIB_1">
      <item>FINANCIJSKA AGENCIJA, RC ZAGREB, Podružnica Bjelovar, F. Supila 4,43000 Bjelovar</item>
      <item>PRINT-ING društvo s ograničenom odgovornošću za grafički inženjering, proizvodnju, trgovinu i usluge, Bjelovar, OIB 41318865008, M.J. Zagorke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41318865008</item>
    </izvorni_sadrzaj>
    <derivirana_varijabla naziv="DomainObject.Predmet.SudioniciListNazivOIB_1">
      <item>, OIB null</item>
      <item>, OIB 41318865008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1620</properties:Characters>
  <properties:Lines>36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2015-10-06T12:26:00Z</cp:lastPrinted>
  <dcterms:modified xmlns:xsi="http://www.w3.org/2001/XMLSchema-instance" xsi:type="dcterms:W3CDTF">2015-10-06T12:26:00Z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