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91d6" w14:paraId="f0391d6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F91280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F91280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F9128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F91280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F91280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F91280">
        <w:rPr>
          <w:rFonts w:hAnsi="Times New Roman" w:ascii="Times New Roman"/>
          <w:sz w:val="24"/>
          <w:szCs w:val="24"/>
          <w:lang w:val="hr-HR"/>
        </w:rPr>
        <w:t>Gorana</w:t>
      </w:r>
      <w:r w:rsidRPr="00F9128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F91280">
        <w:rPr>
          <w:rFonts w:hAnsi="Times New Roman" w:ascii="Times New Roman"/>
          <w:sz w:val="24"/>
          <w:szCs w:val="24"/>
          <w:lang w:val="hr-HR"/>
        </w:rPr>
        <w:t>Radanovića</w:t>
      </w:r>
      <w:r w:rsidRPr="00F91280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F912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91280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SERVICE TEAM, d.o.o.</w:t>
      </w:r>
      <w:r w:rsidRPr="00F9128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Kaštel Sućurac (Grad Kaštela)</w:t>
      </w:r>
      <w:r w:rsidRPr="00F9128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Gospin put 23</w:t>
      </w:r>
      <w:r w:rsidRPr="00F91280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76556923807</w:t>
      </w:r>
      <w:r w:rsidRPr="00F91280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060117824</w:t>
      </w:r>
      <w:r w:rsidRPr="00F9128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F91280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C03EE">
        <w:rPr>
          <w:rFonts w:hAnsi="Times New Roman" w:ascii="Times New Roman"/>
          <w:sz w:val="24"/>
          <w:szCs w:val="24"/>
          <w:lang w:val="hr-HR"/>
        </w:rPr>
        <w:t>13</w:t>
      </w:r>
      <w:r w:rsidR="009D244E" w:rsidRPr="00F9128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lipnja</w:t>
      </w:r>
      <w:r w:rsidRPr="00F91280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SERVICE TEAM, d.o.o., Kaštel Sućurac (Grad Kaštela), Gospin put 23, OIB: 76556923807, MBS: 060117824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>
        <w:rPr>
          <w:rFonts w:hAnsi="Times New Roman" w:ascii="Times New Roman"/>
          <w:sz w:val="24"/>
          <w:szCs w:val="24"/>
          <w:lang w:val="hr-HR"/>
        </w:rPr>
        <w:t>29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4C03EE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4C03EE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Pr="00F91280">
        <w:rPr>
          <w:rFonts w:hAnsi="Times New Roman" w:ascii="Times New Roman"/>
          <w:sz w:val="24"/>
          <w:szCs w:val="24"/>
          <w:lang w:val="hr-HR"/>
        </w:rPr>
        <w:t>SERVICE TEAM, d.o.o., Kaštel Sućurac (Grad Kaštela), Gospin put 23, OIB: 76556923807, MBS: 060117824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4C03EE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>
        <w:rPr>
          <w:rFonts w:hAnsi="Times New Roman" w:ascii="Times New Roman"/>
          <w:sz w:val="24"/>
          <w:szCs w:val="24"/>
          <w:lang w:val="hr-HR"/>
        </w:rPr>
        <w:t>1714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>
        <w:rPr>
          <w:rFonts w:hAnsi="Times New Roman" w:ascii="Times New Roman"/>
          <w:sz w:val="24"/>
          <w:szCs w:val="24"/>
          <w:lang w:val="hr-HR"/>
        </w:rPr>
        <w:t>508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>863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>52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4C03EE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4C03EE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A675C3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F44B02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F705BD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>
        <w:rPr>
          <w:rFonts w:hAnsi="Times New Roman" w:ascii="Times New Roman"/>
          <w:sz w:val="24"/>
          <w:szCs w:val="24"/>
          <w:lang w:val="hr-HR"/>
        </w:rPr>
        <w:t xml:space="preserve">18. travnja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4C03EE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>
        <w:rPr>
          <w:rFonts w:hAnsi="Times New Roman" w:ascii="Times New Roman"/>
          <w:sz w:val="24"/>
          <w:szCs w:val="24"/>
          <w:lang w:val="hr-HR"/>
        </w:rPr>
        <w:t>26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travnja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111DC0">
        <w:rPr>
          <w:rFonts w:hAnsi="Times New Roman" w:ascii="Times New Roman"/>
          <w:sz w:val="24"/>
          <w:szCs w:val="24"/>
          <w:lang w:val="hr-HR"/>
        </w:rPr>
        <w:t>244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111DC0">
        <w:rPr>
          <w:rFonts w:hAnsi="Times New Roman" w:ascii="Times New Roman"/>
          <w:sz w:val="24"/>
          <w:szCs w:val="24"/>
          <w:lang w:val="hr-HR"/>
        </w:rPr>
        <w:t>566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111DC0">
        <w:rPr>
          <w:rFonts w:hAnsi="Times New Roman" w:ascii="Times New Roman"/>
          <w:sz w:val="24"/>
          <w:szCs w:val="24"/>
          <w:lang w:val="hr-HR"/>
        </w:rPr>
        <w:t>23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4C03EE">
        <w:rPr>
          <w:rFonts w:hAnsi="Times New Roman" w:ascii="Times New Roman"/>
          <w:sz w:val="24"/>
          <w:szCs w:val="24"/>
          <w:lang w:val="hr-HR"/>
        </w:rPr>
        <w:t>una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111DC0">
        <w:rPr>
          <w:rFonts w:hAnsi="Times New Roman" w:ascii="Times New Roman"/>
          <w:sz w:val="24"/>
          <w:szCs w:val="24"/>
          <w:lang w:val="hr-HR"/>
        </w:rPr>
        <w:t>19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111DC0">
        <w:rPr>
          <w:rFonts w:hAnsi="Times New Roman" w:ascii="Times New Roman"/>
          <w:sz w:val="24"/>
          <w:szCs w:val="24"/>
          <w:lang w:val="hr-HR"/>
        </w:rPr>
        <w:t>cijskih izvješća dužnika za 2011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A675C3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A675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5C092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A675C3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4C03EE">
        <w:rPr>
          <w:rFonts w:hAnsi="Times New Roman" w:ascii="Times New Roman"/>
          <w:sz w:val="24"/>
          <w:szCs w:val="24"/>
          <w:lang w:val="hr-HR"/>
        </w:rPr>
        <w:t>13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424001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97786" w:rsidRPr="00B97786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St-1186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St-1186/2015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11DC0"/>
    <w:rsid w:val="00126BCC"/>
    <w:rsid w:val="00165E14"/>
    <w:rsid w:val="00180B82"/>
    <w:rsid w:val="00185225"/>
    <w:rsid w:val="001D2671"/>
    <w:rsid w:val="002246E8"/>
    <w:rsid w:val="002526AC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24001"/>
    <w:rsid w:val="00482B39"/>
    <w:rsid w:val="004B0358"/>
    <w:rsid w:val="004C03EE"/>
    <w:rsid w:val="004F3825"/>
    <w:rsid w:val="00504EE0"/>
    <w:rsid w:val="005309ED"/>
    <w:rsid w:val="00547DB9"/>
    <w:rsid w:val="0056275F"/>
    <w:rsid w:val="005C0929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675C3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97786"/>
    <w:rsid w:val="00BA5043"/>
    <w:rsid w:val="00BA5F55"/>
    <w:rsid w:val="00BA7463"/>
    <w:rsid w:val="00BF619E"/>
    <w:rsid w:val="00C4393C"/>
    <w:rsid w:val="00C47EAF"/>
    <w:rsid w:val="00C525B1"/>
    <w:rsid w:val="00C52F95"/>
    <w:rsid w:val="00CE67FC"/>
    <w:rsid w:val="00D345B8"/>
    <w:rsid w:val="00D56AB9"/>
    <w:rsid w:val="00D7563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44B02"/>
    <w:rsid w:val="00F705BD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St-1186/2015</izvorni_sadrzaj>
    <derivirana_varijabla naziv="DomainObject.Predmet.OznakaBroj_1">St-1186/2015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SERVICE TEAM, d.o.o. za trgovinu i usluge, export-import</izvorni_sadrzaj>
    <derivirana_varijabla naziv="DomainObject.Predmet.ProtustrankaFormated_1">  SERVICE TEAM, d.o.o. za trgovinu i usluge, export-import</derivirana_varijabla>
  </DomainObject.Predmet.ProtustrankaFormated>
  <DomainObject.Predmet.ProtustrankaFormatedOIB>
    <izvorni_sadrzaj>  SERVICE TEAM, d.o.o. za trgovinu i usluge, export-import, OIB 76556923807</izvorni_sadrzaj>
    <derivirana_varijabla naziv="DomainObject.Predmet.ProtustrankaFormatedOIB_1">  SERVICE TEAM, d.o.o. za trgovinu i usluge, export-import, OIB 76556923807</derivirana_varijabla>
  </DomainObject.Predmet.ProtustrankaFormatedOIB>
  <DomainObject.Predmet.ProtustrankaFormatedWithAdress>
    <izvorni_sadrzaj> SERVICE TEAM, d.o.o. za trgovinu i usluge, export-import, Gospin put 23, 21212 Kaštel Sućurac</izvorni_sadrzaj>
    <derivirana_varijabla naziv="DomainObject.Predmet.ProtustrankaFormatedWithAdress_1"> SERVICE TEAM, d.o.o. za trgovinu i usluge, export-import, Gospin put 23, 21212 Kaštel Sućurac</derivirana_varijabla>
  </DomainObject.Predmet.ProtustrankaFormatedWithAdress>
  <DomainObject.Predmet.ProtustrankaFormatedWithAdressOIB>
    <izvorni_sadrzaj> SERVICE TEAM, d.o.o. za trgovinu i usluge, export-import, OIB 76556923807, Gospin put 23, 21212 Kaštel Sućurac</izvorni_sadrzaj>
    <derivirana_varijabla naziv="DomainObject.Predmet.ProtustrankaFormatedWithAdressOIB_1"> SERVICE TEAM, d.o.o. za trgovinu i usluge, export-import, OIB 76556923807, Gospin put 23, 21212 Kaštel Sućurac</derivirana_varijabla>
  </DomainObject.Predmet.ProtustrankaFormatedWithAdressOIB>
  <DomainObject.Predmet.ProtustrankaWithAdress>
    <izvorni_sadrzaj>SERVICE TEAM, d.o.o. za trgovinu i usluge, export-import Gospin put 23, 21212 Kaštel Sućurac</izvorni_sadrzaj>
    <derivirana_varijabla naziv="DomainObject.Predmet.ProtustrankaWithAdress_1">SERVICE TEAM, d.o.o. za trgovinu i usluge, export-import Gospin put 23, 21212 Kaštel Sućurac</derivirana_varijabla>
  </DomainObject.Predmet.ProtustrankaWithAdress>
  <DomainObject.Predmet.ProtustrankaWithAdressOIB>
    <izvorni_sadrzaj>SERVICE TEAM, d.o.o. za trgovinu i usluge, export-import, OIB 76556923807, Gospin put 23, 21212 Kaštel Sućurac</izvorni_sadrzaj>
    <derivirana_varijabla naziv="DomainObject.Predmet.ProtustrankaWithAdressOIB_1">SERVICE TEAM, d.o.o. za trgovinu i usluge, export-import, OIB 76556923807, Gospin put 23, 21212 Kaštel Sućurac</derivirana_varijabla>
  </DomainObject.Predmet.ProtustrankaWithAdressOIB>
  <DomainObject.Predmet.ProtustrankaNazivFormated>
    <izvorni_sadrzaj>SERVICE TEAM, d.o.o. za trgovinu i usluge, export-import</izvorni_sadrzaj>
    <derivirana_varijabla naziv="DomainObject.Predmet.ProtustrankaNazivFormated_1">SERVICE TEAM, d.o.o. za trgovinu i usluge, export-import</derivirana_varijabla>
  </DomainObject.Predmet.ProtustrankaNazivFormated>
  <DomainObject.Predmet.ProtustrankaNazivFormatedOIB>
    <izvorni_sadrzaj>SERVICE TEAM, d.o.o. za trgovinu i usluge, export-import, OIB 76556923807</izvorni_sadrzaj>
    <derivirana_varijabla naziv="DomainObject.Predmet.ProtustrankaNazivFormatedOIB_1">SERVICE TEAM, d.o.o. za trgovinu i usluge, export-import, OIB 76556923807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508863.52</izvorni_sadrzaj>
    <derivirana_varijabla naziv="DomainObject.Predmet.TrenutnaVrijednost_1">508863.52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SERVICE TEAM, d.o.o. za trgovinu i usluge, export-import</item>
    </izvorni_sadrzaj>
    <derivirana_varijabla naziv="DomainObject.Predmet.ProtuStrankaListFormated_1">
      <item>SERVICE TEAM, d.o.o. za trgovinu i usluge, export-import</item>
    </derivirana_varijabla>
  </DomainObject.Predmet.ProtuStrankaListFormated>
  <DomainObject.Predmet.ProtuStrankaListFormatedOIB>
    <izvorni_sadrzaj>
      <item>SERVICE TEAM, d.o.o. za trgovinu i usluge, export-import, OIB 76556923807</item>
    </izvorni_sadrzaj>
    <derivirana_varijabla naziv="DomainObject.Predmet.ProtuStrankaListFormatedOIB_1">
      <item>SERVICE TEAM, d.o.o. za trgovinu i usluge, export-import, OIB 76556923807</item>
    </derivirana_varijabla>
  </DomainObject.Predmet.ProtuStrankaListFormatedOIB>
  <DomainObject.Predmet.ProtuStrankaListFormatedWithAdress>
    <izvorni_sadrzaj>
      <item>SERVICE TEAM, d.o.o. za trgovinu i usluge, export-import, Gospin put 23, 21212 Kaštel Sućurac</item>
    </izvorni_sadrzaj>
    <derivirana_varijabla naziv="DomainObject.Predmet.ProtuStrankaListFormatedWithAdress_1">
      <item>SERVICE TEAM, d.o.o. za trgovinu i usluge, export-import, Gospin put 23, 21212 Kaštel Sućurac</item>
    </derivirana_varijabla>
  </DomainObject.Predmet.ProtuStrankaListFormatedWithAdress>
  <DomainObject.Predmet.ProtuStrankaListFormatedWithAdressOIB>
    <izvorni_sadrzaj>
      <item>SERVICE TEAM, d.o.o. za trgovinu i usluge, export-import, OIB 76556923807, Gospin put 23, 21212 Kaštel Sućurac</item>
    </izvorni_sadrzaj>
    <derivirana_varijabla naziv="DomainObject.Predmet.ProtuStrankaListFormatedWithAdressOIB_1">
      <item>SERVICE TEAM, d.o.o. za trgovinu i usluge, export-import, OIB 76556923807, Gospin put 23, 21212 Kaštel Sućurac</item>
    </derivirana_varijabla>
  </DomainObject.Predmet.ProtuStrankaListFormatedWithAdressOIB>
  <DomainObject.Predmet.ProtuStrankaListNazivFormated>
    <izvorni_sadrzaj>
      <item>SERVICE TEAM, d.o.o. za trgovinu i usluge, export-import</item>
    </izvorni_sadrzaj>
    <derivirana_varijabla naziv="DomainObject.Predmet.ProtuStrankaListNazivFormated_1">
      <item>SERVICE TEAM, d.o.o. za trgovinu i usluge, export-import</item>
    </derivirana_varijabla>
  </DomainObject.Predmet.ProtuStrankaListNazivFormated>
  <DomainObject.Predmet.ProtuStrankaListNazivFormatedOIB>
    <izvorni_sadrzaj>
      <item>SERVICE TEAM, d.o.o. za trgovinu i usluge, export-import, OIB 76556923807</item>
    </izvorni_sadrzaj>
    <derivirana_varijabla naziv="DomainObject.Predmet.ProtuStrankaListNazivFormatedOIB_1">
      <item>SERVICE TEAM, d.o.o. za trgovinu i usluge, export-import, OIB 76556923807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SERVICE TEAM, d.o.o. za trgovinu i usluge, export-import</izvorni_sadrzaj>
    <derivirana_varijabla naziv="DomainObject.Predmet.ProtustrankaIDrugi_1">SERVICE TEAM, d.o.o. za trgovinu i usluge,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SERVICE TEAM, d.o.o. za trgovinu i usluge, export-import, OIB 76556923807, Gospin put 23, 21212 Kaštel Sućurac</izvorni_sadrzaj>
    <derivirana_varijabla naziv="DomainObject.Predmet.ProtustrankaIDrugiAdressOIB_1">SERVICE TEAM, d.o.o. za trgovinu i usluge, export-import, OIB 76556923807, Gospin put 23,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TEAM, d.o.o. za trgovinu i usluge, export-import</item>
      <item>FINANCIJSKA AGENCIJA, RC SPLIT</item>
    </izvorni_sadrzaj>
    <derivirana_varijabla naziv="DomainObject.Predmet.SudioniciListNaziv_1">
      <item>SERVICE TEAM, d.o.o. za trgovinu i usluge, export-import</item>
      <item>FINANCIJSKA AGENCIJA, RC SPLIT</item>
    </derivirana_varijabla>
  </DomainObject.Predmet.SudioniciListNaziv>
  <DomainObject.Predmet.SudioniciListAdressOIB>
    <izvorni_sadrzaj>
      <item>SERVICE TEAM, d.o.o. za trgovinu i usluge, export-import, OIB 76556923807, Gospin put 23,21212 Kaštel Sućurac</item>
      <item>FINANCIJSKA AGENCIJA, RC SPLIT, OIB 85821130368, Mažuranićevo šetalište 24 b,21000 Split</item>
    </izvorni_sadrzaj>
    <derivirana_varijabla naziv="DomainObject.Predmet.SudioniciListAdressOIB_1">
      <item>SERVICE TEAM, d.o.o. za trgovinu i usluge, export-import, OIB 76556923807, Gospin put 23,21212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76556923807</item>
      <item>, OIB 85821130368</item>
    </izvorni_sadrzaj>
    <derivirana_varijabla naziv="DomainObject.Predmet.SudioniciListNazivOIB_1">
      <item>, OIB 76556923807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747</properties:Words>
  <properties:Characters>4118</properties:Characters>
  <properties:Lines>95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2016-06-07T05:57:00Z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2016-06-13T10:32:00Z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