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b8dc" w14:paraId="c75b8dc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342D3F">
        <w:t>LADY&amp;MENS j.d.o.o., Čepin, Psunjska 46, MBS: 030180274, OIB: 86105348879</w:t>
      </w:r>
      <w:r w:rsidR="00A16C5A">
        <w:rPr>
          <w:color w:val="000000"/>
        </w:rPr>
        <w:t xml:space="preserve">, dana </w:t>
      </w:r>
      <w:r w:rsidR="003F4D7A">
        <w:rPr>
          <w:color w:val="000000"/>
        </w:rPr>
        <w:t>5. studenog</w:t>
      </w:r>
      <w:r w:rsidR="00A16C5A">
        <w:rPr>
          <w:color w:val="000000"/>
        </w:rPr>
        <w:t xml:space="preserve"> 2018. godine</w:t>
      </w: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342D3F">
        <w:t>LADY&amp;MENS j.d.o.o., Čepin, Psunjska 46, MBS: 030180274, OIB: 86105348879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610CE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29</w:t>
      </w:r>
      <w:r w:rsidR="005368E5">
        <w:rPr>
          <w:b/>
          <w:u w:val="single"/>
        </w:rPr>
        <w:t>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342D3F"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C810B6">
      <w:pPr>
        <w:jc w:val="both"/>
      </w:pPr>
      <w:r>
        <w:t>-zakonski zastupnik dužnika</w:t>
      </w:r>
      <w:r w:rsidR="005368E5">
        <w:t xml:space="preserve"> – direktor </w:t>
      </w:r>
      <w:r w:rsidR="00713081" w:rsidRPr="00713081">
        <w:t xml:space="preserve">Josipa </w:t>
      </w:r>
      <w:proofErr w:type="spellStart"/>
      <w:r w:rsidR="00713081" w:rsidRPr="00713081">
        <w:t>Manjok</w:t>
      </w:r>
      <w:proofErr w:type="spellEnd"/>
      <w:r w:rsidR="00713081" w:rsidRPr="00713081">
        <w:t>, OIB: 69816197666</w:t>
      </w:r>
      <w:r w:rsidR="005368E5">
        <w:t xml:space="preserve">, </w:t>
      </w:r>
      <w:r w:rsidR="00713081" w:rsidRPr="00713081">
        <w:t>Darda, Nikole Šubića Zrinskog 42</w:t>
      </w:r>
    </w:p>
    <w:p w:rsidRDefault="00686C3F" w:rsidP="00A170A4" w:rsidR="00686C3F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3004B">
        <w:t>5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DC54C2" w:rsidR="00DC54C2">
      <w:pPr>
        <w:pStyle w:val="Odlomakpopisa"/>
        <w:numPr>
          <w:ilvl w:val="0"/>
          <w:numId w:val="10"/>
        </w:numPr>
        <w:jc w:val="both"/>
      </w:pPr>
      <w:r w:rsidRPr="00DC54C2">
        <w:rPr>
          <w:color w:val="000000"/>
        </w:rPr>
        <w:t>zakonski zastupnik</w:t>
      </w:r>
      <w:r w:rsidR="00527AA7" w:rsidRPr="00DC54C2">
        <w:rPr>
          <w:color w:val="000000"/>
        </w:rPr>
        <w:t xml:space="preserve"> dužnika</w:t>
      </w:r>
      <w:r w:rsidR="00C342B1" w:rsidRPr="00C342B1">
        <w:t xml:space="preserve"> </w:t>
      </w:r>
      <w:r w:rsidR="00DC54C2">
        <w:t xml:space="preserve">Josipa </w:t>
      </w:r>
      <w:proofErr w:type="spellStart"/>
      <w:r w:rsidR="00DC54C2">
        <w:t>Manjok</w:t>
      </w:r>
      <w:proofErr w:type="spellEnd"/>
      <w:r w:rsidR="00FC3A6F" w:rsidRPr="009022CC">
        <w:t xml:space="preserve">, </w:t>
      </w:r>
      <w:r w:rsidR="00DC54C2">
        <w:t>Darda, Nikole Šubića Zrinskog 42</w:t>
      </w:r>
    </w:p>
    <w:p w:rsidRDefault="00527AA7" w:rsidP="00F97B03" w:rsidR="0033460E" w:rsidRPr="00F97B0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97B03">
        <w:rPr>
          <w:color w:val="000000"/>
        </w:rPr>
        <w:t xml:space="preserve">R </w:t>
      </w:r>
      <w:r w:rsidR="00F97B03">
        <w:rPr>
          <w:color w:val="000000"/>
        </w:rPr>
        <w:t>29</w:t>
      </w:r>
      <w:r w:rsidR="0044216B" w:rsidRPr="00F97B03">
        <w:rPr>
          <w:color w:val="000000"/>
        </w:rPr>
        <w:t>.11.2018</w:t>
      </w:r>
      <w:r w:rsidRPr="00F97B03">
        <w:rPr>
          <w:color w:val="000000"/>
        </w:rPr>
        <w:t xml:space="preserve">. u </w:t>
      </w:r>
      <w:r w:rsidR="00DC54C2">
        <w:rPr>
          <w:color w:val="000000"/>
        </w:rPr>
        <w:t>10,00</w:t>
      </w:r>
      <w:r w:rsidR="0044216B" w:rsidRPr="00F97B03">
        <w:rPr>
          <w:color w:val="000000"/>
        </w:rPr>
        <w:t xml:space="preserve"> sati</w:t>
      </w:r>
    </w:p>
    <w:sectPr w:rsidR="0033460E" w:rsidRPr="00F97B0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159F" w:rsidR="009B159F">
      <w:r>
        <w:separator/>
      </w:r>
    </w:p>
  </w:endnote>
  <w:endnote w:id="0" w:type="continuationSeparator">
    <w:p w:rsidRDefault="009B159F" w:rsidR="009B1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159F" w:rsidR="009B159F">
      <w:r>
        <w:separator/>
      </w:r>
    </w:p>
  </w:footnote>
  <w:footnote w:id="0" w:type="continuationSeparator">
    <w:p w:rsidRDefault="009B159F" w:rsidR="009B15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2A3D" w:rsidP="00E82A3D" w:rsidR="00E82A3D">
    <w:pPr>
      <w:jc w:val="right"/>
    </w:pPr>
    <w:r>
      <w:t>7 St-1041/18-8</w:t>
    </w: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42D3F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081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159F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159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C54C2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82A3D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15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B159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159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59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59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15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B159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159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59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59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8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370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St-1041/2018</izvorni_sadrzaj>
    <derivirana_varijabla naziv="DomainObject.Predmet.OznakaBroj_1">St-1041/2018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LADY&amp;MENS j.d.o.o. za usluge i trgovinu</izvorni_sadrzaj>
    <derivirana_varijabla naziv="DomainObject.Predmet.ProtustrankaFormated_1">  LADY&amp;MENS j.d.o.o. za usluge i trgovinu</derivirana_varijabla>
  </DomainObject.Predmet.ProtustrankaFormated>
  <DomainObject.Predmet.ProtustrankaFormatedOIB>
    <izvorni_sadrzaj>  LADY&amp;MENS j.d.o.o. za usluge i trgovinu, OIB 86105348879</izvorni_sadrzaj>
    <derivirana_varijabla naziv="DomainObject.Predmet.ProtustrankaFormatedOIB_1">  LADY&amp;MENS j.d.o.o. za usluge i trgovinu, OIB 86105348879</derivirana_varijabla>
  </DomainObject.Predmet.ProtustrankaFormatedOIB>
  <DomainObject.Predmet.ProtustrankaFormatedWithAdress>
    <izvorni_sadrzaj> LADY&amp;MENS j.d.o.o. za usluge i trgovinu, Psunjska 46, 31431 Čepin</izvorni_sadrzaj>
    <derivirana_varijabla naziv="DomainObject.Predmet.ProtustrankaFormatedWithAdress_1"> LADY&amp;MENS j.d.o.o. za usluge i trgovinu, Psunjska 46, 31431 Čepin</derivirana_varijabla>
  </DomainObject.Predmet.ProtustrankaFormatedWithAdress>
  <DomainObject.Predmet.ProtustrankaFormatedWithAdressOIB>
    <izvorni_sadrzaj> LADY&amp;MENS j.d.o.o. za usluge i trgovinu, OIB 86105348879, Psunjska 46, 31431 Čepin</izvorni_sadrzaj>
    <derivirana_varijabla naziv="DomainObject.Predmet.ProtustrankaFormatedWithAdressOIB_1"> LADY&amp;MENS j.d.o.o. za usluge i trgovinu, OIB 86105348879, Psunjska 46, 31431 Čepin</derivirana_varijabla>
  </DomainObject.Predmet.ProtustrankaFormatedWithAdressOIB>
  <DomainObject.Predmet.ProtustrankaWithAdress>
    <izvorni_sadrzaj>LADY&amp;MENS j.d.o.o. za usluge i trgovinu Psunjska 46, 31431 Čepin</izvorni_sadrzaj>
    <derivirana_varijabla naziv="DomainObject.Predmet.ProtustrankaWithAdress_1">LADY&amp;MENS j.d.o.o. za usluge i trgovinu Psunjska 46, 31431 Čepin</derivirana_varijabla>
  </DomainObject.Predmet.ProtustrankaWithAdress>
  <DomainObject.Predmet.ProtustrankaWithAdressOIB>
    <izvorni_sadrzaj>LADY&amp;MENS j.d.o.o. za usluge i trgovinu, OIB 86105348879, Psunjska 46, 31431 Čepin</izvorni_sadrzaj>
    <derivirana_varijabla naziv="DomainObject.Predmet.ProtustrankaWithAdressOIB_1">LADY&amp;MENS j.d.o.o. za usluge i trgovinu, OIB 86105348879, Psunjska 46, 31431 Čepin</derivirana_varijabla>
  </DomainObject.Predmet.ProtustrankaWithAdressOIB>
  <DomainObject.Predmet.ProtustrankaNazivFormated>
    <izvorni_sadrzaj>LADY&amp;MENS j.d.o.o. za usluge i trgovinu</izvorni_sadrzaj>
    <derivirana_varijabla naziv="DomainObject.Predmet.ProtustrankaNazivFormated_1">LADY&amp;MENS j.d.o.o. za usluge i trgovinu</derivirana_varijabla>
  </DomainObject.Predmet.ProtustrankaNazivFormated>
  <DomainObject.Predmet.ProtustrankaNazivFormatedOIB>
    <izvorni_sadrzaj>LADY&amp;MENS j.d.o.o. za usluge i trgovinu, OIB 86105348879</izvorni_sadrzaj>
    <derivirana_varijabla naziv="DomainObject.Predmet.ProtustrankaNazivFormatedOIB_1">LADY&amp;MENS j.d.o.o. za usluge i trgovinu, OIB 86105348879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LADY&amp;MENS j.d.o.o. za usluge i trgovinu</item>
    </izvorni_sadrzaj>
    <derivirana_varijabla naziv="DomainObject.Predmet.ProtuStrankaListFormated_1">
      <item>LADY&amp;MENS j.d.o.o. za usluge i trgovinu</item>
    </derivirana_varijabla>
  </DomainObject.Predmet.ProtuStrankaListFormated>
  <DomainObject.Predmet.ProtuStrankaListFormatedOIB>
    <izvorni_sadrzaj>
      <item>LADY&amp;MENS j.d.o.o. za usluge i trgovinu, OIB 86105348879</item>
    </izvorni_sadrzaj>
    <derivirana_varijabla naziv="DomainObject.Predmet.ProtuStrankaListFormatedOIB_1">
      <item>LADY&amp;MENS j.d.o.o. za usluge i trgovinu, OIB 86105348879</item>
    </derivirana_varijabla>
  </DomainObject.Predmet.ProtuStrankaListFormatedOIB>
  <DomainObject.Predmet.ProtuStrankaListFormatedWithAdress>
    <izvorni_sadrzaj>
      <item>LADY&amp;MENS j.d.o.o. za usluge i trgovinu, Psunjska 46, 31431 Čepin</item>
    </izvorni_sadrzaj>
    <derivirana_varijabla naziv="DomainObject.Predmet.ProtuStrankaListFormatedWithAdress_1">
      <item>LADY&amp;MENS j.d.o.o. za usluge i trgovinu, Psunjska 46, 31431 Čepin</item>
    </derivirana_varijabla>
  </DomainObject.Predmet.ProtuStrankaListFormatedWithAdress>
  <DomainObject.Predmet.ProtuStrankaListFormatedWithAdressOIB>
    <izvorni_sadrzaj>
      <item>LADY&amp;MENS j.d.o.o. za usluge i trgovinu, OIB 86105348879, Psunjska 46, 31431 Čepin</item>
    </izvorni_sadrzaj>
    <derivirana_varijabla naziv="DomainObject.Predmet.ProtuStrankaListFormatedWithAdressOIB_1">
      <item>LADY&amp;MENS j.d.o.o. za usluge i trgovinu, OIB 86105348879, Psunjska 46, 31431 Čepin</item>
    </derivirana_varijabla>
  </DomainObject.Predmet.ProtuStrankaListFormatedWithAdressOIB>
  <DomainObject.Predmet.ProtuStrankaListNazivFormated>
    <izvorni_sadrzaj>
      <item>LADY&amp;MENS j.d.o.o. za usluge i trgovinu</item>
    </izvorni_sadrzaj>
    <derivirana_varijabla naziv="DomainObject.Predmet.ProtuStrankaListNazivFormated_1">
      <item>LADY&amp;MENS j.d.o.o. za usluge i trgovinu</item>
    </derivirana_varijabla>
  </DomainObject.Predmet.ProtuStrankaListNazivFormated>
  <DomainObject.Predmet.ProtuStrankaListNazivFormatedOIB>
    <izvorni_sadrzaj>
      <item>LADY&amp;MENS j.d.o.o. za usluge i trgovinu, OIB 86105348879</item>
    </izvorni_sadrzaj>
    <derivirana_varijabla naziv="DomainObject.Predmet.ProtuStrankaListNazivFormatedOIB_1">
      <item>LADY&amp;MENS j.d.o.o. za usluge i trgovinu, OIB 86105348879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LADY&amp;MENS j.d.o.o. za usluge i trgovinu</izvorni_sadrzaj>
    <derivirana_varijabla naziv="DomainObject.Predmet.ProtustrankaIDrugi_1">LADY&amp;MENS j.d.o.o.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LADY&amp;MENS j.d.o.o. za usluge i trgovinu, OIB 86105348879, Psunjska 46, 31431 Čepin</izvorni_sadrzaj>
    <derivirana_varijabla naziv="DomainObject.Predmet.ProtustrankaIDrugiAdressOIB_1">LADY&amp;MENS j.d.o.o. za usluge i trgovinu, OIB 86105348879, Psunjska 46,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LADY&amp;MENS j.d.o.o. za usluge i trgovinu</item>
    </izvorni_sadrzaj>
    <derivirana_varijabla naziv="DomainObject.Predmet.SudioniciListNaziv_1">
      <item>FINA RC OSIJEK</item>
      <item>LADY&amp;MENS j.d.o.o. za usluge i trgovinu</item>
    </derivirana_varijabla>
  </DomainObject.Predmet.SudioniciListNaziv>
  <DomainObject.Predmet.SudioniciListAdressOIB>
    <izvorni_sadrzaj>
      <item>FINA RC OSIJEK, OIB 85821130368</item>
      <item>LADY&amp;MENS j.d.o.o. za usluge i trgovinu, OIB 86105348879, Psunjska 46,31431 Čepin</item>
    </izvorni_sadrzaj>
    <derivirana_varijabla naziv="DomainObject.Predmet.SudioniciListAdressOIB_1">
      <item>FINA RC OSIJEK, OIB 85821130368</item>
      <item>LADY&amp;MENS j.d.o.o. za usluge i trgovinu, OIB 86105348879, Psunjska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86105348879</item>
    </izvorni_sadrzaj>
    <derivirana_varijabla naziv="DomainObject.Predmet.SudioniciListNazivOIB_1">
      <item>, OIB 85821130368</item>
      <item>, OIB 86105348879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St-1041/2018-6</izvorni_sadrzaj>
    <derivirana_varijabla naziv="DomainObject.PredzadnjaOdlukaIzPredmeta.Oznaka_1">St-1041/2018-6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1016</properties:Characters>
  <properties:Lines>45</properties:Lines>
  <properties:Paragraphs>23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2018-11-06T06:21:00Z</dcterms:modified>
  <cp:revision>224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