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b284" w14:paraId="edab284" w:rsidRDefault="00655777" w:rsidP="00655777" w:rsidR="00655777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655777" w:rsidP="00655777" w:rsidR="00655777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655777" w:rsidP="00655777" w:rsidR="00655777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655777" w:rsidP="00655777" w:rsidR="00655777" w:rsidRPr="004F65F8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Posl.br.: 2</w:t>
      </w:r>
      <w:r w:rsidRPr="00F83270">
        <w:t xml:space="preserve"> St-</w:t>
      </w:r>
      <w:r>
        <w:t>394</w:t>
      </w:r>
      <w:r w:rsidRPr="004F65F8">
        <w:t>/16-40</w:t>
      </w:r>
    </w:p>
    <w:p w:rsidRDefault="00655777" w:rsidP="00655777" w:rsidR="00655777" w:rsidRPr="004F65F8">
      <w:r w:rsidRPr="004F65F8">
        <w:tab/>
      </w:r>
      <w:r w:rsidRPr="004F65F8">
        <w:tab/>
      </w:r>
      <w:r w:rsidRPr="004F65F8">
        <w:tab/>
      </w:r>
      <w:r w:rsidRPr="004F65F8">
        <w:tab/>
      </w:r>
      <w:r w:rsidRPr="004F65F8">
        <w:tab/>
      </w:r>
      <w:r w:rsidRPr="004F65F8">
        <w:tab/>
      </w:r>
    </w:p>
    <w:p w:rsidRDefault="00655777" w:rsidP="00655777" w:rsidR="00655777" w:rsidRPr="004F65F8">
      <w:pPr>
        <w:rPr>
          <w:sz w:val="20"/>
          <w:szCs w:val="20"/>
        </w:rPr>
      </w:pPr>
      <w:r w:rsidRPr="004F65F8">
        <w:tab/>
      </w:r>
      <w:r w:rsidRPr="004F65F8">
        <w:tab/>
      </w:r>
      <w:r w:rsidRPr="004F65F8">
        <w:tab/>
        <w:t xml:space="preserve">       </w:t>
      </w:r>
    </w:p>
    <w:p w:rsidRDefault="00655777" w:rsidP="00655777" w:rsidR="00655777" w:rsidRPr="004F65F8">
      <w:pPr>
        <w:jc w:val="center"/>
      </w:pPr>
      <w:r w:rsidRPr="004F65F8">
        <w:t>R E P U B L I K A  H R V A T S K A</w:t>
      </w:r>
    </w:p>
    <w:p w:rsidRDefault="00655777" w:rsidP="00655777" w:rsidR="00655777" w:rsidRPr="004F65F8"/>
    <w:p w:rsidRDefault="00655777" w:rsidP="00655777" w:rsidR="00655777" w:rsidRPr="004F65F8">
      <w:pPr>
        <w:jc w:val="center"/>
      </w:pPr>
      <w:r w:rsidRPr="004F65F8">
        <w:t>R J E Š E NJ E</w:t>
      </w:r>
    </w:p>
    <w:p w:rsidRDefault="00655777" w:rsidP="00655777" w:rsidR="00655777" w:rsidRPr="004F65F8">
      <w:pPr>
        <w:jc w:val="both"/>
      </w:pPr>
    </w:p>
    <w:p w:rsidRDefault="00655777" w:rsidP="00655777" w:rsidR="00655777" w:rsidRPr="004F65F8">
      <w:pPr>
        <w:jc w:val="both"/>
      </w:pPr>
    </w:p>
    <w:p w:rsidRDefault="00655777" w:rsidP="00655777" w:rsidR="00655777" w:rsidRPr="004F65F8">
      <w:pPr>
        <w:jc w:val="both"/>
      </w:pPr>
      <w:r w:rsidRPr="004F65F8">
        <w:tab/>
        <w:t xml:space="preserve">Trgovački sud u Pazinu, po stečajnom sucu Adrijani Labinjan Skok, u stečajnom postupku nad stečajnim dužnikom FLEXOR d.o.o. u stečaju, Labin, Prilaz Kikova 3, OIB: 27414623468, dana 29. svibnja 2017., </w:t>
      </w:r>
    </w:p>
    <w:p w:rsidRDefault="00655777" w:rsidP="00655777" w:rsidR="00655777" w:rsidRPr="004F65F8">
      <w:pPr>
        <w:jc w:val="both"/>
      </w:pPr>
    </w:p>
    <w:p w:rsidRDefault="00655777" w:rsidP="00655777" w:rsidR="00655777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655777" w:rsidP="00655777" w:rsidR="00655777">
      <w:pPr>
        <w:ind w:left="705"/>
        <w:jc w:val="both"/>
      </w:pPr>
    </w:p>
    <w:p w:rsidRDefault="00655777" w:rsidP="00655777" w:rsidR="00655777" w:rsidRPr="002F2F2A">
      <w:pPr>
        <w:jc w:val="both"/>
      </w:pPr>
      <w:r w:rsidRPr="002F2F2A">
        <w:tab/>
        <w:t xml:space="preserve">Određuje se naknada stvarnih troškova stečajnom upravitelju Jasni Kučević, Pula, Kaštanjer 64, OIB: 89442269215, za poslove obavljene u stečajnom postupku nad stečajnim dužnikom FLEXOR d.o.o. u stečaju, Labin, Prilaz Kikova 3, OIB: 27414623468, u razdoblju od </w:t>
      </w:r>
      <w:r>
        <w:t>1. ožujka 2017.</w:t>
      </w:r>
      <w:r w:rsidRPr="002F2F2A">
        <w:t xml:space="preserve"> do 28. </w:t>
      </w:r>
      <w:r>
        <w:t>svibnja</w:t>
      </w:r>
      <w:r w:rsidRPr="002F2F2A">
        <w:t xml:space="preserve"> 2017., po obračunu zaprimljenom </w:t>
      </w:r>
      <w:r>
        <w:t>26. svibnja</w:t>
      </w:r>
      <w:r w:rsidRPr="002F2F2A">
        <w:t xml:space="preserve"> 2017. u iznosu od 1.</w:t>
      </w:r>
      <w:r>
        <w:t>220</w:t>
      </w:r>
      <w:r w:rsidRPr="002F2F2A">
        <w:t>,00 kn</w:t>
      </w:r>
      <w:r>
        <w:t xml:space="preserve"> neto</w:t>
      </w:r>
      <w:r w:rsidRPr="002F2F2A">
        <w:t xml:space="preserve">. </w:t>
      </w:r>
    </w:p>
    <w:p w:rsidRDefault="00655777" w:rsidP="00655777" w:rsidR="00655777" w:rsidRPr="00F73A20">
      <w:pPr>
        <w:jc w:val="both"/>
      </w:pPr>
    </w:p>
    <w:p w:rsidRDefault="00655777" w:rsidP="00655777" w:rsidR="00655777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655777" w:rsidP="00655777" w:rsidR="00655777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655777" w:rsidP="00655777" w:rsidR="00655777" w:rsidRPr="00A56ABD">
      <w:pPr>
        <w:ind w:firstLine="708"/>
        <w:jc w:val="both"/>
      </w:pPr>
      <w:r w:rsidRPr="00A56ABD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655777" w:rsidP="00655777" w:rsidR="00655777" w:rsidRPr="00A56ABD">
      <w:pPr>
        <w:jc w:val="both"/>
      </w:pPr>
      <w:r w:rsidRPr="00A56ABD">
        <w:tab/>
        <w:t>S</w:t>
      </w:r>
      <w:r w:rsidRPr="00A56ABD">
        <w:rPr>
          <w:bCs/>
        </w:rPr>
        <w:t xml:space="preserve">tečajni upravitelj </w:t>
      </w:r>
      <w:r w:rsidRPr="00A56ABD">
        <w:t xml:space="preserve">Jasna Kučević, Pula, Kaštanjer 64, OIB: 89442269215, dostavila je </w:t>
      </w:r>
      <w:r>
        <w:t>26. svibnja</w:t>
      </w:r>
      <w:r w:rsidRPr="00A56ABD">
        <w:t xml:space="preserve"> 2017. obračun stvarnih troškova nastalih u stečajnom postupku u razdoblju od </w:t>
      </w:r>
      <w:r>
        <w:t>1.3.2017.</w:t>
      </w:r>
      <w:r w:rsidRPr="002F2F2A">
        <w:t xml:space="preserve"> do 28</w:t>
      </w:r>
      <w:r>
        <w:t>.5.</w:t>
      </w:r>
      <w:r w:rsidRPr="002F2F2A">
        <w:t>2017.</w:t>
      </w:r>
      <w:r w:rsidRPr="00A56ABD">
        <w:t xml:space="preserve"> u iznosu od </w:t>
      </w:r>
      <w:r w:rsidRPr="002F2F2A">
        <w:t>1.</w:t>
      </w:r>
      <w:r>
        <w:t>220</w:t>
      </w:r>
      <w:r w:rsidRPr="002F2F2A">
        <w:t>,00</w:t>
      </w:r>
      <w:r w:rsidRPr="00A56ABD">
        <w:t xml:space="preserve"> kn neto</w:t>
      </w:r>
      <w:r>
        <w:t xml:space="preserve">. </w:t>
      </w:r>
    </w:p>
    <w:p w:rsidRDefault="00655777" w:rsidP="00655777" w:rsidR="00655777" w:rsidRPr="0020276D">
      <w:pPr>
        <w:jc w:val="both"/>
      </w:pPr>
      <w:r w:rsidRPr="00A56ABD">
        <w:tab/>
        <w:t>Iz dostavljenih dnevnika putovanja proizlazi da je riječ o putnim troškovima u iznosu od 1.</w:t>
      </w:r>
      <w:r>
        <w:t>130</w:t>
      </w:r>
      <w:r w:rsidRPr="00A56ABD">
        <w:t>,00 kn neto</w:t>
      </w:r>
      <w:r>
        <w:t xml:space="preserve"> (za period od 1.3</w:t>
      </w:r>
      <w:r w:rsidRPr="00A56ABD">
        <w:t>.</w:t>
      </w:r>
      <w:r>
        <w:t xml:space="preserve"> do 31.3.</w:t>
      </w:r>
      <w:r w:rsidRPr="00A56ABD">
        <w:t>201</w:t>
      </w:r>
      <w:r>
        <w:t>7</w:t>
      </w:r>
      <w:r w:rsidRPr="00A56ABD">
        <w:t>.</w:t>
      </w:r>
      <w:r>
        <w:t xml:space="preserve"> u iznosu od 280,00 kn, od 1.4. do 30.4.2017. u iznosu od 440,00 kn, od 1.5. do 28.5.2017. u iznosu od 410,00 kn</w:t>
      </w:r>
      <w:r w:rsidRPr="0020276D">
        <w:t>)</w:t>
      </w:r>
      <w:r>
        <w:t>, te 90</w:t>
      </w:r>
      <w:r w:rsidRPr="0020276D">
        <w:t>,00 kn paušalnih troškova telefona (30,0</w:t>
      </w:r>
      <w:r>
        <w:t>0 kn x 3</w:t>
      </w:r>
      <w:r w:rsidRPr="0020276D">
        <w:t xml:space="preserve"> mjeseci).</w:t>
      </w:r>
    </w:p>
    <w:p w:rsidRDefault="00655777" w:rsidP="00655777" w:rsidR="00655777" w:rsidRPr="0020276D">
      <w:pPr>
        <w:jc w:val="both"/>
      </w:pPr>
      <w:r w:rsidRPr="0020276D">
        <w:tab/>
        <w:t>U smislu odredbe čl. 10. SZ-a u svezi s čl. 155. Zakona o parničnom postupku i čl. 24. u svezi s čl. 6. do 9. Pravilnika o naknadi troškova u sudskim postupcima, ocjenjuje se da je stečajnom upravitelju nastao zatraženi, obrazloženi i dokumentirani trošak, te da je bio potreban za obavljanje poslova u stečajnom postupku.</w:t>
      </w:r>
    </w:p>
    <w:p w:rsidRDefault="00655777" w:rsidP="00655777" w:rsidR="00655777" w:rsidRPr="0020276D">
      <w:pPr>
        <w:jc w:val="both"/>
      </w:pPr>
      <w:r w:rsidRPr="0020276D">
        <w:tab/>
        <w:t>Uvažavajući navedeno donesena je odluka kao u izreci.</w:t>
      </w:r>
    </w:p>
    <w:p w:rsidRDefault="00655777" w:rsidP="00655777" w:rsidR="00655777">
      <w:pPr>
        <w:jc w:val="both"/>
      </w:pPr>
    </w:p>
    <w:p w:rsidRDefault="00655777" w:rsidP="00655777" w:rsidR="00655777" w:rsidRPr="00F100FA">
      <w:pPr>
        <w:jc w:val="both"/>
      </w:pPr>
    </w:p>
    <w:p w:rsidRDefault="00655777" w:rsidP="00655777" w:rsidR="00655777" w:rsidRPr="00F100FA">
      <w:pPr>
        <w:jc w:val="center"/>
      </w:pPr>
      <w:r w:rsidRPr="00F100FA">
        <w:t>U Pazinu da</w:t>
      </w:r>
      <w:r w:rsidRPr="004F65F8">
        <w:t>na 29. svibnja 2017</w:t>
      </w:r>
      <w:r>
        <w:t>.</w:t>
      </w:r>
    </w:p>
    <w:p w:rsidRDefault="00655777" w:rsidP="00655777" w:rsidR="00655777" w:rsidRPr="00F100FA">
      <w:pPr>
        <w:jc w:val="both"/>
      </w:pPr>
    </w:p>
    <w:p w:rsidRDefault="00655777" w:rsidP="00655777" w:rsidR="00655777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655777" w:rsidP="00655777" w:rsidR="00655777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655777" w:rsidP="00655777" w:rsidR="00655777" w:rsidRPr="00F100FA"/>
    <w:p w:rsidRDefault="00655777" w:rsidP="00655777" w:rsidR="00655777" w:rsidRPr="00BB4AC9">
      <w:r w:rsidRPr="00BB4AC9">
        <w:lastRenderedPageBreak/>
        <w:t>UPUTA O PRAVNOM LIJEKU:</w:t>
      </w:r>
    </w:p>
    <w:p w:rsidRDefault="00655777" w:rsidP="00655777" w:rsidR="00655777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655777" w:rsidP="00655777" w:rsidR="00655777" w:rsidRPr="00BB4AC9">
      <w:pPr>
        <w:jc w:val="both"/>
      </w:pPr>
    </w:p>
    <w:p w:rsidRDefault="00655777" w:rsidP="00655777" w:rsidR="00655777" w:rsidRPr="00BB4AC9">
      <w:r w:rsidRPr="00BB4AC9">
        <w:t>DNA:</w:t>
      </w:r>
    </w:p>
    <w:p w:rsidRDefault="00655777" w:rsidP="00655777" w:rsidR="00655777" w:rsidRPr="00BB4AC9">
      <w:r w:rsidRPr="00BB4AC9">
        <w:t>- stečajni upravitelj</w:t>
      </w:r>
      <w:r w:rsidRPr="00B4136E">
        <w:t xml:space="preserve"> </w:t>
      </w:r>
      <w:r>
        <w:t>Jasna</w:t>
      </w:r>
      <w:r w:rsidRPr="00A943A9">
        <w:t xml:space="preserve"> Kučević, Pula, Kaštanjer 64</w:t>
      </w:r>
    </w:p>
    <w:p w:rsidRDefault="00655777" w:rsidP="00655777" w:rsidR="00655777" w:rsidRPr="00A53B34">
      <w:r w:rsidRPr="00BB4AC9">
        <w:t>- e-Oglasna ploča 8 dana</w:t>
      </w:r>
    </w:p>
    <w:p w:rsidRDefault="00655777" w:rsidP="00655777" w:rsidR="00655777" w:rsidRPr="00A53B34"/>
    <w:p w:rsidRDefault="00655777" w:rsidP="00655777" w:rsidR="00655777" w:rsidRPr="00F100FA"/>
    <w:p w:rsidRDefault="00655777" w:rsidP="00655777" w:rsidR="00655777" w:rsidRPr="00F100FA"/>
    <w:p w:rsidRDefault="00655777" w:rsidP="00655777" w:rsidR="00655777" w:rsidRPr="00F100FA"/>
    <w:p w:rsidRDefault="00655777" w:rsidP="00655777" w:rsidR="00655777" w:rsidRPr="00F100FA"/>
    <w:p w:rsidRDefault="00655777" w:rsidP="00655777" w:rsidR="00655777"/>
    <w:p w:rsidRDefault="00655777" w:rsidP="00655777" w:rsidR="00655777"/>
    <w:p w:rsidRDefault="00655777" w:rsidP="00655777" w:rsidR="00655777"/>
    <w:p w:rsidRDefault="00655777" w:rsidP="00655777" w:rsidR="00655777"/>
    <w:p w:rsidRDefault="00655777" w:rsidP="00655777" w:rsidR="00655777"/>
    <w:p w:rsidRDefault="00655777" w:rsidP="00655777" w:rsidR="00655777"/>
    <w:p w:rsidRDefault="000346D1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777" w:rsidP="00655777" w:rsidR="00655777">
      <w:r>
        <w:separator/>
      </w:r>
    </w:p>
  </w:endnote>
  <w:endnote w:id="0" w:type="continuationSeparator">
    <w:p w:rsidRDefault="00655777" w:rsidP="00655777" w:rsidR="00655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777" w:rsidP="00655777" w:rsidR="00655777">
      <w:r>
        <w:separator/>
      </w:r>
    </w:p>
  </w:footnote>
  <w:footnote w:id="0" w:type="continuationSeparator">
    <w:p w:rsidRDefault="00655777" w:rsidP="00655777" w:rsidR="00655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A8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46D1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A8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46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63A8" w:rsidP="00655777" w:rsidR="00655777" w:rsidRPr="004F65F8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 w:rsidR="00655777">
      <w:t xml:space="preserve"> Posl.br.: 2</w:t>
    </w:r>
    <w:r w:rsidR="00655777" w:rsidRPr="00F83270">
      <w:t xml:space="preserve"> St-</w:t>
    </w:r>
    <w:r w:rsidR="00655777">
      <w:t>394</w:t>
    </w:r>
    <w:r w:rsidR="00655777" w:rsidRPr="00897965">
      <w:t>/1</w:t>
    </w:r>
    <w:r w:rsidR="00655777" w:rsidRPr="004F65F8">
      <w:t>6-40</w:t>
    </w:r>
  </w:p>
  <w:p w:rsidRDefault="000346D1" w:rsidP="007F107F" w:rsidR="007F107F" w:rsidRPr="00F83270"/>
  <w:p w:rsidRDefault="000346D1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5777"/>
    <w:rsid w:val="000346D1"/>
    <w:rsid w:val="004F65F8"/>
    <w:rsid w:val="00554328"/>
    <w:rsid w:val="00655777"/>
    <w:rsid w:val="00985388"/>
    <w:rsid w:val="00F8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57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557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57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5777"/>
  </w:style>
  <w:style w:styleId="Tekstbalonia" w:type="paragraph">
    <w:name w:val="Balloon Text"/>
    <w:basedOn w:val="Normal"/>
    <w:link w:val="TekstbaloniaChar"/>
    <w:uiPriority w:val="99"/>
    <w:semiHidden/>
    <w:unhideWhenUsed/>
    <w:rsid w:val="006557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577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57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577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4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6D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6D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6D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6D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57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557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57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5777"/>
  </w:style>
  <w:style w:styleId="Tekstbalonia" w:type="paragraph">
    <w:name w:val="Balloon Text"/>
    <w:basedOn w:val="Normal"/>
    <w:link w:val="TekstbaloniaChar"/>
    <w:uiPriority w:val="99"/>
    <w:semiHidden/>
    <w:unhideWhenUsed/>
    <w:rsid w:val="006557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577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57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577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4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6D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6D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6D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6D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FLEXOR d.o.o. u stečaju</izvorni_sadrzaj>
    <derivirana_varijabla naziv="DomainObject.Predmet.ProtustrankaFormated_1">  FLEXOR d.o.o. u stečaju</derivirana_varijabla>
  </DomainObject.Predmet.ProtustrankaFormated>
  <DomainObject.Predmet.ProtustrankaFormatedOIB>
    <izvorni_sadrzaj>  FLEXOR d.o.o. u stečaju, OIB 27414623468</izvorni_sadrzaj>
    <derivirana_varijabla naziv="DomainObject.Predmet.ProtustrankaFormatedOIB_1">  FLEXOR d.o.o. u stečaju, OIB 27414623468</derivirana_varijabla>
  </DomainObject.Predmet.ProtustrankaFormatedOIB>
  <DomainObject.Predmet.ProtustrankaFormatedWithAdress>
    <izvorni_sadrzaj> FLEXOR d.o.o. u stečaju, Prilaz Kikova 3, 52220 Labin</izvorni_sadrzaj>
    <derivirana_varijabla naziv="DomainObject.Predmet.ProtustrankaFormatedWithAdress_1"> FLEXOR d.o.o. u stečaju, Prilaz Kikova 3, 52220 Labin</derivirana_varijabla>
  </DomainObject.Predmet.ProtustrankaFormatedWithAdress>
  <DomainObject.Predmet.ProtustrankaFormatedWithAdressOIB>
    <izvorni_sadrzaj> FLEXOR d.o.o. u stečaju, OIB 27414623468, Prilaz Kikova 3, 52220 Labin</izvorni_sadrzaj>
    <derivirana_varijabla naziv="DomainObject.Predmet.ProtustrankaFormatedWithAdressOIB_1"> FLEXOR d.o.o. u stečaju, OIB 27414623468, Prilaz Kikova 3, 52220 Labin</derivirana_varijabla>
  </DomainObject.Predmet.ProtustrankaFormatedWithAdressOIB>
  <DomainObject.Predmet.ProtustrankaWithAdress>
    <izvorni_sadrzaj>FLEXOR d.o.o. u stečaju Prilaz Kikova 3, 52220 Labin</izvorni_sadrzaj>
    <derivirana_varijabla naziv="DomainObject.Predmet.ProtustrankaWithAdress_1">FLEXOR d.o.o. u stečaju Prilaz Kikova 3, 52220 Labin</derivirana_varijabla>
  </DomainObject.Predmet.ProtustrankaWithAdress>
  <DomainObject.Predmet.ProtustrankaWithAdressOIB>
    <izvorni_sadrzaj>FLEXOR d.o.o. u stečaju, OIB 27414623468, Prilaz Kikova 3, 52220 Labin</izvorni_sadrzaj>
    <derivirana_varijabla naziv="DomainObject.Predmet.ProtustrankaWithAdressOIB_1">FLEXOR d.o.o. u stečaju, OIB 27414623468, Prilaz Kikova 3, 52220 Labin</derivirana_varijabla>
  </DomainObject.Predmet.ProtustrankaWithAdressOIB>
  <DomainObject.Predmet.ProtustrankaNazivFormated>
    <izvorni_sadrzaj>FLEXOR d.o.o. u stečaju</izvorni_sadrzaj>
    <derivirana_varijabla naziv="DomainObject.Predmet.ProtustrankaNazivFormated_1">FLEXOR d.o.o. u stečaju</derivirana_varijabla>
  </DomainObject.Predmet.ProtustrankaNazivFormated>
  <DomainObject.Predmet.ProtustrankaNazivFormatedOIB>
    <izvorni_sadrzaj>FLEXOR d.o.o. u stečaju, OIB 27414623468</izvorni_sadrzaj>
    <derivirana_varijabla naziv="DomainObject.Predmet.ProtustrankaNazivFormatedOIB_1">FLEXOR d.o.o. u stečaju, OIB 27414623468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1500038.44</izvorni_sadrzaj>
    <derivirana_varijabla naziv="DomainObject.Predmet.TrenutnaVrijednost_1">1500038.44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FLEXOR d.o.o. u stečaju</item>
    </izvorni_sadrzaj>
    <derivirana_varijabla naziv="DomainObject.Predmet.ProtuStrankaListFormated_1">
      <item>FLEXOR d.o.o. u stečaju</item>
    </derivirana_varijabla>
  </DomainObject.Predmet.ProtuStrankaListFormated>
  <DomainObject.Predmet.ProtuStrankaListFormatedOIB>
    <izvorni_sadrzaj>
      <item>FLEXOR d.o.o. u stečaju, OIB 27414623468</item>
    </izvorni_sadrzaj>
    <derivirana_varijabla naziv="DomainObject.Predmet.ProtuStrankaListFormatedOIB_1">
      <item>FLEXOR d.o.o. u stečaju, OIB 27414623468</item>
    </derivirana_varijabla>
  </DomainObject.Predmet.ProtuStrankaListFormatedOIB>
  <DomainObject.Predmet.ProtuStrankaListFormatedWithAdress>
    <izvorni_sadrzaj>
      <item>FLEXOR d.o.o. u stečaju, Prilaz Kikova 3, 52220 Labin</item>
    </izvorni_sadrzaj>
    <derivirana_varijabla naziv="DomainObject.Predmet.ProtuStrankaListFormatedWithAdress_1">
      <item>FLEXOR d.o.o. u stečaju, Prilaz Kikova 3, 52220 Labin</item>
    </derivirana_varijabla>
  </DomainObject.Predmet.ProtuStrankaListFormatedWithAdress>
  <DomainObject.Predmet.ProtuStrankaListFormatedWithAdressOIB>
    <izvorni_sadrzaj>
      <item>FLEXOR d.o.o. u stečaju, OIB 27414623468, Prilaz Kikova 3, 52220 Labin</item>
    </izvorni_sadrzaj>
    <derivirana_varijabla naziv="DomainObject.Predmet.ProtuStrankaListFormatedWithAdressOIB_1">
      <item>FLEXOR d.o.o. u stečaju, OIB 27414623468, Prilaz Kikova 3, 52220 Labin</item>
    </derivirana_varijabla>
  </DomainObject.Predmet.ProtuStrankaListFormatedWithAdressOIB>
  <DomainObject.Predmet.ProtuStrankaListNazivFormated>
    <izvorni_sadrzaj>
      <item>FLEXOR d.o.o. u stečaju</item>
    </izvorni_sadrzaj>
    <derivirana_varijabla naziv="DomainObject.Predmet.ProtuStrankaListNazivFormated_1">
      <item>FLEXOR d.o.o. u stečaju</item>
    </derivirana_varijabla>
  </DomainObject.Predmet.ProtuStrankaListNazivFormated>
  <DomainObject.Predmet.ProtuStrankaListNazivFormatedOIB>
    <izvorni_sadrzaj>
      <item>FLEXOR d.o.o. u stečaju, OIB 27414623468</item>
    </izvorni_sadrzaj>
    <derivirana_varijabla naziv="DomainObject.Predmet.ProtuStrankaListNazivFormatedOIB_1">
      <item>FLEXOR d.o.o. u stečaju, OIB 27414623468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  <item>OWENS I HOUŠKA, odvjetničko društvo d.o.o.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  <item>OWENS I HOUŠKA, odvjetničko društvo d.o.o.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  <item>OWENS I HOUŠKA, odvjetničko društvo d.o.o., OIB 04123051557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  <item>OWENS I HOUŠKA, odvjetničko društvo d.o.o., OIB 04123051557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Praška 10, 10000 Zagreb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Praška 10, 10000 Zagreb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OIB 04123051557, Praška 10, 10000 Zagreb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OIB 04123051557, Praška 10, 10000 Zagreb</item>
    </derivirana_varijabla>
  </DomainObject.Predmet.OstaliListFormatedWithAdressOIB>
  <DomainObject.Predmet.OstaliListNazivFormated>
    <izvorni_sadrzaj>
      <item>ŽUPANIJSKO DRŽAVNO ODVJETNIŠTVO U PULI - POLA</item>
      <item>OWENS I HOUŠKA, odvjetničko društvo d.o.o.</item>
    </izvorni_sadrzaj>
    <derivirana_varijabla naziv="DomainObject.Predmet.OstaliListNazivFormated_1">
      <item>ŽUPANIJSKO DRŽAVNO ODVJETNIŠTVO U PULI - POLA</item>
      <item>OWENS I HOUŠKA, odvjetničko društvo d.o.o.</item>
    </derivirana_varijabla>
  </DomainObject.Predmet.OstaliListNazivFormated>
  <DomainObject.Predmet.OstaliListNazivFormatedOIB>
    <izvorni_sadrzaj>
      <item>ŽUPANIJSKO DRŽAVNO ODVJETNIŠTVO U PULI - POLA</item>
      <item>OWENS I HOUŠKA, odvjetničko društvo d.o.o., OIB 04123051557</item>
    </izvorni_sadrzaj>
    <derivirana_varijabla naziv="DomainObject.Predmet.OstaliListNazivFormatedOIB_1">
      <item>ŽUPANIJSKO DRŽAVNO ODVJETNIŠTVO U PULI - POLA</item>
      <item>OWENS I HOUŠKA, odvjetničko društvo d.o.o., OIB 04123051557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FLEXOR d.o.o. u stečaju</izvorni_sadrzaj>
    <derivirana_varijabla naziv="DomainObject.Predmet.ProtustrankaIDrugi_1">FLEXOR d.o.o.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FLEXOR d.o.o. u stečaju, OIB 27414623468, Prilaz Kikova 3, 52220 Labin</izvorni_sadrzaj>
    <derivirana_varijabla naziv="DomainObject.Predmet.ProtustrankaIDrugiAdressOIB_1">FLEXOR d.o.o. u stečaju, OIB 27414623468, Prilaz Kikova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FLEXOR d.o.o. u stečaju</item>
      <item>ŽUPANIJSKO DRŽAVNO ODVJETNIŠTVO U PULI - POLA</item>
      <item>REPUBLIKA HRVATSKA, Ministarstvo financija, Porezna uprava, Područni ured Istra, Primorje, Gorski Kotar  i Lika</item>
      <item>OWENS I HOUŠKA, odvjetničko društvo d.o.o.</item>
    </izvorni_sadrzaj>
    <derivirana_varijabla naziv="DomainObject.Predmet.SudioniciListNaziv_1">
      <item>FLEXOR d.o.o. u stečaju</item>
      <item>ŽUPANIJSKO DRŽAVNO ODVJETNIŠTVO U PULI - POLA</item>
      <item>REPUBLIKA HRVATSKA, Ministarstvo financija, Porezna uprava, Područni ured Istra, Primorje, Gorski Kotar  i Lika</item>
      <item>OWENS I HOUŠKA, odvjetničko društvo d.o.o.</item>
    </derivirana_varijabla>
  </DomainObject.Predmet.SudioniciListNaziv>
  <DomainObject.Predmet.SudioniciListAdressOIB>
    <izvorni_sadrzaj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  <item>OWENS I HOUŠKA, odvjetničko društvo d.o.o., OIB 04123051557, Praška 10,10000 Zagreb</item>
    </izvorni_sadrzaj>
    <derivirana_varijabla naziv="DomainObject.Predmet.SudioniciListAdressOIB_1"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  <item>OWENS I HOUŠKA, odvjetničko društvo d.o.o., OIB 04123051557, Praška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27414623468</item>
      <item>, OIB null</item>
      <item>, OIB 52634238587</item>
      <item>, OIB 04123051557</item>
    </izvorni_sadrzaj>
    <derivirana_varijabla naziv="DomainObject.Predmet.SudioniciListNazivOIB_1">
      <item>, OIB 27414623468</item>
      <item>, OIB null</item>
      <item>, OIB 52634238587</item>
      <item>, OIB 04123051557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2101</properties:Characters>
  <properties:Lines>68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2017-05-29T06:26:00Z</dcterms:created>
  <dc:creator>Jasmina Matika</dc:creator>
  <cp:lastModifiedBy>Jasmina Matika</cp:lastModifiedBy>
  <dcterms:modified xmlns:xsi="http://www.w3.org/2001/XMLSchema-instance" xsi:type="dcterms:W3CDTF">2017-05-29T08:33:00Z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