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c10a" w14:paraId="ad4c10a" w:rsidRDefault="007B762B" w:rsidP="007B762B" w:rsidR="007B762B" w:rsidRPr="004B5CF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4B5CF2">
        <w:rPr>
          <w:rFonts w:cstheme="majorBidi" w:hAnsiTheme="majorBidi" w:asciiTheme="majorBidi"/>
          <w:sz w:val="22"/>
          <w:szCs w:val="22"/>
        </w:rPr>
        <w:t xml:space="preserve">          </w:t>
      </w:r>
      <w:r w:rsidRPr="004B5CF2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4B5CF2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4B5CF2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7B762B" w:rsidR="007B762B" w:rsidRPr="004B5CF2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4B5CF2">
        <w:rPr>
          <w:rFonts w:cstheme="majorBidi" w:hAnsiTheme="majorBidi" w:asciiTheme="majorBidi"/>
          <w:sz w:val="22"/>
          <w:szCs w:val="22"/>
          <w:lang w:val="hr-HR"/>
        </w:rPr>
        <w:t>, Amruševa 2/II, desno (p.p. 432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4B5CF2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4B5CF2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="008F5FBD" w:rsidRPr="004B5CF2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803FA7" w:rsidRPr="004B5CF2">
        <w:rPr>
          <w:rFonts w:cstheme="majorBidi" w:hAnsiTheme="majorBidi" w:asciiTheme="majorBidi"/>
          <w:sz w:val="22"/>
          <w:szCs w:val="22"/>
          <w:lang w:val="hr-HR"/>
        </w:rPr>
        <w:t>402</w:t>
      </w:r>
      <w:proofErr w:type="spellEnd"/>
      <w:r w:rsidR="00F506BE" w:rsidRPr="004B5CF2">
        <w:rPr>
          <w:rFonts w:cstheme="majorBidi" w:hAnsiTheme="majorBidi" w:asciiTheme="majorBidi"/>
          <w:sz w:val="22"/>
          <w:szCs w:val="22"/>
          <w:lang w:val="hr-HR"/>
        </w:rPr>
        <w:t>/2019</w:t>
      </w:r>
    </w:p>
    <w:p w:rsidRDefault="007B762B" w:rsidP="001E6580" w:rsidR="007B762B" w:rsidRPr="004B5CF2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AF7EAF" w:rsidR="007D7BBD" w:rsidRPr="004B5CF2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ab/>
        <w:t>Trgovački s</w:t>
      </w:r>
      <w:r w:rsidR="00CC63A8" w:rsidRPr="004B5CF2">
        <w:rPr>
          <w:rFonts w:cstheme="majorBidi" w:hAnsiTheme="majorBidi" w:asciiTheme="majorBidi"/>
          <w:sz w:val="22"/>
          <w:szCs w:val="22"/>
          <w:lang w:val="hr-HR"/>
        </w:rPr>
        <w:t xml:space="preserve">ud u Zagrebu po sucu pojedincu 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>Miljenku Dolenc u pravnoj stvari podnositelja zahtjeva</w:t>
      </w:r>
      <w:r w:rsidR="007B762B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4B5CF2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 za pokretanjem skraćenog stečajnog postupka nad dužnikom </w:t>
      </w:r>
      <w:r w:rsidR="007B762B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               </w:t>
      </w:r>
      <w:r w:rsidR="00F506BE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>VALERIA</w:t>
      </w:r>
      <w:proofErr w:type="spellEnd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DIZAJN j.d.o.o. Sisak, Obala Tome Bakača </w:t>
      </w:r>
      <w:proofErr w:type="spellStart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>Erdodyja</w:t>
      </w:r>
      <w:proofErr w:type="spellEnd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>33a</w:t>
      </w:r>
      <w:proofErr w:type="spellEnd"/>
      <w:r w:rsidR="00F506BE" w:rsidRPr="004B5CF2">
        <w:rPr>
          <w:rFonts w:cstheme="majorBidi" w:hAnsiTheme="majorBidi" w:asciiTheme="majorBidi"/>
          <w:sz w:val="22"/>
          <w:szCs w:val="22"/>
          <w:lang w:val="hr-HR"/>
        </w:rPr>
        <w:t xml:space="preserve">, OIB: </w:t>
      </w:r>
      <w:proofErr w:type="spellStart"/>
      <w:r w:rsidR="00D120E1" w:rsidRPr="004B5CF2">
        <w:rPr>
          <w:rFonts w:cstheme="majorBidi" w:hAnsiTheme="majorBidi" w:asciiTheme="majorBidi"/>
          <w:sz w:val="22"/>
          <w:szCs w:val="22"/>
          <w:lang w:val="hr-HR"/>
        </w:rPr>
        <w:t>65041165380</w:t>
      </w:r>
      <w:proofErr w:type="spellEnd"/>
      <w:r w:rsidR="00F506BE" w:rsidRPr="004B5CF2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proofErr w:type="spellStart"/>
      <w:r w:rsidR="00AF7EAF" w:rsidRPr="004B5CF2">
        <w:rPr>
          <w:rFonts w:cstheme="majorBidi" w:hAnsiTheme="majorBidi" w:asciiTheme="majorBidi"/>
          <w:sz w:val="22"/>
          <w:szCs w:val="22"/>
          <w:lang w:val="hr-HR"/>
        </w:rPr>
        <w:t>15.svibnja</w:t>
      </w:r>
      <w:proofErr w:type="spellEnd"/>
      <w:r w:rsidR="00AF7EAF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2019.</w:t>
      </w:r>
    </w:p>
    <w:p w:rsidRDefault="007D7BBD" w:rsidP="007D7BBD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4B5CF2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VALERIA</w:t>
      </w:r>
      <w:proofErr w:type="spellEnd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DIZAJN j.d.o.o. Sisak, Obala Tome Bakača 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Erdodyja</w:t>
      </w:r>
      <w:proofErr w:type="spellEnd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33a</w:t>
      </w:r>
      <w:proofErr w:type="spellEnd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 xml:space="preserve">, OIB: 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65041165380</w:t>
      </w:r>
      <w:proofErr w:type="spellEnd"/>
      <w:r w:rsidR="00F506BE" w:rsidRPr="004B5CF2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4B5CF2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4B5CF2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4B5CF2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4B5CF2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4B5CF2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4B5CF2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D6E5C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59.210</w:t>
      </w:r>
      <w:proofErr w:type="spellEnd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,</w:t>
      </w:r>
      <w:proofErr w:type="spellStart"/>
      <w:r w:rsidR="00FA1A2C" w:rsidRPr="004B5CF2">
        <w:rPr>
          <w:rFonts w:cstheme="majorBidi" w:hAnsiTheme="majorBidi" w:asciiTheme="majorBidi"/>
          <w:sz w:val="22"/>
          <w:szCs w:val="22"/>
          <w:lang w:val="hr-HR"/>
        </w:rPr>
        <w:t>77</w:t>
      </w:r>
      <w:proofErr w:type="spellEnd"/>
      <w:r w:rsidR="007B762B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kuna na dan </w:t>
      </w:r>
      <w:r w:rsidR="00DD6E5C" w:rsidRPr="004B5CF2">
        <w:rPr>
          <w:rFonts w:cstheme="majorBidi" w:hAnsiTheme="majorBidi" w:asciiTheme="majorBidi"/>
          <w:sz w:val="22"/>
          <w:szCs w:val="22"/>
          <w:lang w:val="hr-HR"/>
        </w:rPr>
        <w:t>8. veljače 2019.</w:t>
      </w:r>
    </w:p>
    <w:p w:rsidRDefault="007D7BBD" w:rsidP="007D7BBD" w:rsidR="007D7BBD" w:rsidRPr="004B5CF2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4B5CF2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4B5CF2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4B5CF2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4B5CF2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4B5CF2">
        <w:rPr>
          <w:rFonts w:cstheme="majorBidi" w:hAnsiTheme="majorBidi" w:asciiTheme="majorBidi"/>
          <w:sz w:val="22"/>
          <w:szCs w:val="22"/>
          <w:lang w:val="hr-HR"/>
        </w:rPr>
        <w:t>. SZ.</w:t>
      </w:r>
    </w:p>
    <w:p w:rsidRDefault="007D7BBD" w:rsidP="007D7BBD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AF7EAF" w:rsidR="007D7BBD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F7EAF" w:rsidRPr="004B5CF2">
        <w:rPr>
          <w:rFonts w:cstheme="majorBidi" w:hAnsiTheme="majorBidi" w:asciiTheme="majorBidi"/>
          <w:sz w:val="22"/>
          <w:szCs w:val="22"/>
          <w:lang w:val="hr-HR"/>
        </w:rPr>
        <w:t>15.svibnja</w:t>
      </w:r>
      <w:proofErr w:type="spellEnd"/>
      <w:r w:rsidR="00AF7EAF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2019.</w:t>
      </w:r>
    </w:p>
    <w:p w:rsidRDefault="007D7BBD" w:rsidP="004B5CF2" w:rsidR="004B5CF2" w:rsidRPr="004B5CF2">
      <w:pPr>
        <w:ind w:firstLine="720" w:left="50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4B5CF2" w:rsidRPr="004B5CF2">
        <w:rPr>
          <w:rFonts w:cstheme="majorBidi" w:hAnsiTheme="majorBidi" w:asciiTheme="majorBidi"/>
          <w:sz w:val="22"/>
          <w:szCs w:val="22"/>
          <w:lang w:val="hr-HR"/>
        </w:rPr>
        <w:t xml:space="preserve">      SUDAC:</w:t>
      </w:r>
    </w:p>
    <w:p w:rsidRDefault="004B5CF2" w:rsidP="004B5CF2" w:rsidR="004B5CF2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4B5CF2" w:rsidP="004B5CF2" w:rsidR="004B5CF2" w:rsidRPr="004B5CF2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4B5CF2" w:rsidP="004B5CF2" w:rsidR="004B5CF2" w:rsidRPr="004B5CF2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i/>
          <w:sz w:val="22"/>
          <w:szCs w:val="22"/>
          <w:lang w:val="hr-HR"/>
        </w:rPr>
        <w:t>Uputa o pravnom lijeku:</w:t>
      </w:r>
    </w:p>
    <w:p w:rsidRDefault="004B5CF2" w:rsidP="004B5CF2" w:rsidR="004B5CF2" w:rsidRPr="004B5CF2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4B5CF2">
        <w:rPr>
          <w:rFonts w:cstheme="majorBidi" w:hAnsiTheme="majorBidi" w:asciiTheme="majorBidi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5CF2" w:rsidP="004B5CF2" w:rsidR="004B5CF2" w:rsidRPr="004B5CF2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</w:p>
    <w:p w:rsidRDefault="004B5CF2" w:rsidP="004B5CF2" w:rsidR="004B5CF2" w:rsidRPr="004B5CF2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4B5CF2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4B5CF2">
        <w:rPr>
          <w:rFonts w:cstheme="majorBidi" w:hAnsiTheme="majorBidi" w:asciiTheme="majorBidi"/>
          <w:sz w:val="20"/>
        </w:rPr>
        <w:t xml:space="preserve"> </w:t>
      </w:r>
      <w:proofErr w:type="spellStart"/>
      <w:r w:rsidRPr="004B5CF2">
        <w:rPr>
          <w:rFonts w:cstheme="majorBidi" w:hAnsiTheme="majorBidi" w:asciiTheme="majorBidi"/>
          <w:sz w:val="20"/>
        </w:rPr>
        <w:t>točnost</w:t>
      </w:r>
      <w:proofErr w:type="spellEnd"/>
      <w:r w:rsidRPr="004B5CF2">
        <w:rPr>
          <w:rFonts w:cstheme="majorBidi" w:hAnsiTheme="majorBidi" w:asciiTheme="majorBidi"/>
          <w:sz w:val="20"/>
        </w:rPr>
        <w:t xml:space="preserve"> </w:t>
      </w:r>
      <w:proofErr w:type="spellStart"/>
      <w:r w:rsidRPr="004B5CF2">
        <w:rPr>
          <w:rFonts w:cstheme="majorBidi" w:hAnsiTheme="majorBidi" w:asciiTheme="majorBidi"/>
          <w:sz w:val="20"/>
        </w:rPr>
        <w:t>otpravka</w:t>
      </w:r>
      <w:proofErr w:type="spellEnd"/>
    </w:p>
    <w:p w:rsidRDefault="004B5CF2" w:rsidP="004B5CF2" w:rsidR="004B5CF2" w:rsidRPr="004B5CF2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4B5CF2">
        <w:rPr>
          <w:rFonts w:cstheme="majorBidi" w:hAnsiTheme="majorBidi" w:asciiTheme="majorBidi"/>
          <w:sz w:val="20"/>
        </w:rPr>
        <w:t>Rebecca Boričević</w:t>
      </w:r>
    </w:p>
    <w:p w:rsidRDefault="00A16DF6" w:rsidP="004B5CF2" w:rsidR="00A16DF6" w:rsidRPr="004B5CF2">
      <w:pPr>
        <w:ind w:firstLine="720" w:left="5040"/>
        <w:jc w:val="center"/>
        <w:rPr>
          <w:rFonts w:cstheme="majorBidi" w:hAnsiTheme="majorBidi" w:asciiTheme="majorBidi"/>
          <w:sz w:val="20"/>
        </w:rPr>
      </w:pPr>
    </w:p>
    <w:sectPr w:rsidR="00A16DF6" w:rsidRPr="004B5C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7681"/>
    <w:rsid w:val="00325195"/>
    <w:rsid w:val="003933AD"/>
    <w:rsid w:val="003A692F"/>
    <w:rsid w:val="004B5CF2"/>
    <w:rsid w:val="00515F22"/>
    <w:rsid w:val="00535306"/>
    <w:rsid w:val="005E389D"/>
    <w:rsid w:val="007B762B"/>
    <w:rsid w:val="007D422E"/>
    <w:rsid w:val="007D7BBD"/>
    <w:rsid w:val="00803FA7"/>
    <w:rsid w:val="008C7B7F"/>
    <w:rsid w:val="008F5FBD"/>
    <w:rsid w:val="00A16DF6"/>
    <w:rsid w:val="00AF7EAF"/>
    <w:rsid w:val="00BA0BDF"/>
    <w:rsid w:val="00BC1248"/>
    <w:rsid w:val="00C50500"/>
    <w:rsid w:val="00CC63A8"/>
    <w:rsid w:val="00D120E1"/>
    <w:rsid w:val="00DC265E"/>
    <w:rsid w:val="00DD6E5C"/>
    <w:rsid w:val="00E17677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94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St-402/2019</izvorni_sadrzaj>
    <derivirana_varijabla naziv="DomainObject.Predmet.OznakaBroj_1">St-402/2019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VALERIA DIZAJN jednostavno društvo s ograničenom odgovornošću za trgovinu i usluge zastupanog po punomoćniku Valeria Ivanšćak</izvorni_sadrzaj>
    <derivirana_varijabla naziv="DomainObject.Predmet.ProtustrankaFormated_1">  VALERIA DIZAJN jednostavno društvo s ograničenom odgovornošću za trgovinu i usluge zastupanog po punomoćniku Valeria Ivanšćak</derivirana_varijabla>
  </DomainObject.Predmet.ProtustrankaFormated>
  <DomainObject.Predmet.ProtustrankaFormatedOIB>
    <izvorni_sadrzaj>  VALERIA DIZAJN jednostavno društvo s ograničenom odgovornošću za trgovinu i usluge, OIB 65041165380 zastupanog po punomoćniku Valeria Ivanšćak</izvorni_sadrzaj>
    <derivirana_varijabla naziv="DomainObject.Predmet.ProtustrankaFormatedOIB_1">  VALERIA DIZAJN jednostavno društvo s ograničenom odgovornošću za trgovinu i usluge, OIB 65041165380 zastupanog po punomoćniku Valeria Ivanšćak</derivirana_varijabla>
  </DomainObject.Predmet.ProtustrankaFormatedOIB>
  <DomainObject.Predmet.ProtustrankaFormatedWithAdress>
    <izvorni_sadrzaj> VALERIA DIZAJN jednostavno društvo s ograničenom odgovornošću za trgovinu i usluge, Obala Tome Bakača Erdodyja 33 a, 44000 Sisak zastupanog po punomoćniku Valeria Ivanšćak</izvorni_sadrzaj>
    <derivirana_varijabla naziv="DomainObject.Predmet.ProtustrankaFormatedWithAdress_1"> VALERIA DIZAJN jednostavno društvo s ograničenom odgovornošću za trgovinu i usluge, Obala Tome Bakača Erdodyja 33 a, 44000 Sisak zastupanog po punomoćniku Valeria Ivanšćak</derivirana_varijabla>
  </DomainObject.Predmet.ProtustrankaFormatedWithAdress>
  <DomainObject.Predmet.ProtustrankaFormatedWithAdressOIB>
    <izvorni_sadrzaj> VALERIA DIZAJN jednostavno društvo s ograničenom odgovornošću za trgovinu i usluge, OIB 65041165380, Obala Tome Bakača Erdodyja 33 a, 44000 Sisak zastupanog po punomoćniku Valeria Ivanšćak</izvorni_sadrzaj>
    <derivirana_varijabla naziv="DomainObject.Predmet.ProtustrankaFormatedWithAdressOIB_1"> VALERIA DIZAJN jednostavno društvo s ograničenom odgovornošću za trgovinu i usluge, OIB 65041165380, Obala Tome Bakača Erdodyja 33 a, 44000 Sisak zastupanog po punomoćniku Valeria Ivanšćak</derivirana_varijabla>
  </DomainObject.Predmet.ProtustrankaFormatedWithAdressOIB>
  <DomainObject.Predmet.ProtustrankaWithAdress>
    <izvorni_sadrzaj>VALERIA DIZAJN jednostavno društvo s ograničenom odgovornošću za trgovinu i usluge Obala Tome Bakača Erdodyja 33 a, 44000 Sisak</izvorni_sadrzaj>
    <derivirana_varijabla naziv="DomainObject.Predmet.ProtustrankaWithAdress_1">VALERIA DIZAJN jednostavno društvo s ograničenom odgovornošću za trgovinu i usluge Obala Tome Bakača Erdodyja 33 a, 44000 Sisak</derivirana_varijabla>
  </DomainObject.Predmet.ProtustrankaWithAdress>
  <DomainObject.Predmet.ProtustrankaWithAdressOIB>
    <izvorni_sadrzaj>VALERIA DIZAJN jednostavno društvo s ograničenom odgovornošću za trgovinu i usluge, OIB 65041165380, Obala Tome Bakača Erdodyja 33 a, 44000 Sisak</izvorni_sadrzaj>
    <derivirana_varijabla naziv="DomainObject.Predmet.ProtustrankaWithAdressOIB_1">VALERIA DIZAJN jednostavno društvo s ograničenom odgovornošću za trgovinu i usluge, OIB 65041165380, Obala Tome Bakača Erdodyja 33 a, 44000 Sisak</derivirana_varijabla>
  </DomainObject.Predmet.ProtustrankaWithAdressOIB>
  <DomainObject.Predmet.ProtustrankaNazivFormated>
    <izvorni_sadrzaj>VALERIA DIZAJN jednostavno društvo s ograničenom odgovornošću za trgovinu i usluge</izvorni_sadrzaj>
    <derivirana_varijabla naziv="DomainObject.Predmet.ProtustrankaNazivFormated_1">VALERIA DIZAJN jednostavno društvo s ograničenom odgovornošću za trgovinu i usluge</derivirana_varijabla>
  </DomainObject.Predmet.ProtustrankaNazivFormated>
  <DomainObject.Predmet.ProtustrankaNazivFormatedOIB>
    <izvorni_sadrzaj>VALERIA DIZAJN jednostavno društvo s ograničenom odgovornošću za trgovinu i usluge, OIB 65041165380</izvorni_sadrzaj>
    <derivirana_varijabla naziv="DomainObject.Predmet.ProtustrankaNazivFormatedOIB_1">VALERIA DIZAJN jednostavno društvo s ograničenom odgovornošću za trgovinu i usluge, OIB 65041165380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VALERIA DIZAJN jednostavno društvo s ograničenom odgovornošću za trgovinu i usluge zastupanog po punomoćniku Valeria Ivanšćak</item>
    </izvorni_sadrzaj>
    <derivirana_varijabla naziv="DomainObject.Predmet.ProtuStrankaListFormated_1">
      <item>VALERIA DIZAJN jednostavno društvo s ograničenom odgovornošću za trgovinu i usluge zastupanog po punomoćniku Valeria Ivanšćak</item>
    </derivirana_varijabla>
  </DomainObject.Predmet.ProtuStrankaListFormated>
  <DomainObject.Predmet.ProtuStrankaListFormatedOIB>
    <izvorni_sadrzaj>
      <item>VALERIA DIZAJN jednostavno društvo s ograničenom odgovornošću za trgovinu i usluge, OIB 65041165380 zastupanog po punomoćniku Valeria Ivanšćak</item>
    </izvorni_sadrzaj>
    <derivirana_varijabla naziv="DomainObject.Predmet.ProtuStrankaListFormatedOIB_1">
      <item>VALERIA DIZAJN jednostavno društvo s ograničenom odgovornošću za trgovinu i usluge, OIB 65041165380 zastupanog po punomoćniku Valeria Ivanšćak</item>
    </derivirana_varijabla>
  </DomainObject.Predmet.ProtuStrankaListFormatedOIB>
  <DomainObject.Predmet.ProtuStrankaListFormatedWithAdress>
    <izvorni_sadrzaj>
      <item>VALERIA DIZAJN jednostavno društvo s ograničenom odgovornošću za trgovinu i usluge, Obala Tome Bakača Erdodyja 33 a, 44000 Sisak zastupanog po punomoćniku Valeria Ivanšćak</item>
    </izvorni_sadrzaj>
    <derivirana_varijabla naziv="DomainObject.Predmet.ProtuStrankaListFormatedWithAdress_1">
      <item>VALERIA DIZAJN jednostavno društvo s ograničenom odgovornošću za trgovinu i usluge, Obala Tome Bakača Erdodyja 33 a, 44000 Sisak zastupanog po punomoćniku Valeria Ivanšćak</item>
    </derivirana_varijabla>
  </DomainObject.Predmet.ProtuStrankaListFormatedWithAdress>
  <DomainObject.Predmet.ProtuStrankaListFormatedWithAdressOIB>
    <izvorni_sadrzaj>
      <item>VALERIA DIZAJN jednostavno društvo s ograničenom odgovornošću za trgovinu i usluge, OIB 65041165380, Obala Tome Bakača Erdodyja 33 a, 44000 Sisak zastupanog po punomoćniku Valeria Ivanšćak</item>
    </izvorni_sadrzaj>
    <derivirana_varijabla naziv="DomainObject.Predmet.ProtuStrankaListFormatedWithAdressOIB_1">
      <item>VALERIA DIZAJN jednostavno društvo s ograničenom odgovornošću za trgovinu i usluge, OIB 65041165380, Obala Tome Bakača Erdodyja 33 a, 44000 Sisak zastupanog po punomoćniku Valeria Ivanšćak</item>
    </derivirana_varijabla>
  </DomainObject.Predmet.ProtuStrankaListFormatedWithAdressOIB>
  <DomainObject.Predmet.ProtuStrankaListNazivFormated>
    <izvorni_sadrzaj>
      <item>VALERIA DIZAJN jednostavno društvo s ograničenom odgovornošću za trgovinu i usluge</item>
    </izvorni_sadrzaj>
    <derivirana_varijabla naziv="DomainObject.Predmet.ProtuStrankaListNazivFormated_1">
      <item>VALERIA DIZAJN jednostavno društvo s ograničenom odgovornošću za trgovinu i usluge</item>
    </derivirana_varijabla>
  </DomainObject.Predmet.ProtuStrankaListNazivFormated>
  <DomainObject.Predmet.ProtuStrankaListNazivFormatedOIB>
    <izvorni_sadrzaj>
      <item>VALERIA DIZAJN jednostavno društvo s ograničenom odgovornošću za trgovinu i usluge, OIB 65041165380</item>
    </izvorni_sadrzaj>
    <derivirana_varijabla naziv="DomainObject.Predmet.ProtuStrankaListNazivFormatedOIB_1">
      <item>VALERIA DIZAJN jednostavno društvo s ograničenom odgovornošću za trgovinu i usluge, OIB 65041165380</item>
    </derivirana_varijabla>
  </DomainObject.Predmet.ProtuStrankaListNazivFormatedOIB>
  <DomainObject.Predmet.OstaliListFormated>
    <izvorni_sadrzaj>
      <item>Valeria Ivanšćak punomoćnica sudionika u postupku VALERIA DIZAJN jednostavno društvo s ograničenom odgovornošću za trgovinu i usluge</item>
    </izvorni_sadrzaj>
    <derivirana_varijabla naziv="DomainObject.Predmet.OstaliListFormated_1">
      <item>Valeria Ivanšćak punomoćnica sudionika u postupku VALERIA DIZAJN jednostavno društvo s ograničenom odgovornošću za trgovinu i usluge</item>
    </derivirana_varijabla>
  </DomainObject.Predmet.OstaliListFormated>
  <DomainObject.Predmet.OstaliListFormatedOIB>
    <izvorni_sadrzaj>
      <item>Valeria Ivanšćak, OIB 01053112600 punomoćnica sudionika u postupku VALERIA DIZAJN jednostavno društvo s ograničenom odgovornošću za trgovinu i usluge</item>
    </izvorni_sadrzaj>
    <derivirana_varijabla naziv="DomainObject.Predmet.OstaliListFormatedOIB_1">
      <item>Valeria Ivanšćak, OIB 01053112600 punomoćnica sudionika u postupku VALERIA DIZAJN jednostavno društvo s ograničenom odgovornošću za trgovinu i usluge</item>
    </derivirana_varijabla>
  </DomainObject.Predmet.OstaliListFormatedOIB>
  <DomainObject.Predmet.OstaliListFormatedWithAdress>
    <izvorni_sadrzaj>
      <item>Valeria Ivanšćak, Obala Tome Bakača Erdodyja 33a, 44000 Sisak punomoćnica sudionika u postupku VALERIA DIZAJN jednostavno društvo s ograničenom odgovornošću za trgovinu i usluge</item>
    </izvorni_sadrzaj>
    <derivirana_varijabla naziv="DomainObject.Predmet.OstaliListFormatedWithAdress_1">
      <item>Valeria Ivanšćak, Obala Tome Bakača Erdodyja 33a, 44000 Sisak punomoćnica sudionika u postupku VALERIA DIZAJN jednostavno društvo s ograničenom odgovornošću za trgovinu i usluge</item>
    </derivirana_varijabla>
  </DomainObject.Predmet.OstaliListFormatedWithAdress>
  <DomainObject.Predmet.OstaliListFormatedWithAdressOIB>
    <izvorni_sadrzaj>
      <item>Valeria Ivanšćak, OIB 01053112600, Obala Tome Bakača Erdodyja 33a, 44000 Sisak punomoćnica sudionika u postupku VALERIA DIZAJN jednostavno društvo s ograničenom odgovornošću za trgovinu i usluge</item>
    </izvorni_sadrzaj>
    <derivirana_varijabla naziv="DomainObject.Predmet.OstaliListFormatedWithAdressOIB_1">
      <item>Valeria Ivanšćak, OIB 01053112600, Obala Tome Bakača Erdodyja 33a, 44000 Sisak punomoćnica sudionika u postupku VALERIA DIZAJN jednostavno društvo s ograničenom odgovornošću za trgovinu i usluge</item>
    </derivirana_varijabla>
  </DomainObject.Predmet.OstaliListFormatedWithAdressOIB>
  <DomainObject.Predmet.OstaliListNazivFormated>
    <izvorni_sadrzaj>
      <item>Valeria Ivanšćak</item>
    </izvorni_sadrzaj>
    <derivirana_varijabla naziv="DomainObject.Predmet.OstaliListNazivFormated_1">
      <item>Valeria Ivanšćak</item>
    </derivirana_varijabla>
  </DomainObject.Predmet.OstaliListNazivFormated>
  <DomainObject.Predmet.OstaliListNazivFormatedOIB>
    <izvorni_sadrzaj>
      <item>Valeria Ivanšćak, OIB 01053112600</item>
    </izvorni_sadrzaj>
    <derivirana_varijabla naziv="DomainObject.Predmet.OstaliListNazivFormatedOIB_1">
      <item>Valeria Ivanšćak, OIB 01053112600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VALERIA DIZAJN jednostavno društvo s ograničenom odgovornošću za trgovinu i usluge</izvorni_sadrzaj>
    <derivirana_varijabla naziv="DomainObject.Predmet.ProtustrankaIDrugi_1">VALERIA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VALERIA DIZAJN jednostavno društvo s ograničenom odgovornošću za trgovinu i usluge, OIB 65041165380, Obala Tome Bakača Erdodyja 33 a, 44000 Sisak</izvorni_sadrzaj>
    <derivirana_varijabla naziv="DomainObject.Predmet.ProtustrankaIDrugiAdressOIB_1">VALERIA DIZAJN jednostavno društvo s ograničenom odgovornošću za trgovinu i usluge, OIB 65041165380, Obala Tome Bakača Erdodyja 33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VALERIA DIZAJN jednostavno društvo s ograničenom odgovornošću za trgovinu i usluge</item>
      <item>Valeria Ivanšćak</item>
    </izvorni_sadrzaj>
    <derivirana_varijabla naziv="DomainObject.Predmet.SudioniciListNaziv_1">
      <item>FINA Regionalni centar Zagreb</item>
      <item>VALERIA DIZAJN jednostavno društvo s ograničenom odgovornošću za trgovinu i usluge</item>
      <item>Valeria Ivanšćak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VALERIA DIZAJN jednostavno društvo s ograničenom odgovornošću za trgovinu i usluge, OIB 65041165380, Obala Tome Bakača Erdodyja 33 a,44000 Sisak</item>
      <item>Valeria Ivanšćak, OIB 01053112600, Obala Tome Bakača Erdodyja 33a,44000 Sisak</item>
    </izvorni_sadrzaj>
    <derivirana_varijabla naziv="DomainObject.Predmet.SudioniciListAdressOIB_1">
      <item>FINA Regionalni centar Zagreb, OIB 85821130368, Trg svibanjskih žrtava 1995. 1,10000 Zagreb</item>
      <item>VALERIA DIZAJN jednostavno društvo s ograničenom odgovornošću za trgovinu i usluge, OIB 65041165380, Obala Tome Bakača Erdodyja 33 a,44000 Sisak</item>
      <item>Valeria Ivanšćak, OIB 01053112600, Obala Tome Bakača Erdodyja 33a,44000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65041165380</item>
      <item>, OIB 01053112600</item>
    </izvorni_sadrzaj>
    <derivirana_varijabla naziv="DomainObject.Predmet.SudioniciListNazivOIB_1">
      <item>, OIB 85821130368</item>
      <item>, OIB 65041165380</item>
      <item>, OIB 01053112600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1846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2019-03-19T09:38:00Z</dcterms:created>
  <dc:creator>Rebecca Boričević</dc:creator>
  <cp:lastModifiedBy>Rebecca Boričević</cp:lastModifiedBy>
  <cp:lastPrinted>2019-05-15T06:01:00Z</cp:lastPrinted>
  <dcterms:modified xmlns:xsi="http://www.w3.org/2001/XMLSchema-instance" xsi:type="dcterms:W3CDTF">2019-05-15T06:01:00Z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(402-19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