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f7dd" w14:paraId="dc2f7dd" w:rsidRDefault="00760F72" w:rsidP="00760F72" w:rsidR="00760F72" w:rsidRPr="00DC0722">
      <w:pPr>
        <w15:collapsed w:val="false"/>
      </w:pPr>
      <w:bookmarkStart w:name="_GoBack" w:id="0"/>
      <w:bookmarkEnd w:id="0"/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</w:p>
    <w:p w:rsidRDefault="00BB6F1B" w:rsidP="00760F72" w:rsidR="00BB6F1B" w:rsidRPr="00DC0722">
      <w:pPr>
        <w:jc w:val="center"/>
      </w:pPr>
      <w:r w:rsidRPr="00DC0722">
        <w:t>R E P U B L I K A    H R V A T S K A</w:t>
      </w:r>
    </w:p>
    <w:p w:rsidRDefault="00760F72" w:rsidP="00760F72" w:rsidR="00760F72" w:rsidRPr="00DC0722">
      <w:pPr>
        <w:jc w:val="center"/>
      </w:pPr>
      <w:r w:rsidRPr="00DC0722">
        <w:t>Z A K L J U Č A K</w:t>
      </w:r>
    </w:p>
    <w:p w:rsidRDefault="00760F72" w:rsidP="00760F72" w:rsidR="00760F72" w:rsidRPr="00DC0722"/>
    <w:p w:rsidRDefault="00B96980" w:rsidP="00B96980" w:rsidR="00B96980" w:rsidRPr="00570202">
      <w:pPr>
        <w:ind w:firstLine="1440"/>
        <w:jc w:val="both"/>
      </w:pPr>
      <w:r w:rsidRPr="00570202">
        <w:t xml:space="preserve">Trgovački sud u Rijeci, po sucu ovog suda Veri </w:t>
      </w:r>
      <w:proofErr w:type="spellStart"/>
      <w:r w:rsidRPr="00570202">
        <w:t>Jelenović</w:t>
      </w:r>
      <w:proofErr w:type="spellEnd"/>
      <w:r w:rsidRPr="00570202">
        <w:t xml:space="preserve">, u postupku sklapanja </w:t>
      </w:r>
      <w:proofErr w:type="spellStart"/>
      <w:r w:rsidRPr="00570202">
        <w:t>predstečajne</w:t>
      </w:r>
      <w:proofErr w:type="spellEnd"/>
      <w:r w:rsidRPr="00570202">
        <w:t xml:space="preserve"> nagodbe nad dužnikom </w:t>
      </w:r>
      <w:r>
        <w:t xml:space="preserve">ISKOPI I PRIJEVOZ SLAVUJ OMIŠALJ, VL. SLAVKO HUDOROVIĆ, PUŠĆA 13, OIB: </w:t>
      </w:r>
      <w:r w:rsidRPr="00872655">
        <w:t>27118340666</w:t>
      </w:r>
      <w:r w:rsidRPr="00570202">
        <w:t xml:space="preserve">, dana </w:t>
      </w:r>
      <w:r>
        <w:t>23. rujna</w:t>
      </w:r>
      <w:r w:rsidRPr="00570202">
        <w:t xml:space="preserve"> 2015. godine 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>z a k l j u č i o    j 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="00560505" w:rsidRPr="00DC0722">
        <w:t xml:space="preserve"> nagodbe nad dužnikom</w:t>
      </w:r>
      <w:r w:rsidRPr="00DC0722">
        <w:t xml:space="preserve"> </w:t>
      </w:r>
      <w:r w:rsidR="00B96980">
        <w:t xml:space="preserve">ISKOPI I PRIJEVOZ SLAVUJ OMIŠALJ, VL. SLAVKO HUDOROVIĆ, PUŠĆA 13, OIB: </w:t>
      </w:r>
      <w:r w:rsidR="00B96980" w:rsidRPr="00872655">
        <w:t>27118340666</w:t>
      </w:r>
      <w:r w:rsidRPr="00DC0722">
        <w:t>, određuje se za dan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B96980" w:rsidP="00760F72" w:rsidR="00760F72" w:rsidRPr="00DC0722">
      <w:pPr>
        <w:jc w:val="center"/>
      </w:pPr>
      <w:r>
        <w:t>11. studenoga</w:t>
      </w:r>
      <w:r w:rsidR="00D003F7" w:rsidRPr="00DC0722">
        <w:t xml:space="preserve"> 201</w:t>
      </w:r>
      <w:r w:rsidR="00E02A9F">
        <w:t>5</w:t>
      </w:r>
      <w:r w:rsidR="00760F72" w:rsidRPr="00DC0722">
        <w:t xml:space="preserve">.g. u </w:t>
      </w:r>
      <w:r>
        <w:t>9</w:t>
      </w:r>
      <w:r w:rsidR="00760F72" w:rsidRPr="00DC0722">
        <w:t>:</w:t>
      </w:r>
      <w:r>
        <w:t>0</w:t>
      </w:r>
      <w:r w:rsidR="00760F72" w:rsidRPr="00DC0722">
        <w:t>0 sati</w:t>
      </w:r>
    </w:p>
    <w:p w:rsidRDefault="00760F72" w:rsidP="00760F72" w:rsidR="00760F72" w:rsidRPr="00DC0722">
      <w:pPr>
        <w:jc w:val="center"/>
      </w:pPr>
      <w:r w:rsidRPr="00DC0722">
        <w:t>kod Trgovačkog suda u Rijeci</w:t>
      </w:r>
    </w:p>
    <w:p w:rsidRDefault="00760F72" w:rsidP="00760F72" w:rsidR="00760F72" w:rsidRPr="00DC0722">
      <w:pPr>
        <w:jc w:val="center"/>
      </w:pPr>
      <w:r w:rsidRPr="00DC0722">
        <w:t>Zadarska 1 i 3</w:t>
      </w:r>
    </w:p>
    <w:p w:rsidRDefault="00760F72" w:rsidP="00760F72" w:rsidR="00760F72" w:rsidRPr="00DC0722">
      <w:pPr>
        <w:jc w:val="center"/>
      </w:pPr>
      <w:r w:rsidRPr="00DC0722">
        <w:t xml:space="preserve">sudnica br. </w:t>
      </w:r>
      <w:r w:rsidR="00805B8F" w:rsidRPr="00DC0722">
        <w:t>3</w:t>
      </w:r>
      <w:r w:rsidRPr="00DC0722">
        <w:t>, I. kat</w:t>
      </w:r>
      <w:r w:rsidR="0076411A" w:rsidRPr="00DC0722">
        <w:t>.</w:t>
      </w:r>
    </w:p>
    <w:p w:rsidRDefault="00760F72" w:rsidP="00760F72" w:rsidR="00760F72" w:rsidRPr="00DC0722">
      <w:pPr>
        <w:jc w:val="both"/>
      </w:pPr>
    </w:p>
    <w:p w:rsidRDefault="00760F72" w:rsidP="00760F72" w:rsidR="00760F72" w:rsidRPr="00DC0722">
      <w:pPr>
        <w:jc w:val="both"/>
      </w:pPr>
      <w:r w:rsidRPr="00DC0722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 xml:space="preserve">Rijeka, </w:t>
      </w:r>
      <w:r w:rsidR="00B96980">
        <w:t>23. rujna</w:t>
      </w:r>
      <w:r w:rsidR="00DC0722">
        <w:t xml:space="preserve"> 2015</w:t>
      </w:r>
      <w:r w:rsidRPr="00DC0722">
        <w:t>. godine</w:t>
      </w:r>
    </w:p>
    <w:p w:rsidRDefault="00760F72" w:rsidP="00760F72" w:rsidR="00760F72" w:rsidRPr="00DC0722"/>
    <w:p w:rsidRDefault="00760F72" w:rsidP="00760F72" w:rsidR="00760F72" w:rsidRPr="00DC0722"/>
    <w:p w:rsidRDefault="00760F72" w:rsidR="00760F72" w:rsidRPr="00DC0722">
      <w:pPr>
        <w:jc w:val="center"/>
      </w:pPr>
      <w:r w:rsidRPr="00DC0722">
        <w:t xml:space="preserve">                                                                                Sudac</w:t>
      </w:r>
    </w:p>
    <w:p w:rsidRDefault="00760F72" w:rsidR="00760F72" w:rsidRPr="00DC0722">
      <w:pPr>
        <w:jc w:val="both"/>
      </w:pPr>
      <w:r w:rsidRPr="00DC0722">
        <w:t xml:space="preserve">                                                                                       </w:t>
      </w:r>
      <w:r w:rsidR="00DC0722">
        <w:t xml:space="preserve">    </w:t>
      </w:r>
      <w:r w:rsidRPr="00DC0722">
        <w:t xml:space="preserve">        Vera </w:t>
      </w:r>
      <w:proofErr w:type="spellStart"/>
      <w:r w:rsidRPr="00DC0722">
        <w:t>Jelenović</w:t>
      </w:r>
      <w:proofErr w:type="spellEnd"/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UPUTA O PRAVNOM LIJEKU:</w:t>
      </w:r>
    </w:p>
    <w:p w:rsidRDefault="00760F72" w:rsidP="00760F72" w:rsidR="00760F72" w:rsidRPr="00DC0722">
      <w:r w:rsidRPr="00DC0722">
        <w:t>Protiv zaključka nije dopuštena žalba (čl. 11. st.9. SZ).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DNA:</w:t>
      </w:r>
    </w:p>
    <w:p w:rsidRDefault="00760F72" w:rsidP="00760F72" w:rsidR="005E03EC" w:rsidRPr="00DC0722">
      <w:r w:rsidRPr="00DC0722">
        <w:t>-dužniku i</w:t>
      </w:r>
      <w:r w:rsidR="005E03EC" w:rsidRPr="00DC0722">
        <w:t xml:space="preserve"> </w:t>
      </w:r>
    </w:p>
    <w:p w:rsidRDefault="005E03EC" w:rsidP="00760F72" w:rsidR="00760F72" w:rsidRPr="00DC0722">
      <w:r w:rsidRPr="00DC0722">
        <w:t xml:space="preserve">- </w:t>
      </w:r>
      <w:r w:rsidR="00AE1998">
        <w:t>oglas</w:t>
      </w:r>
      <w:r w:rsidRPr="00DC0722">
        <w:t xml:space="preserve"> </w:t>
      </w:r>
      <w:r w:rsidR="00F14E0B">
        <w:t>na</w:t>
      </w:r>
      <w:r w:rsidR="00760F72" w:rsidRPr="00DC0722">
        <w:t xml:space="preserve"> </w:t>
      </w:r>
      <w:r w:rsidR="000F7A76">
        <w:t>e-</w:t>
      </w:r>
      <w:r w:rsidR="00760F72" w:rsidRPr="00DC0722">
        <w:t>oglasn</w:t>
      </w:r>
      <w:r w:rsidR="00F14E0B">
        <w:t>u</w:t>
      </w:r>
      <w:r w:rsidR="00760F72" w:rsidRPr="00DC0722">
        <w:t xml:space="preserve"> ploč</w:t>
      </w:r>
      <w:r w:rsidR="00F14E0B">
        <w:t>u</w:t>
      </w:r>
      <w:r w:rsidR="00760F72" w:rsidRPr="00DC0722">
        <w:t xml:space="preserve"> suda</w:t>
      </w:r>
      <w:r w:rsidR="00AE1998">
        <w:t xml:space="preserve"> </w:t>
      </w:r>
    </w:p>
    <w:p w:rsidRDefault="00F14E0B" w:rsidP="00760F72" w:rsidR="00760F72" w:rsidRPr="00DC0722">
      <w:r>
        <w:t>- vjerovnicima</w:t>
      </w:r>
      <w:r w:rsidR="00760F72" w:rsidRPr="00DC0722">
        <w:t xml:space="preserve"> oglasom na web-stranici Fine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 xml:space="preserve">Rijeka, </w:t>
      </w:r>
      <w:r w:rsidR="00B96980">
        <w:t>23. rujna</w:t>
      </w:r>
      <w:r w:rsidR="00DC0722">
        <w:t xml:space="preserve"> 2015</w:t>
      </w:r>
      <w:r w:rsidRPr="00DC0722">
        <w:t>.g.</w:t>
      </w:r>
    </w:p>
    <w:p w:rsidRDefault="00760F72" w:rsidP="00760F72" w:rsidR="00760F72" w:rsidRPr="00DC0722"/>
    <w:p w:rsidRDefault="00760F72" w:rsidP="00760F72" w:rsidR="00760F72" w:rsidRPr="00DC0722">
      <w:r w:rsidRPr="00DC0722">
        <w:t xml:space="preserve">Sudac </w:t>
      </w:r>
    </w:p>
    <w:p w:rsidRDefault="00DB06BC" w:rsidP="00760F72" w:rsidR="00760F72" w:rsidRPr="00DC0722">
      <w:r w:rsidRPr="00DC0722">
        <w:t xml:space="preserve">Vera </w:t>
      </w:r>
      <w:proofErr w:type="spellStart"/>
      <w:r w:rsidRPr="00DC0722">
        <w:t>Jelenović</w:t>
      </w:r>
      <w:proofErr w:type="spellEnd"/>
    </w:p>
    <w:p w:rsidRDefault="00F74D93" w:rsidP="00760F72" w:rsidR="00F74D93" w:rsidRPr="00DC0722"/>
    <w:p w:rsidRDefault="00760F72" w:rsidR="00760F72" w:rsidRPr="00DC0722"/>
    <w:sectPr w:rsidR="00760F72" w:rsidRPr="00DC072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DC0" w:rsidR="00884DC0">
      <w:r>
        <w:separator/>
      </w:r>
    </w:p>
  </w:endnote>
  <w:endnote w:id="0" w:type="continuationSeparator">
    <w:p w:rsidRDefault="00884DC0" w:rsidR="00884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DC0" w:rsidR="00884DC0">
      <w:r>
        <w:separator/>
      </w:r>
    </w:p>
  </w:footnote>
  <w:footnote w:id="0" w:type="continuationSeparator">
    <w:p w:rsidRDefault="00884DC0" w:rsidR="00884D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B2" w:rsidP="00760F72" w:rsidR="00A222B2" w:rsidRPr="00BB6F1B">
    <w:pPr>
      <w:pStyle w:val="Zaglavlje"/>
      <w:jc w:val="right"/>
    </w:pPr>
    <w:proofErr w:type="spellStart"/>
    <w:r w:rsidRPr="00BB6F1B">
      <w:t>Posl</w:t>
    </w:r>
    <w:proofErr w:type="spellEnd"/>
    <w:r w:rsidRPr="00BB6F1B">
      <w:t xml:space="preserve">. br. 14 </w:t>
    </w:r>
    <w:proofErr w:type="spellStart"/>
    <w:r w:rsidRPr="00BB6F1B">
      <w:t>Stpn</w:t>
    </w:r>
    <w:proofErr w:type="spellEnd"/>
    <w:r w:rsidRPr="00BB6F1B">
      <w:t>-</w:t>
    </w:r>
    <w:r w:rsidR="00B96980">
      <w:t>154</w:t>
    </w:r>
    <w:r w:rsidR="00DC0722">
      <w:t>/2014</w:t>
    </w:r>
    <w:r w:rsidRPr="00BB6F1B">
      <w:t>-</w:t>
    </w:r>
    <w:r w:rsidR="00B96980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2"/>
    <w:rsid w:val="000F7A76"/>
    <w:rsid w:val="00120ECA"/>
    <w:rsid w:val="001534EB"/>
    <w:rsid w:val="00195026"/>
    <w:rsid w:val="001C2356"/>
    <w:rsid w:val="001E5A2A"/>
    <w:rsid w:val="00254BEB"/>
    <w:rsid w:val="002901BF"/>
    <w:rsid w:val="002A0C18"/>
    <w:rsid w:val="0031402A"/>
    <w:rsid w:val="00333140"/>
    <w:rsid w:val="0038054A"/>
    <w:rsid w:val="00546779"/>
    <w:rsid w:val="00560505"/>
    <w:rsid w:val="005D50B1"/>
    <w:rsid w:val="005E03EC"/>
    <w:rsid w:val="00606084"/>
    <w:rsid w:val="00760F72"/>
    <w:rsid w:val="0076411A"/>
    <w:rsid w:val="00805B8F"/>
    <w:rsid w:val="0081752B"/>
    <w:rsid w:val="00884DC0"/>
    <w:rsid w:val="008C0509"/>
    <w:rsid w:val="00A222B2"/>
    <w:rsid w:val="00AD1CC3"/>
    <w:rsid w:val="00AE1998"/>
    <w:rsid w:val="00B75948"/>
    <w:rsid w:val="00B96980"/>
    <w:rsid w:val="00BB6F1B"/>
    <w:rsid w:val="00C23683"/>
    <w:rsid w:val="00C552C0"/>
    <w:rsid w:val="00C85ECE"/>
    <w:rsid w:val="00C8787D"/>
    <w:rsid w:val="00CC14A6"/>
    <w:rsid w:val="00CC3C67"/>
    <w:rsid w:val="00D003F7"/>
    <w:rsid w:val="00D36B12"/>
    <w:rsid w:val="00D87D7F"/>
    <w:rsid w:val="00DB06BC"/>
    <w:rsid w:val="00DB4944"/>
    <w:rsid w:val="00DC0722"/>
    <w:rsid w:val="00E02A9F"/>
    <w:rsid w:val="00E22407"/>
    <w:rsid w:val="00E33CB1"/>
    <w:rsid w:val="00E942DA"/>
    <w:rsid w:val="00EA750A"/>
    <w:rsid w:val="00EC728A"/>
    <w:rsid w:val="00F027EB"/>
    <w:rsid w:val="00F05885"/>
    <w:rsid w:val="00F14E0B"/>
    <w:rsid w:val="00F4400B"/>
    <w:rsid w:val="00F74D93"/>
    <w:rsid w:val="00FA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878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78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878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78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Stpn-154/2014</izvorni_sadrzaj>
    <derivirana_varijabla naziv="DomainObject.Predmet.OznakaBroj_1">Stpn-154/2014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SLAVKO HUDOROVIĆ  Omišalj</izvorni_sadrzaj>
    <derivirana_varijabla naziv="DomainObject.Predmet.StrankaFormated_1">  SLAVKO HUDOROVIĆ  Omišalj</derivirana_varijabla>
  </DomainObject.Predmet.StrankaFormated>
  <DomainObject.Predmet.StrankaFormatedOIB>
    <izvorni_sadrzaj>  SLAVKO HUDOROVIĆ  Omišalj, OIB 27118340666</izvorni_sadrzaj>
    <derivirana_varijabla naziv="DomainObject.Predmet.StrankaFormatedOIB_1">  SLAVKO HUDOROVIĆ  Omišalj, OIB 27118340666</derivirana_varijabla>
  </DomainObject.Predmet.StrankaFormatedOIB>
  <DomainObject.Predmet.StrankaFormatedWithAdress>
    <izvorni_sadrzaj> SLAVKO HUDOROVIĆ  Omišalj, Pušća 13, 51513 Omišalj</izvorni_sadrzaj>
    <derivirana_varijabla naziv="DomainObject.Predmet.StrankaFormatedWithAdress_1"> SLAVKO HUDOROVIĆ  Omišalj, Pušća 13, 51513 Omišalj</derivirana_varijabla>
  </DomainObject.Predmet.StrankaFormatedWithAdress>
  <DomainObject.Predmet.StrankaFormatedWithAdressOIB>
    <izvorni_sadrzaj> SLAVKO HUDOROVIĆ  Omišalj, OIB 27118340666, Pušća 13, 51513 Omišalj</izvorni_sadrzaj>
    <derivirana_varijabla naziv="DomainObject.Predmet.StrankaFormatedWithAdressOIB_1"> SLAVKO HUDOROVIĆ  Omišalj, OIB 27118340666, Pušća 13, 51513 Omišalj</derivirana_varijabla>
  </DomainObject.Predmet.StrankaFormatedWithAdressOIB>
  <DomainObject.Predmet.StrankaWithAdress>
    <izvorni_sadrzaj>SLAVKO HUDOROVIĆ  Omišalj Pušća 13,51513 Omišalj</izvorni_sadrzaj>
    <derivirana_varijabla naziv="DomainObject.Predmet.StrankaWithAdress_1">SLAVKO HUDOROVIĆ  Omišalj Pušća 13,51513 Omišalj</derivirana_varijabla>
  </DomainObject.Predmet.StrankaWithAdress>
  <DomainObject.Predmet.StrankaWithAdressOIB>
    <izvorni_sadrzaj>SLAVKO HUDOROVIĆ  Omišalj, OIB 27118340666, Pušća 13,51513 Omišalj</izvorni_sadrzaj>
    <derivirana_varijabla naziv="DomainObject.Predmet.StrankaWithAdressOIB_1">SLAVKO HUDOROVIĆ  Omišalj, OIB 27118340666, Pušća 13,51513 Omišalj</derivirana_varijabla>
  </DomainObject.Predmet.StrankaWithAdressOIB>
  <DomainObject.Predmet.StrankaNazivFormated>
    <izvorni_sadrzaj>SLAVKO HUDOROVIĆ  Omišalj</izvorni_sadrzaj>
    <derivirana_varijabla naziv="DomainObject.Predmet.StrankaNazivFormated_1">SLAVKO HUDOROVIĆ  Omišalj</derivirana_varijabla>
  </DomainObject.Predmet.StrankaNazivFormated>
  <DomainObject.Predmet.StrankaNazivFormatedOIB>
    <izvorni_sadrzaj>SLAVKO HUDOROVIĆ  Omišalj, OIB 27118340666</izvorni_sadrzaj>
    <derivirana_varijabla naziv="DomainObject.Predmet.StrankaNazivFormatedOIB_1">SLAVKO HUDOROVIĆ  Omišalj, OIB 27118340666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SLAVKO HUDOROVIĆ  Omišalj</item>
    </izvorni_sadrzaj>
    <derivirana_varijabla naziv="DomainObject.Predmet.StrankaListFormated_1">
      <item>SLAVKO HUDOROVIĆ  Omišalj</item>
    </derivirana_varijabla>
  </DomainObject.Predmet.StrankaListFormated>
  <DomainObject.Predmet.StrankaListFormatedOIB>
    <izvorni_sadrzaj>
      <item>SLAVKO HUDOROVIĆ  Omišalj, OIB 27118340666</item>
    </izvorni_sadrzaj>
    <derivirana_varijabla naziv="DomainObject.Predmet.StrankaListFormatedOIB_1">
      <item>SLAVKO HUDOROVIĆ  Omišalj, OIB 27118340666</item>
    </derivirana_varijabla>
  </DomainObject.Predmet.StrankaListFormatedOIB>
  <DomainObject.Predmet.StrankaListFormatedWithAdress>
    <izvorni_sadrzaj>
      <item>SLAVKO HUDOROVIĆ  Omišalj, Pušća 13, 51513 Omišalj</item>
    </izvorni_sadrzaj>
    <derivirana_varijabla naziv="DomainObject.Predmet.StrankaListFormatedWithAdress_1">
      <item>SLAVKO HUDOROVIĆ  Omišalj, Pušća 13, 51513 Omišalj</item>
    </derivirana_varijabla>
  </DomainObject.Predmet.StrankaListFormatedWithAdress>
  <DomainObject.Predmet.StrankaListFormatedWithAdressOIB>
    <izvorni_sadrzaj>
      <item>SLAVKO HUDOROVIĆ  Omišalj, OIB 27118340666, Pušća 13, 51513 Omišalj</item>
    </izvorni_sadrzaj>
    <derivirana_varijabla naziv="DomainObject.Predmet.StrankaListFormatedWithAdressOIB_1">
      <item>SLAVKO HUDOROVIĆ  Omišalj, OIB 27118340666, Pušća 13, 51513 Omišalj</item>
    </derivirana_varijabla>
  </DomainObject.Predmet.StrankaListFormatedWithAdressOIB>
  <DomainObject.Predmet.StrankaListNazivFormated>
    <izvorni_sadrzaj>
      <item>SLAVKO HUDOROVIĆ  Omišalj</item>
    </izvorni_sadrzaj>
    <derivirana_varijabla naziv="DomainObject.Predmet.StrankaListNazivFormated_1">
      <item>SLAVKO HUDOROVIĆ  Omišalj</item>
    </derivirana_varijabla>
  </DomainObject.Predmet.StrankaListNazivFormated>
  <DomainObject.Predmet.StrankaListNazivFormatedOIB>
    <izvorni_sadrzaj>
      <item>SLAVKO HUDOROVIĆ  Omišalj, OIB 27118340666</item>
    </izvorni_sadrzaj>
    <derivirana_varijabla naziv="DomainObject.Predmet.StrankaListNazivFormatedOIB_1">
      <item>SLAVKO HUDOROVIĆ  Omišalj, OIB 27118340666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SLAVKO HUDOROVIĆ  Omišalj</izvorni_sadrzaj>
    <derivirana_varijabla naziv="DomainObject.Predmet.StrankaIDrugi_1">SLAVKO HUDOROVIĆ  Omišalj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SLAVKO HUDOROVIĆ  Omišalj, OIB 27118340666, Pušća 13, 51513 Omišalj</izvorni_sadrzaj>
    <derivirana_varijabla naziv="DomainObject.Predmet.StrankaIDrugiAdressOIB_1">SLAVKO HUDOROVIĆ  Omišalj, OIB 27118340666, Pušća 13, 51513 Omišalj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SLAVKO HUDOROVIĆ  Omišalj</item>
    </izvorni_sadrzaj>
    <derivirana_varijabla naziv="DomainObject.Predmet.SudioniciListNaziv_1">
      <item>SLAVKO HUDOROVIĆ  Omišalj</item>
    </derivirana_varijabla>
  </DomainObject.Predmet.SudioniciListNaziv>
  <DomainObject.Predmet.SudioniciListAdressOIB>
    <izvorni_sadrzaj>
      <item>SLAVKO HUDOROVIĆ  Omišalj, OIB 27118340666, Pušća 13,51513 Omišalj</item>
    </izvorni_sadrzaj>
    <derivirana_varijabla naziv="DomainObject.Predmet.SudioniciListAdressOIB_1">
      <item>SLAVKO HUDOROVIĆ  Omišalj, OIB 27118340666, Pušća 13,51513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27118340666</item>
    </izvorni_sadrzaj>
    <derivirana_varijabla naziv="DomainObject.Predmet.SudioniciListNazivOIB_1">
      <item>, OIB 27118340666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191</properties:Words>
  <properties:Characters>888</properties:Characters>
  <properties:Lines>64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2015-09-23T07:27:00Z</dcterms:created>
  <dc:creator>vjelenovic</dc:creator>
  <cp:lastModifiedBy>wsadmin</cp:lastModifiedBy>
  <cp:lastPrinted>2015-09-23T07:24:00Z</cp:lastPrinted>
  <dcterms:modified xmlns:xsi="http://www.w3.org/2001/XMLSchema-instance" xsi:type="dcterms:W3CDTF">2015-09-23T07:30:00Z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