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df27" w14:paraId="cf2df27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1F2C73">
        <w:t>MEĐUNARODNA TRGOVINA SATOVA – M.T.S. d.o.o., Šubićeva 5, Split, OIB: 02489785484</w:t>
      </w:r>
      <w:r>
        <w:rPr>
          <w:lang w:val="hr-HR"/>
        </w:rPr>
        <w:t xml:space="preserve">, dana </w:t>
      </w:r>
      <w:r w:rsidR="00F51316">
        <w:rPr>
          <w:lang w:val="hr-HR"/>
        </w:rPr>
        <w:t>1.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F2C73">
        <w:t xml:space="preserve">MEĐUNARODNA TRGOVINA SATOVA – M.T.S. d.o.o., Šubićeva 5, Split, OIB: 02489785484 </w:t>
      </w:r>
      <w:r>
        <w:rPr>
          <w:lang w:val="hr-HR"/>
        </w:rPr>
        <w:t xml:space="preserve">na dan </w:t>
      </w:r>
      <w:r w:rsidR="001F2C73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1F2C73">
        <w:rPr>
          <w:lang w:val="hr-HR"/>
        </w:rPr>
        <w:t>230.535,04</w:t>
      </w:r>
      <w:r w:rsidR="004354BF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F51316">
        <w:rPr>
          <w:lang w:val="hr-HR"/>
        </w:rPr>
        <w:t>1.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EB2814" w:rsidR="00473132">
    <w:pPr>
      <w:pStyle w:val="Zaglavlje"/>
      <w:jc w:val="center"/>
    </w:pPr>
  </w:p>
  <w:p w:rsidRDefault="00EB281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1F2C73">
      <w:t>185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701A"/>
    <w:rsid w:val="00066650"/>
    <w:rsid w:val="000B4D96"/>
    <w:rsid w:val="000F03A8"/>
    <w:rsid w:val="00157955"/>
    <w:rsid w:val="001F2C73"/>
    <w:rsid w:val="00291D1D"/>
    <w:rsid w:val="00311D50"/>
    <w:rsid w:val="003652A6"/>
    <w:rsid w:val="00394F80"/>
    <w:rsid w:val="003C2F22"/>
    <w:rsid w:val="003C60F8"/>
    <w:rsid w:val="00417EA6"/>
    <w:rsid w:val="004354BF"/>
    <w:rsid w:val="005A61D0"/>
    <w:rsid w:val="005C0FE6"/>
    <w:rsid w:val="005F4E78"/>
    <w:rsid w:val="006161C9"/>
    <w:rsid w:val="00684A08"/>
    <w:rsid w:val="00693AB7"/>
    <w:rsid w:val="0071519E"/>
    <w:rsid w:val="00743CAF"/>
    <w:rsid w:val="007F7A84"/>
    <w:rsid w:val="00814EDB"/>
    <w:rsid w:val="00815142"/>
    <w:rsid w:val="00853B3E"/>
    <w:rsid w:val="00893F06"/>
    <w:rsid w:val="008D2D97"/>
    <w:rsid w:val="00917316"/>
    <w:rsid w:val="0094387B"/>
    <w:rsid w:val="009771F7"/>
    <w:rsid w:val="00981D37"/>
    <w:rsid w:val="00A51DE9"/>
    <w:rsid w:val="00B7506F"/>
    <w:rsid w:val="00BE3DF2"/>
    <w:rsid w:val="00C03B8D"/>
    <w:rsid w:val="00C31A26"/>
    <w:rsid w:val="00CE118B"/>
    <w:rsid w:val="00D170AD"/>
    <w:rsid w:val="00D54741"/>
    <w:rsid w:val="00DD0D50"/>
    <w:rsid w:val="00E0633A"/>
    <w:rsid w:val="00EA4F9E"/>
    <w:rsid w:val="00EB1840"/>
    <w:rsid w:val="00EB2814"/>
    <w:rsid w:val="00EB6A52"/>
    <w:rsid w:val="00F2599E"/>
    <w:rsid w:val="00F5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B2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8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8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8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8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B2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8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8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8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8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St-185/2015</izvorni_sadrzaj>
    <derivirana_varijabla naziv="DomainObject.Predmet.OznakaBroj_1">St-185/2015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MEĐUNARODNA TRGOVINA SATOVA - M.T.S. d.o.o. za trgovinu i proizvodnju</izvorni_sadrzaj>
    <derivirana_varijabla naziv="DomainObject.Predmet.ProtustrankaFormated_1">  MEĐUNARODNA TRGOVINA SATOVA - M.T.S. d.o.o. za trgovinu i proizvodnju</derivirana_varijabla>
  </DomainObject.Predmet.ProtustrankaFormated>
  <DomainObject.Predmet.ProtustrankaFormatedOIB>
    <izvorni_sadrzaj>  MEĐUNARODNA TRGOVINA SATOVA - M.T.S. d.o.o. za trgovinu i proizvodnju, OIB 02489785484</izvorni_sadrzaj>
    <derivirana_varijabla naziv="DomainObject.Predmet.ProtustrankaFormatedOIB_1">  MEĐUNARODNA TRGOVINA SATOVA - M.T.S. d.o.o. za trgovinu i proizvodnju, OIB 02489785484</derivirana_varijabla>
  </DomainObject.Predmet.ProtustrankaFormatedOIB>
  <DomainObject.Predmet.ProtustrankaFormatedWithAdress>
    <izvorni_sadrzaj> MEĐUNARODNA TRGOVINA SATOVA - M.T.S. d.o.o. za trgovinu i proizvodnju, Šubićeva 5, 21000 Split</izvorni_sadrzaj>
    <derivirana_varijabla naziv="DomainObject.Predmet.ProtustrankaFormatedWithAdress_1"> MEĐUNARODNA TRGOVINA SATOVA - M.T.S. d.o.o. za trgovinu i proizvodnju, Šubićeva 5, 21000 Split</derivirana_varijabla>
  </DomainObject.Predmet.ProtustrankaFormatedWithAdress>
  <DomainObject.Predmet.ProtustrankaFormatedWithAdressOIB>
    <izvorni_sadrzaj> MEĐUNARODNA TRGOVINA SATOVA - M.T.S. d.o.o. za trgovinu i proizvodnju, OIB 02489785484, Šubićeva 5, 21000 Split</izvorni_sadrzaj>
    <derivirana_varijabla naziv="DomainObject.Predmet.ProtustrankaFormatedWithAdressOIB_1"> MEĐUNARODNA TRGOVINA SATOVA - M.T.S. d.o.o. za trgovinu i proizvodnju, OIB 02489785484, Šubićeva 5, 21000 Split</derivirana_varijabla>
  </DomainObject.Predmet.ProtustrankaFormatedWithAdressOIB>
  <DomainObject.Predmet.ProtustrankaWithAdress>
    <izvorni_sadrzaj>MEĐUNARODNA TRGOVINA SATOVA - M.T.S. d.o.o. za trgovinu i proizvodnju Šubićeva 5, 21000 Split</izvorni_sadrzaj>
    <derivirana_varijabla naziv="DomainObject.Predmet.ProtustrankaWithAdress_1">MEĐUNARODNA TRGOVINA SATOVA - M.T.S. d.o.o. za trgovinu i proizvodnju Šubićeva 5, 21000 Split</derivirana_varijabla>
  </DomainObject.Predmet.ProtustrankaWithAdress>
  <DomainObject.Predmet.ProtustrankaWithAdressOIB>
    <izvorni_sadrzaj>MEĐUNARODNA TRGOVINA SATOVA - M.T.S. d.o.o. za trgovinu i proizvodnju, OIB 02489785484, Šubićeva 5, 21000 Split</izvorni_sadrzaj>
    <derivirana_varijabla naziv="DomainObject.Predmet.ProtustrankaWithAdressOIB_1">MEĐUNARODNA TRGOVINA SATOVA - M.T.S. d.o.o. za trgovinu i proizvodnju, OIB 02489785484, Šubićeva 5, 21000 Split</derivirana_varijabla>
  </DomainObject.Predmet.ProtustrankaWithAdressOIB>
  <DomainObject.Predmet.ProtustrankaNazivFormated>
    <izvorni_sadrzaj>MEĐUNARODNA TRGOVINA SATOVA - M.T.S. d.o.o. za trgovinu i proizvodnju</izvorni_sadrzaj>
    <derivirana_varijabla naziv="DomainObject.Predmet.ProtustrankaNazivFormated_1">MEĐUNARODNA TRGOVINA SATOVA - M.T.S. d.o.o. za trgovinu i proizvodnju</derivirana_varijabla>
  </DomainObject.Predmet.ProtustrankaNazivFormated>
  <DomainObject.Predmet.ProtustrankaNazivFormatedOIB>
    <izvorni_sadrzaj>MEĐUNARODNA TRGOVINA SATOVA - M.T.S. d.o.o. za trgovinu i proizvodnju, OIB 02489785484</izvorni_sadrzaj>
    <derivirana_varijabla naziv="DomainObject.Predmet.ProtustrankaNazivFormatedOIB_1">MEĐUNARODNA TRGOVINA SATOVA - M.T.S. d.o.o. za trgovinu i proizvodnju, OIB 02489785484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230587.97</izvorni_sadrzaj>
    <derivirana_varijabla naziv="DomainObject.Predmet.TrenutnaVrijednost_1">230587.97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MEĐUNARODNA TRGOVINA SATOVA - M.T.S. d.o.o. za trgovinu i proizvodnju</item>
    </izvorni_sadrzaj>
    <derivirana_varijabla naziv="DomainObject.Predmet.ProtuStrankaListFormated_1">
      <item>MEĐUNARODNA TRGOVINA SATOVA - M.T.S. d.o.o. za trgovinu i proizvodnju</item>
    </derivirana_varijabla>
  </DomainObject.Predmet.ProtuStrankaListFormated>
  <DomainObject.Predmet.ProtuStrankaListFormatedOIB>
    <izvorni_sadrzaj>
      <item>MEĐUNARODNA TRGOVINA SATOVA - M.T.S. d.o.o. za trgovinu i proizvodnju, OIB 02489785484</item>
    </izvorni_sadrzaj>
    <derivirana_varijabla naziv="DomainObject.Predmet.ProtuStrankaListFormatedOIB_1">
      <item>MEĐUNARODNA TRGOVINA SATOVA - M.T.S. d.o.o. za trgovinu i proizvodnju, OIB 02489785484</item>
    </derivirana_varijabla>
  </DomainObject.Predmet.ProtuStrankaListFormatedOIB>
  <DomainObject.Predmet.ProtuStrankaListFormatedWithAdress>
    <izvorni_sadrzaj>
      <item>MEĐUNARODNA TRGOVINA SATOVA - M.T.S. d.o.o. za trgovinu i proizvodnju, Šubićeva 5, 21000 Split</item>
    </izvorni_sadrzaj>
    <derivirana_varijabla naziv="DomainObject.Predmet.ProtuStrankaListFormatedWithAdress_1">
      <item>MEĐUNARODNA TRGOVINA SATOVA - M.T.S. d.o.o. za trgovinu i proizvodnju, Šubićeva 5, 21000 Split</item>
    </derivirana_varijabla>
  </DomainObject.Predmet.ProtuStrankaListFormatedWithAdress>
  <DomainObject.Predmet.ProtuStrankaListFormatedWithAdressOIB>
    <izvorni_sadrzaj>
      <item>MEĐUNARODNA TRGOVINA SATOVA - M.T.S. d.o.o. za trgovinu i proizvodnju, OIB 02489785484, Šubićeva 5, 21000 Split</item>
    </izvorni_sadrzaj>
    <derivirana_varijabla naziv="DomainObject.Predmet.ProtuStrankaListFormatedWithAdressOIB_1">
      <item>MEĐUNARODNA TRGOVINA SATOVA - M.T.S. d.o.o. za trgovinu i proizvodnju, OIB 02489785484, Šubićeva 5, 21000 Split</item>
    </derivirana_varijabla>
  </DomainObject.Predmet.ProtuStrankaListFormatedWithAdressOIB>
  <DomainObject.Predmet.ProtuStrankaListNazivFormated>
    <izvorni_sadrzaj>
      <item>MEĐUNARODNA TRGOVINA SATOVA - M.T.S. d.o.o. za trgovinu i proizvodnju</item>
    </izvorni_sadrzaj>
    <derivirana_varijabla naziv="DomainObject.Predmet.ProtuStrankaListNazivFormated_1">
      <item>MEĐUNARODNA TRGOVINA SATOVA - M.T.S. d.o.o. za trgovinu i proizvodnju</item>
    </derivirana_varijabla>
  </DomainObject.Predmet.ProtuStrankaListNazivFormated>
  <DomainObject.Predmet.ProtuStrankaListNazivFormatedOIB>
    <izvorni_sadrzaj>
      <item>MEĐUNARODNA TRGOVINA SATOVA - M.T.S. d.o.o. za trgovinu i proizvodnju, OIB 02489785484</item>
    </izvorni_sadrzaj>
    <derivirana_varijabla naziv="DomainObject.Predmet.ProtuStrankaListNazivFormatedOIB_1">
      <item>MEĐUNARODNA TRGOVINA SATOVA - M.T.S. d.o.o. za trgovinu i proizvodnju, OIB 02489785484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MEĐUNARODNA TRGOVINA SATOVA - M.T.S. d.o.o. za trgovinu i proizvodnju</izvorni_sadrzaj>
    <derivirana_varijabla naziv="DomainObject.Predmet.ProtustrankaIDrugi_1">MEĐUNARODNA TRGOVINA SATOVA - M.T.S. d.o.o. za trgovinu i proizvodnju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MEĐUNARODNA TRGOVINA SATOVA - M.T.S. d.o.o. za trgovinu i proizvodnju, OIB 02489785484, Šubićeva 5, 21000 Split</izvorni_sadrzaj>
    <derivirana_varijabla naziv="DomainObject.Predmet.ProtustrankaIDrugiAdressOIB_1">MEĐUNARODNA TRGOVINA SATOVA - M.T.S. d.o.o. za trgovinu i proizvodnju, OIB 02489785484, Šubićeva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MEĐUNARODNA TRGOVINA SATOVA - M.T.S. d.o.o. za trgovinu i proizvodnju</item>
    </izvorni_sadrzaj>
    <derivirana_varijabla naziv="DomainObject.Predmet.SudioniciListNaziv_1">
      <item>FINA SPLIT</item>
      <item>MEĐUNARODNA TRGOVINA SATOVA - M.T.S. d.o.o. za trgovinu i proizvodnju</item>
    </derivirana_varijabla>
  </DomainObject.Predmet.SudioniciListNaziv>
  <DomainObject.Predmet.SudioniciListAdressOIB>
    <izvorni_sadrzaj>
      <item>FINA SPLIT, Mažuranićevo šetalište 24 b,21000 Split</item>
      <item>MEĐUNARODNA TRGOVINA SATOVA - M.T.S. d.o.o. za trgovinu i proizvodnju, OIB 02489785484, Šubićeva 5,21000 Split</item>
    </izvorni_sadrzaj>
    <derivirana_varijabla naziv="DomainObject.Predmet.SudioniciListAdressOIB_1">
      <item>FINA SPLIT, Mažuranićevo šetalište 24 b,21000 Split</item>
      <item>MEĐUNARODNA TRGOVINA SATOVA - M.T.S. d.o.o. za trgovinu i proizvodnju, OIB 02489785484, Šubićeva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02489785484</item>
    </izvorni_sadrzaj>
    <derivirana_varijabla naziv="DomainObject.Predmet.SudioniciListNazivOIB_1">
      <item>, OIB null</item>
      <item>, OIB 02489785484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318</properties:Words>
  <properties:Characters>1763</properties:Characters>
  <properties:Lines>46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2016-01-29T13:31:00Z</cp:lastPrinted>
  <dcterms:modified xmlns:xsi="http://www.w3.org/2001/XMLSchema-instance" xsi:type="dcterms:W3CDTF">2016-02-01T08:23:00Z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