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8ad2" w14:paraId="9288ad2" w:rsidRDefault="0033679F" w:rsidP="00910611" w:rsidR="003367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679F" w:rsidP="00910611" w:rsidR="0033679F">
      <w:r>
        <w:rPr>
          <w:rFonts w:eastAsia="MS Mincho"/>
          <w:szCs w:val="24"/>
        </w:rPr>
        <w:t>REPUBLIKA HRVATSKA</w:t>
      </w:r>
    </w:p>
    <w:p w:rsidRDefault="0033679F" w:rsidP="00910611" w:rsidR="0033679F">
      <w:r>
        <w:rPr>
          <w:rFonts w:eastAsia="MS Mincho"/>
          <w:szCs w:val="24"/>
        </w:rPr>
        <w:t>TRGOVAČKI SUD U RIJECI</w:t>
      </w:r>
    </w:p>
    <w:p w:rsidRDefault="0033679F" w:rsidR="0033679F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>
      <w:pPr>
        <w:rPr>
          <w:sz w:val="24"/>
          <w:szCs w:val="24"/>
        </w:rPr>
      </w:pPr>
    </w:p>
    <w:p w:rsidRDefault="0033679F" w:rsidP="00C31925" w:rsidR="0033679F" w:rsidRPr="00382BCD">
      <w:pPr>
        <w:rPr>
          <w:sz w:val="24"/>
          <w:szCs w:val="24"/>
        </w:rPr>
      </w:pP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R E P U B L I K A    H R V A T S K A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Z A K LJ U Č A K</w:t>
      </w:r>
    </w:p>
    <w:p w:rsidRDefault="00C31925" w:rsidP="00C31925" w:rsidR="00C31925" w:rsidRPr="00382BCD">
      <w:pPr>
        <w:ind w:hanging="2880" w:left="2880"/>
        <w:jc w:val="center"/>
        <w:rPr>
          <w:sz w:val="24"/>
          <w:szCs w:val="24"/>
        </w:rPr>
      </w:pPr>
    </w:p>
    <w:p w:rsidRDefault="00C31925" w:rsidP="00382BCD" w:rsidR="00C31925" w:rsidRPr="00382BCD">
      <w:pPr>
        <w:overflowPunct/>
        <w:jc w:val="both"/>
        <w:textAlignment w:val="auto"/>
        <w:rPr>
          <w:color w:val="003366"/>
          <w:sz w:val="24"/>
          <w:szCs w:val="24"/>
        </w:rPr>
      </w:pPr>
      <w:r w:rsidRPr="00382BCD">
        <w:rPr>
          <w:sz w:val="24"/>
          <w:szCs w:val="24"/>
        </w:rPr>
        <w:tab/>
        <w:t xml:space="preserve">Trgovački sud u Rijeci, po sucu Veri Jelenović, </w:t>
      </w:r>
      <w:r w:rsidRPr="00382BCD">
        <w:rPr>
          <w:sz w:val="24"/>
          <w:szCs w:val="24"/>
          <w:lang w:val="en-GB"/>
        </w:rPr>
        <w:t>u stečajnom predmetu povodom zahtjeva</w:t>
      </w:r>
      <w:r w:rsidRPr="00382BCD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382BCD" w:rsidRPr="00382BCD">
        <w:rPr>
          <w:rFonts w:eastAsiaTheme="minorHAnsi"/>
          <w:sz w:val="24"/>
          <w:szCs w:val="24"/>
          <w:lang w:eastAsia="en-US"/>
        </w:rPr>
        <w:t>UDRUGA ZA OSMIŠLJAVANJE SLOBODNOG VREMENA MLADIH "BAANG" RIJEKA 22.lipnja 22, Rijeka</w:t>
      </w:r>
      <w:r w:rsidRPr="00382BCD">
        <w:rPr>
          <w:sz w:val="24"/>
          <w:szCs w:val="24"/>
        </w:rPr>
        <w:t xml:space="preserve">, </w:t>
      </w:r>
      <w:r w:rsidR="00382BCD" w:rsidRPr="00382BC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382BCD" w:rsidRPr="00382BCD">
        <w:rPr>
          <w:rFonts w:eastAsiaTheme="minorHAnsi"/>
          <w:sz w:val="24"/>
          <w:szCs w:val="24"/>
          <w:lang w:eastAsia="en-US"/>
        </w:rPr>
        <w:t>08001863</w:t>
      </w:r>
      <w:r w:rsidR="00FE347A" w:rsidRPr="00382BCD">
        <w:rPr>
          <w:sz w:val="24"/>
          <w:szCs w:val="24"/>
        </w:rPr>
        <w:t xml:space="preserve">, </w:t>
      </w:r>
      <w:r w:rsidR="00382BCD" w:rsidRPr="00382BC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82BCD" w:rsidRPr="00382BCD">
        <w:rPr>
          <w:rFonts w:eastAsiaTheme="minorHAnsi"/>
          <w:sz w:val="24"/>
          <w:szCs w:val="24"/>
          <w:lang w:eastAsia="en-US"/>
        </w:rPr>
        <w:t>81184524015</w:t>
      </w:r>
      <w:r w:rsidRPr="00382BCD">
        <w:rPr>
          <w:sz w:val="24"/>
          <w:szCs w:val="24"/>
        </w:rPr>
        <w:t xml:space="preserve">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godine,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z a k lj u č i o      j e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</w:p>
    <w:p w:rsidRDefault="00C31925" w:rsidP="00A25491" w:rsidR="00A25491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Poziva se HRVATSKI ZAVOD ZA MIROVINSKO OSIGURANJE, Zagreb, A. Mihanovića 3, dostaviti sudu pozivom na gornji broj spisa, podatke o zaposlenim osobama kod dužnika </w:t>
      </w:r>
      <w:r w:rsidR="00382BCD" w:rsidRPr="00382BCD">
        <w:rPr>
          <w:rFonts w:eastAsiaTheme="minorHAnsi"/>
          <w:sz w:val="24"/>
          <w:szCs w:val="24"/>
          <w:lang w:eastAsia="en-US"/>
        </w:rPr>
        <w:t>UDRUGA ZA OSMIŠLJAVANJE SLOBODNOG VREMENA MLADIH "BAANG" RIJEKA 22.lipnja 22, Rijeka</w:t>
      </w:r>
      <w:r w:rsidR="00382BCD" w:rsidRPr="00382BCD">
        <w:rPr>
          <w:sz w:val="24"/>
          <w:szCs w:val="24"/>
        </w:rPr>
        <w:t xml:space="preserve">, </w:t>
      </w:r>
      <w:r w:rsidR="00382BCD" w:rsidRPr="00382BC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382BCD" w:rsidRPr="00382BCD">
        <w:rPr>
          <w:rFonts w:eastAsiaTheme="minorHAnsi"/>
          <w:sz w:val="24"/>
          <w:szCs w:val="24"/>
          <w:lang w:eastAsia="en-US"/>
        </w:rPr>
        <w:t>08001863</w:t>
      </w:r>
      <w:r w:rsidR="00382BCD" w:rsidRPr="00382BCD">
        <w:rPr>
          <w:sz w:val="24"/>
          <w:szCs w:val="24"/>
        </w:rPr>
        <w:t xml:space="preserve">, </w:t>
      </w:r>
      <w:r w:rsidR="00382BCD" w:rsidRPr="00382BC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82BCD" w:rsidRPr="00382BCD">
        <w:rPr>
          <w:rFonts w:eastAsiaTheme="minorHAnsi"/>
          <w:sz w:val="24"/>
          <w:szCs w:val="24"/>
          <w:lang w:eastAsia="en-US"/>
        </w:rPr>
        <w:t>81184524015</w:t>
      </w:r>
      <w:r w:rsidR="00466C48" w:rsidRPr="00382BCD">
        <w:rPr>
          <w:sz w:val="24"/>
          <w:szCs w:val="24"/>
        </w:rPr>
        <w:t xml:space="preserve"> </w:t>
      </w:r>
      <w:r w:rsidRPr="00382BCD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>Obrazloženje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  <w:lang w:val="en-GB"/>
        </w:rPr>
      </w:pPr>
      <w:r w:rsidRPr="00382BCD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382BCD" w:rsidRPr="00382BCD">
        <w:rPr>
          <w:rFonts w:eastAsiaTheme="minorHAnsi"/>
          <w:sz w:val="24"/>
          <w:szCs w:val="24"/>
          <w:lang w:eastAsia="en-US"/>
        </w:rPr>
        <w:t>UDRUGA ZA OSMIŠLJAVANJE SLOBODNOG VREMENA MLADIH "BAANG" RIJEKA 22.lipnja 22, Rijeka</w:t>
      </w:r>
      <w:r w:rsidR="00382BCD" w:rsidRPr="00382BCD">
        <w:rPr>
          <w:sz w:val="24"/>
          <w:szCs w:val="24"/>
        </w:rPr>
        <w:t xml:space="preserve">, </w:t>
      </w:r>
      <w:r w:rsidR="00382BCD" w:rsidRPr="00382BCD">
        <w:rPr>
          <w:rFonts w:eastAsiaTheme="minorHAnsi"/>
          <w:bCs/>
          <w:sz w:val="24"/>
          <w:szCs w:val="24"/>
          <w:lang w:eastAsia="en-US"/>
        </w:rPr>
        <w:t xml:space="preserve">Registarski broj : </w:t>
      </w:r>
      <w:r w:rsidR="00382BCD" w:rsidRPr="00382BCD">
        <w:rPr>
          <w:rFonts w:eastAsiaTheme="minorHAnsi"/>
          <w:sz w:val="24"/>
          <w:szCs w:val="24"/>
          <w:lang w:eastAsia="en-US"/>
        </w:rPr>
        <w:t>08001863</w:t>
      </w:r>
      <w:r w:rsidR="00382BCD" w:rsidRPr="00382BCD">
        <w:rPr>
          <w:sz w:val="24"/>
          <w:szCs w:val="24"/>
        </w:rPr>
        <w:t xml:space="preserve">, </w:t>
      </w:r>
      <w:r w:rsidR="00382BCD" w:rsidRPr="00382BCD">
        <w:rPr>
          <w:rFonts w:eastAsiaTheme="minorHAnsi"/>
          <w:bCs/>
          <w:sz w:val="24"/>
          <w:szCs w:val="24"/>
          <w:lang w:eastAsia="en-US"/>
        </w:rPr>
        <w:t xml:space="preserve">OIB : </w:t>
      </w:r>
      <w:r w:rsidR="00382BCD" w:rsidRPr="00382BCD">
        <w:rPr>
          <w:rFonts w:eastAsiaTheme="minorHAnsi"/>
          <w:sz w:val="24"/>
          <w:szCs w:val="24"/>
          <w:lang w:eastAsia="en-US"/>
        </w:rPr>
        <w:t>81184524015</w:t>
      </w:r>
      <w:r w:rsidRPr="00382BCD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382BCD">
      <w:pPr>
        <w:ind w:firstLine="1418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Slijedom navedenoga, poziva se  HRVATSKI ZAVOD ZA MIROVINSKO OSIGURANJE dostaviti podatak naveden u izreci ovog zaključka. </w:t>
      </w:r>
    </w:p>
    <w:p w:rsidRDefault="00C31925" w:rsidP="00C31925" w:rsidR="00C31925" w:rsidRPr="00382BCD">
      <w:pPr>
        <w:jc w:val="center"/>
        <w:rPr>
          <w:sz w:val="24"/>
          <w:szCs w:val="24"/>
        </w:rPr>
      </w:pPr>
      <w:r w:rsidRPr="00382BCD">
        <w:rPr>
          <w:sz w:val="24"/>
          <w:szCs w:val="24"/>
        </w:rPr>
        <w:t xml:space="preserve">Rijeka, </w:t>
      </w:r>
      <w:r w:rsidR="00FE347A" w:rsidRPr="00382BCD">
        <w:rPr>
          <w:sz w:val="24"/>
          <w:szCs w:val="24"/>
        </w:rPr>
        <w:t>2. veljače 2016</w:t>
      </w:r>
      <w:r w:rsidRPr="00382BCD">
        <w:rPr>
          <w:sz w:val="24"/>
          <w:szCs w:val="24"/>
        </w:rPr>
        <w:t>. godine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Uputa o pravnom lijeku: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lastRenderedPageBreak/>
        <w:t>DNA: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HZMO Rijeka</w:t>
      </w:r>
    </w:p>
    <w:p w:rsidRDefault="00C31925" w:rsidP="00C31925" w:rsidR="00C31925" w:rsidRPr="00382BC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e-oglasna ploča 15 dana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  <w:r w:rsidRPr="00382BCD">
        <w:rPr>
          <w:sz w:val="24"/>
          <w:szCs w:val="24"/>
        </w:rPr>
        <w:t>U spis uvezati izvadak za dužnika.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382BCD">
      <w:pPr>
        <w:ind w:left="360"/>
        <w:jc w:val="both"/>
        <w:rPr>
          <w:sz w:val="24"/>
          <w:szCs w:val="24"/>
        </w:rPr>
      </w:pPr>
      <w:r w:rsidRPr="00382BCD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382BCD">
      <w:pPr>
        <w:jc w:val="both"/>
        <w:rPr>
          <w:sz w:val="24"/>
          <w:szCs w:val="24"/>
        </w:rPr>
      </w:pPr>
    </w:p>
    <w:p w:rsidRDefault="004F6C16" w:rsidP="00C31925" w:rsidR="004F6C16" w:rsidRPr="00382BCD">
      <w:pPr>
        <w:jc w:val="center"/>
        <w:rPr>
          <w:sz w:val="24"/>
          <w:szCs w:val="24"/>
        </w:rPr>
      </w:pPr>
    </w:p>
    <w:sectPr w:rsidR="004F6C16" w:rsidRPr="00382BC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E08" w:rsidP="00C31925" w:rsidR="000C6E08">
      <w:r>
        <w:separator/>
      </w:r>
    </w:p>
  </w:endnote>
  <w:endnote w:id="0" w:type="continuationSeparator">
    <w:p w:rsidRDefault="000C6E08" w:rsidP="00C31925" w:rsidR="000C6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BCD" w:rsidR="00382BC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8590494"/>
      <w:docPartObj>
        <w:docPartGallery w:val="Page Numbers (Bottom of Page)"/>
        <w:docPartUnique/>
      </w:docPartObj>
    </w:sdtPr>
    <w:sdtEndPr/>
    <w:sdtContent>
      <w:p w:rsidRDefault="009D2A8B" w:rsidR="009D2A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79F">
          <w:rPr>
            <w:noProof/>
          </w:rPr>
          <w:t>1</w:t>
        </w:r>
        <w:r>
          <w:fldChar w:fldCharType="end"/>
        </w:r>
      </w:p>
    </w:sdtContent>
  </w:sdt>
  <w:p w:rsidRDefault="009D2A8B" w:rsidR="009D2A8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BCD" w:rsidR="00382B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E08" w:rsidP="00C31925" w:rsidR="000C6E08">
      <w:r>
        <w:separator/>
      </w:r>
    </w:p>
  </w:footnote>
  <w:footnote w:id="0" w:type="continuationSeparator">
    <w:p w:rsidRDefault="000C6E08" w:rsidP="00C31925" w:rsidR="000C6E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BCD" w:rsidR="00382B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FE347A">
      <w:rPr>
        <w:sz w:val="24"/>
        <w:szCs w:val="24"/>
      </w:rPr>
      <w:t>17</w:t>
    </w:r>
    <w:r w:rsidR="00382BCD">
      <w:rPr>
        <w:sz w:val="24"/>
        <w:szCs w:val="24"/>
      </w:rPr>
      <w:t>0</w:t>
    </w:r>
    <w:r w:rsidR="00FE347A">
      <w:rPr>
        <w:sz w:val="24"/>
        <w:szCs w:val="24"/>
      </w:rPr>
      <w:t>/2016</w:t>
    </w:r>
    <w:r w:rsidRPr="00C31925">
      <w:rPr>
        <w:sz w:val="24"/>
        <w:szCs w:val="24"/>
      </w:rPr>
      <w:t>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BCD" w:rsidR="00382B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C6E08"/>
    <w:rsid w:val="0019678A"/>
    <w:rsid w:val="0033679F"/>
    <w:rsid w:val="00382BCD"/>
    <w:rsid w:val="00466C48"/>
    <w:rsid w:val="004F6C16"/>
    <w:rsid w:val="00590F41"/>
    <w:rsid w:val="00816FF8"/>
    <w:rsid w:val="00942A0F"/>
    <w:rsid w:val="009D2A8B"/>
    <w:rsid w:val="00A25491"/>
    <w:rsid w:val="00BA3EB5"/>
    <w:rsid w:val="00C31925"/>
    <w:rsid w:val="00E518D1"/>
    <w:rsid w:val="00E95BF9"/>
    <w:rsid w:val="00EF6B0B"/>
    <w:rsid w:val="00FE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7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7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7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7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7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67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7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7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7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7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3052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60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75156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3114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7891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9538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040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409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449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48909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13082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12151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20080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46574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81329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55172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761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10044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9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408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8447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osmišljavanje slobodnog vremena mladih BAANG</izvorni_sadrzaj>
    <derivirana_varijabla naziv="DomainObject.Predmet.ProtustrankaFormated_1">  Udruga za osmišljavanje slobodnog vremena mladih BAANG</derivirana_varijabla>
  </DomainObject.Predmet.ProtustrankaFormated>
  <DomainObject.Predmet.ProtustrankaFormatedOIB>
    <izvorni_sadrzaj>  Udruga za osmišljavanje slobodnog vremena mladih BAANG, OIB 81184524015</izvorni_sadrzaj>
    <derivirana_varijabla naziv="DomainObject.Predmet.ProtustrankaFormatedOIB_1">  Udruga za osmišljavanje slobodnog vremena mladih BAANG, OIB 81184524015</derivirana_varijabla>
  </DomainObject.Predmet.ProtustrankaFormatedOIB>
  <DomainObject.Predmet.ProtustrankaFormatedWithAdress>
    <izvorni_sadrzaj> Udruga za osmišljavanje slobodnog vremena mladih BAANG, 22. Lipnja 22, 51000 Rijeka</izvorni_sadrzaj>
    <derivirana_varijabla naziv="DomainObject.Predmet.ProtustrankaFormatedWithAdress_1"> Udruga za osmišljavanje slobodnog vremena mladih BAANG, 22. Lipnja 22, 51000 Rijeka</derivirana_varijabla>
  </DomainObject.Predmet.ProtustrankaFormatedWithAdress>
  <DomainObject.Predmet.ProtustrankaFormatedWithAdressOIB>
    <izvorni_sadrzaj> Udruga za osmišljavanje slobodnog vremena mladih BAANG, OIB 81184524015, 22. Lipnja 22, 51000 Rijeka</izvorni_sadrzaj>
    <derivirana_varijabla naziv="DomainObject.Predmet.ProtustrankaFormatedWithAdressOIB_1"> Udruga za osmišljavanje slobodnog vremena mladih BAANG, OIB 81184524015, 22. Lipnja 22, 51000 Rijeka</derivirana_varijabla>
  </DomainObject.Predmet.ProtustrankaFormatedWithAdressOIB>
  <DomainObject.Predmet.ProtustrankaWithAdress>
    <izvorni_sadrzaj>Udruga za osmišljavanje slobodnog vremena mladih BAANG 22. Lipnja 22, 51000 Rijeka</izvorni_sadrzaj>
    <derivirana_varijabla naziv="DomainObject.Predmet.ProtustrankaWithAdress_1">Udruga za osmišljavanje slobodnog vremena mladih BAANG 22. Lipnja 22, 51000 Rijeka</derivirana_varijabla>
  </DomainObject.Predmet.ProtustrankaWithAdress>
  <DomainObject.Predmet.ProtustrankaWithAdressOIB>
    <izvorni_sadrzaj>Udruga za osmišljavanje slobodnog vremena mladih BAANG, OIB 81184524015, 22. Lipnja 22, 51000 Rijeka</izvorni_sadrzaj>
    <derivirana_varijabla naziv="DomainObject.Predmet.ProtustrankaWithAdressOIB_1">Udruga za osmišljavanje slobodnog vremena mladih BAANG, OIB 81184524015, 22. Lipnja 22, 51000 Rijeka</derivirana_varijabla>
  </DomainObject.Predmet.ProtustrankaWithAdressOIB>
  <DomainObject.Predmet.ProtustrankaNazivFormated>
    <izvorni_sadrzaj>Udruga za osmišljavanje slobodnog vremena mladih BAANG</izvorni_sadrzaj>
    <derivirana_varijabla naziv="DomainObject.Predmet.ProtustrankaNazivFormated_1">Udruga za osmišljavanje slobodnog vremena mladih BAANG</derivirana_varijabla>
  </DomainObject.Predmet.ProtustrankaNazivFormated>
  <DomainObject.Predmet.ProtustrankaNazivFormatedOIB>
    <izvorni_sadrzaj>Udruga za osmišljavanje slobodnog vremena mladih BAANG, OIB 81184524015</izvorni_sadrzaj>
    <derivirana_varijabla naziv="DomainObject.Predmet.ProtustrankaNazivFormatedOIB_1">Udruga za osmišljavanje slobodnog vremena mladih BAANG, OIB 81184524015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osmišljavanje slobodnog vremena mladih BAANG</item>
    </izvorni_sadrzaj>
    <derivirana_varijabla naziv="DomainObject.Predmet.ProtuStrankaListFormated_1">
      <item>Udruga za osmišljavanje slobodnog vremena mladih BAANG</item>
    </derivirana_varijabla>
  </DomainObject.Predmet.ProtuStrankaListFormated>
  <DomainObject.Predmet.ProtuStrankaListFormatedOIB>
    <izvorni_sadrzaj>
      <item>Udruga za osmišljavanje slobodnog vremena mladih BAANG, OIB 81184524015</item>
    </izvorni_sadrzaj>
    <derivirana_varijabla naziv="DomainObject.Predmet.ProtuStrankaListFormatedOIB_1">
      <item>Udruga za osmišljavanje slobodnog vremena mladih BAANG, OIB 81184524015</item>
    </derivirana_varijabla>
  </DomainObject.Predmet.ProtuStrankaListFormatedOIB>
  <DomainObject.Predmet.ProtuStrankaListFormatedWithAdress>
    <izvorni_sadrzaj>
      <item>Udruga za osmišljavanje slobodnog vremena mladih BAANG, 22. Lipnja 22, 51000 Rijeka</item>
    </izvorni_sadrzaj>
    <derivirana_varijabla naziv="DomainObject.Predmet.ProtuStrankaListFormatedWithAdress_1">
      <item>Udruga za osmišljavanje slobodnog vremena mladih BAANG, 22. Lipnja 22, 51000 Rijeka</item>
    </derivirana_varijabla>
  </DomainObject.Predmet.ProtuStrankaListFormatedWithAdress>
  <DomainObject.Predmet.ProtuStrankaListFormatedWithAdressOIB>
    <izvorni_sadrzaj>
      <item>Udruga za osmišljavanje slobodnog vremena mladih BAANG, OIB 81184524015, 22. Lipnja 22, 51000 Rijeka</item>
    </izvorni_sadrzaj>
    <derivirana_varijabla naziv="DomainObject.Predmet.ProtuStrankaListFormatedWithAdressOIB_1">
      <item>Udruga za osmišljavanje slobodnog vremena mladih BAANG, OIB 81184524015, 22. Lipnja 22, 51000 Rijeka</item>
    </derivirana_varijabla>
  </DomainObject.Predmet.ProtuStrankaListFormatedWithAdressOIB>
  <DomainObject.Predmet.ProtuStrankaListNazivFormated>
    <izvorni_sadrzaj>
      <item>Udruga za osmišljavanje slobodnog vremena mladih BAANG</item>
    </izvorni_sadrzaj>
    <derivirana_varijabla naziv="DomainObject.Predmet.ProtuStrankaListNazivFormated_1">
      <item>Udruga za osmišljavanje slobodnog vremena mladih BAANG</item>
    </derivirana_varijabla>
  </DomainObject.Predmet.ProtuStrankaListNazivFormated>
  <DomainObject.Predmet.ProtuStrankaListNazivFormatedOIB>
    <izvorni_sadrzaj>
      <item>Udruga za osmišljavanje slobodnog vremena mladih BAANG, OIB 81184524015</item>
    </izvorni_sadrzaj>
    <derivirana_varijabla naziv="DomainObject.Predmet.ProtuStrankaListNazivFormatedOIB_1">
      <item>Udruga za osmišljavanje slobodnog vremena mladih BAANG, OIB 81184524015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osmišljavanje slobodnog vremena mladih BAANG</izvorni_sadrzaj>
    <derivirana_varijabla naziv="DomainObject.Predmet.ProtustrankaIDrugi_1">Udruga za osmišljavanje slobodnog vremena mladih BAANG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osmišljavanje slobodnog vremena mladih BAANG, OIB 81184524015, 22. Lipnja 22, 51000 Rijeka</izvorni_sadrzaj>
    <derivirana_varijabla naziv="DomainObject.Predmet.ProtustrankaIDrugiAdressOIB_1">Udruga za osmišljavanje slobodnog vremena mladih BAANG, OIB 81184524015, 22. Lipnja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osmišljavanje slobodnog vremena mladih BAANG</item>
    </izvorni_sadrzaj>
    <derivirana_varijabla naziv="DomainObject.Predmet.SudioniciListNaziv_1">
      <item>FINA  Rijeka</item>
      <item>Udruga za osmišljavanje slobodnog vremena mladih BAANG</item>
    </derivirana_varijabla>
  </DomainObject.Predmet.SudioniciListNaziv>
  <DomainObject.Predmet.SudioniciListAdressOIB>
    <izvorni_sadrzaj>
      <item>FINA  Rijeka, OIB 85821130368, Frana Kurelca 8,51000 Rijeka</item>
      <item>Udruga za osmišljavanje slobodnog vremena mladih BAANG, OIB 81184524015, 22. Lipnja 22,51000 Rijeka</item>
    </izvorni_sadrzaj>
    <derivirana_varijabla naziv="DomainObject.Predmet.SudioniciListAdressOIB_1">
      <item>FINA  Rijeka, OIB 85821130368, Frana Kurelca 8,51000 Rijeka</item>
      <item>Udruga za osmišljavanje slobodnog vremena mladih BAANG, OIB 81184524015, 22. Lipnja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81184524015</item>
    </izvorni_sadrzaj>
    <derivirana_varijabla naziv="DomainObject.Predmet.SudioniciListNazivOIB_1">
      <item>, OIB 85821130368</item>
      <item>, OIB 81184524015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377</properties:Words>
  <properties:Characters>2057</properties:Characters>
  <properties:Lines>55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2016-02-02T07:41:00Z</dcterms:created>
  <dc:creator>Vera Jelenović</dc:creator>
  <cp:lastModifiedBy>Danijela Fumić</cp:lastModifiedBy>
  <cp:lastPrinted>2016-02-02T07:41:00Z</cp:lastPrinted>
  <dcterms:modified xmlns:xsi="http://www.w3.org/2001/XMLSchema-instance" xsi:type="dcterms:W3CDTF">2016-02-02T07:42:00Z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