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5fa4" w14:paraId="a905fa4" w:rsidRDefault="0057625D" w:rsidP="001940FB" w:rsidR="0057625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57625D" w:rsidR="001065A0" w:rsidRPr="0057625D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B97D16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7625D" w:rsidP="00AA6BCF" w:rsidR="0057625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7625D" w:rsidP="0057625D" w:rsidR="0057625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7625D" w:rsidP="0057625D" w:rsidR="0057625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7625D" w:rsidP="00AA6BCF" w:rsidR="00AA6BCF" w:rsidRPr="0057625D">
      <w:pPr>
        <w:suppressAutoHyphens/>
        <w:spacing w:after="0"/>
        <w:jc w:val="both"/>
        <w:rPr>
          <w:rFonts w:cs="Calibri" w:eastAsia="Calibri" w:hAnsi="Calibri" w:ascii="Calibri"/>
          <w:bCs/>
          <w:lang w:val="hr-HR"/>
        </w:rPr>
      </w:pPr>
      <w:r w:rsidRPr="0057625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11841">
        <w:rPr>
          <w:rFonts w:cs="Calibri" w:eastAsia="Arial Unicode MS" w:hAnsi="Calibri" w:ascii="Calibri"/>
          <w:kern w:val="1"/>
          <w:lang w:eastAsia="ar-SA" w:val="hr-HR"/>
        </w:rPr>
        <w:t>PELIVAN RUŽA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57625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C11841">
        <w:rPr>
          <w:rFonts w:cs="Calibri" w:eastAsia="Arial Unicode MS" w:hAnsi="Calibri" w:ascii="Calibri"/>
          <w:kern w:val="1"/>
          <w:lang w:eastAsia="ar-SA" w:val="hr-HR"/>
        </w:rPr>
        <w:t>152.884,86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11841">
        <w:rPr>
          <w:rFonts w:cs="Calibri" w:eastAsia="Arial Unicode MS" w:hAnsi="Calibri" w:ascii="Calibri"/>
          <w:kern w:val="1"/>
          <w:lang w:eastAsia="ar-SA" w:val="hr-HR"/>
        </w:rPr>
        <w:t>139.184,86</w:t>
      </w:r>
      <w:r w:rsidR="001D182A" w:rsidRPr="001D182A">
        <w:rPr>
          <w:rFonts w:cs="Calibri" w:hAnsi="Calibri" w:ascii="Calibri"/>
        </w:rPr>
        <w:t xml:space="preserve"> kn</w:t>
      </w:r>
      <w:r w:rsidR="0057625D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C11841">
        <w:rPr>
          <w:rFonts w:cs="Calibri" w:eastAsia="Arial Unicode MS" w:hAnsi="Calibri" w:ascii="Calibri"/>
          <w:kern w:val="1"/>
          <w:lang w:eastAsia="ar-SA" w:val="hr-HR"/>
        </w:rPr>
        <w:t xml:space="preserve"> 13.700,00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57625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7625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7625D" w:rsidRPr="0057625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57625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7625D" w:rsidP="00AA6BCF" w:rsidR="0057625D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11841" w:rsidP="00AA6BCF" w:rsidR="00C11841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11841" w:rsidP="00C11841" w:rsidR="00E1014B">
            <w:pPr>
              <w:spacing w:after="0"/>
              <w:jc w:val="both"/>
              <w:rPr>
                <w:rFonts w:cs="Calibri" w:hAnsi="Calibri" w:ascii="Calibri"/>
              </w:rPr>
            </w:pPr>
            <w:r w:rsidRPr="00C11841">
              <w:rPr>
                <w:rFonts w:cs="Calibri" w:hAnsi="Calibri" w:ascii="Calibri"/>
              </w:rPr>
              <w:t>PELIVAN RUŽA</w:t>
            </w:r>
            <w:r w:rsidR="00E1014B">
              <w:rPr>
                <w:rFonts w:cs="Calibri" w:hAnsi="Calibri" w:ascii="Calibri"/>
              </w:rPr>
              <w:t xml:space="preserve">, </w:t>
            </w:r>
            <w:r w:rsidRPr="00C11841">
              <w:rPr>
                <w:rFonts w:cs="Calibri" w:hAnsi="Calibri" w:ascii="Calibri"/>
              </w:rPr>
              <w:t>Komjate bb, Kaštel Lukšić</w:t>
            </w:r>
            <w:r w:rsidR="00E1014B">
              <w:rPr>
                <w:rFonts w:cs="Calibri" w:hAnsi="Calibri" w:ascii="Calibri"/>
              </w:rPr>
              <w:t>,</w:t>
            </w:r>
            <w:r w:rsidR="00E1014B" w:rsidRPr="00372EC9">
              <w:rPr>
                <w:rFonts w:cs="Calibri" w:hAnsi="Calibri" w:ascii="Calibri"/>
              </w:rPr>
              <w:t xml:space="preserve">OIB: </w:t>
            </w:r>
            <w:r w:rsidRPr="00C11841">
              <w:rPr>
                <w:rFonts w:cs="Calibri" w:hAnsi="Calibri" w:ascii="Calibri"/>
              </w:rPr>
              <w:t>54733531583</w:t>
            </w:r>
          </w:p>
          <w:p w:rsidRDefault="00C11841" w:rsidP="00C11841" w:rsidR="00C11841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eastAsia="Times New Roman" w:hAnsi="Calibri" w:ascii="Calibri"/>
                <w:lang w:val="hr-HR"/>
              </w:rPr>
              <w:t>(adresa za primanje pismena: Cesta F.Tuđmana 690, Kaštel Lukšić)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1841" w:rsidP="00C11841" w:rsidR="00E1014B" w:rsidRPr="00136325">
            <w:pPr>
              <w:rPr>
                <w:rFonts w:cs="Calibri" w:hAnsi="Calibri" w:ascii="Calibri"/>
              </w:rPr>
            </w:pPr>
            <w:r w:rsidRPr="00C11841">
              <w:rPr>
                <w:rFonts w:cs="Calibri" w:hAnsi="Calibri" w:ascii="Calibri"/>
              </w:rPr>
              <w:t xml:space="preserve">Ugovor o štednom depozitu broj 81-70-14112-7, knjigovodstvena kartica članskog uloga, izračun kamata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11841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11841">
              <w:rPr>
                <w:rFonts w:cs="Calibri" w:hAnsi="Calibri" w:ascii="Calibri"/>
              </w:rPr>
              <w:t>152.884,86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11841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11841">
              <w:rPr>
                <w:rFonts w:cs="Calibri" w:hAnsi="Calibri" w:ascii="Calibri"/>
              </w:rPr>
              <w:t>139.184,86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11841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11841">
              <w:rPr>
                <w:rFonts w:cs="Calibri" w:hAnsi="Calibri" w:ascii="Calibri"/>
              </w:rPr>
              <w:t>13.700,00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7625D" w:rsidP="0057625D" w:rsidR="0057625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03EE3" w:rsidP="000D7C20" w:rsidR="000D7C2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7C20" w:rsidP="000D7C20" w:rsidR="000D7C2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D7C20" w:rsidP="000D7C20" w:rsidR="000D7C2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D7C20" w:rsidP="000D7C20" w:rsidR="000D7C2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F7B" w:rsidR="00387F7B">
      <w:pPr>
        <w:spacing w:after="0"/>
      </w:pPr>
      <w:r>
        <w:separator/>
      </w:r>
    </w:p>
  </w:endnote>
  <w:endnote w:id="0" w:type="continuationSeparator">
    <w:p w:rsidRDefault="00387F7B" w:rsidR="00387F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E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F7B" w:rsidR="00387F7B">
      <w:pPr>
        <w:spacing w:after="0"/>
      </w:pPr>
      <w:r>
        <w:separator/>
      </w:r>
    </w:p>
  </w:footnote>
  <w:footnote w:id="0" w:type="continuationSeparator">
    <w:p w:rsidRDefault="00387F7B" w:rsidR="00387F7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E8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D44D5A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D7C20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7F7B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3F91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3EE3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25D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29E4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97D16"/>
    <w:rsid w:val="00BA20C7"/>
    <w:rsid w:val="00BA3CE0"/>
    <w:rsid w:val="00BA7F48"/>
    <w:rsid w:val="00BB1929"/>
    <w:rsid w:val="00BB396C"/>
    <w:rsid w:val="00BB5011"/>
    <w:rsid w:val="00BB737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11841"/>
    <w:rsid w:val="00C20815"/>
    <w:rsid w:val="00C22378"/>
    <w:rsid w:val="00C22FBB"/>
    <w:rsid w:val="00C260BE"/>
    <w:rsid w:val="00C26357"/>
    <w:rsid w:val="00C32106"/>
    <w:rsid w:val="00C33118"/>
    <w:rsid w:val="00C34453"/>
    <w:rsid w:val="00C35B91"/>
    <w:rsid w:val="00C37E14"/>
    <w:rsid w:val="00C4063B"/>
    <w:rsid w:val="00C41BB4"/>
    <w:rsid w:val="00C42E8C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B73B2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14B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3B7B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42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E8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E8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E8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E8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42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E8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E8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E8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E8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A36BD-3620-4C81-AE06-4005CC931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266</properties:Words>
  <properties:Characters>1493</properties:Characters>
  <properties:Lines>77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St-651/2017-287 / Podnesak - Podnesak (-287.docx)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