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f7e0" w14:paraId="42bf7e0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8D64CD">
        <w:t>7054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E9606E" w:rsidR="003F73E6">
      <w:pPr>
        <w:ind w:hanging="705" w:left="705"/>
      </w:pPr>
      <w:r>
        <w:t>I        </w:t>
      </w:r>
      <w:r>
        <w:tab/>
      </w:r>
      <w:r w:rsidR="00361F1A">
        <w:t>Za dužnika</w:t>
      </w:r>
      <w:r w:rsidR="008D64CD">
        <w:t xml:space="preserve"> AUTO DIJELOVI ZAGREB d.o.o</w:t>
      </w:r>
      <w:r w:rsidR="00E9606E">
        <w:t>.,</w:t>
      </w:r>
      <w:r w:rsidR="00004CEE">
        <w:t xml:space="preserve"> </w:t>
      </w:r>
      <w:proofErr w:type="spellStart"/>
      <w:r w:rsidR="008D64CD">
        <w:t>Bilajska</w:t>
      </w:r>
      <w:proofErr w:type="spellEnd"/>
      <w:r w:rsidR="008D64CD">
        <w:t xml:space="preserve"> 4</w:t>
      </w:r>
      <w:r w:rsidR="00E9606E">
        <w:t>,</w:t>
      </w:r>
      <w:r w:rsidR="007858EA">
        <w:t xml:space="preserve"> Zagreb</w:t>
      </w:r>
      <w:r w:rsidR="00004CEE">
        <w:t>,</w:t>
      </w:r>
      <w:r w:rsidR="008A486F">
        <w:t xml:space="preserve"> OIB:</w:t>
      </w:r>
      <w:r w:rsidR="008D64CD">
        <w:t xml:space="preserve"> </w:t>
      </w:r>
      <w:r w:rsidR="008D64CD" w:rsidRPr="008D64CD">
        <w:t>08990232634</w:t>
      </w:r>
      <w:r w:rsidR="008D64CD">
        <w:t>.</w:t>
      </w:r>
    </w:p>
    <w:p w:rsidRDefault="00004CEE" w:rsidP="00004CEE" w:rsidR="00004CEE">
      <w:pPr>
        <w:ind w:hanging="705" w:left="705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8D64CD">
        <w:t>nova za plaćanje je 11.942,92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2D3" w:rsidR="003E42D3">
      <w:r>
        <w:separator/>
      </w:r>
    </w:p>
  </w:endnote>
  <w:endnote w:id="0" w:type="continuationSeparator">
    <w:p w:rsidRDefault="003E42D3" w:rsidR="003E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2D3" w:rsidR="003E42D3">
      <w:r>
        <w:separator/>
      </w:r>
    </w:p>
  </w:footnote>
  <w:footnote w:id="0" w:type="continuationSeparator">
    <w:p w:rsidRDefault="003E42D3" w:rsidR="003E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4CEE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96149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742E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42D3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1F92"/>
    <w:rsid w:val="00576D1B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0D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58EA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4D87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4CD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0125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B62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9606E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7054</izvorni_sadrzaj>
    <derivirana_varijabla naziv="DomainObject.Predmet.Broj_1">7054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St-7054/2016</izvorni_sadrzaj>
    <derivirana_varijabla naziv="DomainObject.Predmet.OznakaBroj_1">St-7054/2016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ZAGREB d.o.o. zastupanog po punomoćniku DANIJEL TROJAK</izvorni_sadrzaj>
    <derivirana_varijabla naziv="DomainObject.Predmet.ProtustrankaFormated_1">  AUTO DIJELOVI ZAGREB d.o.o. zastupanog po punomoćniku DANIJEL TROJAK</derivirana_varijabla>
  </DomainObject.Predmet.ProtustrankaFormated>
  <DomainObject.Predmet.ProtustrankaFormatedOIB>
    <izvorni_sadrzaj>  AUTO DIJELOVI ZAGREB d.o.o., OIB 08990232634 zastupanog po punomoćniku DANIJEL TROJAK</izvorni_sadrzaj>
    <derivirana_varijabla naziv="DomainObject.Predmet.ProtustrankaFormatedOIB_1">  AUTO DIJELOVI ZAGREB d.o.o., OIB 08990232634 zastupanog po punomoćniku DANIJEL TROJAK</derivirana_varijabla>
  </DomainObject.Predmet.ProtustrankaFormatedOIB>
  <DomainObject.Predmet.ProtustrankaFormatedWithAdress>
    <izvorni_sadrzaj> AUTO DIJELOVI ZAGREB d.o.o., Bilajska 4, 10000 Zagreb zastupanog po punomoćniku DANIJEL TROJAK</izvorni_sadrzaj>
    <derivirana_varijabla naziv="DomainObject.Predmet.ProtustrankaFormatedWithAdress_1"> AUTO DIJELOVI ZAGREB d.o.o., Bilajska 4, 10000 Zagreb zastupanog po punomoćniku DANIJEL TROJAK</derivirana_varijabla>
  </DomainObject.Predmet.ProtustrankaFormatedWithAdress>
  <DomainObject.Predmet.ProtustrankaFormatedWithAdressOIB>
    <izvorni_sadrzaj> AUTO DIJELOVI ZAGREB d.o.o., OIB 08990232634, Bilajska 4, 10000 Zagreb zastupanog po punomoćniku DANIJEL TROJAK</izvorni_sadrzaj>
    <derivirana_varijabla naziv="DomainObject.Predmet.ProtustrankaFormatedWithAdressOIB_1"> AUTO DIJELOVI ZAGREB d.o.o., OIB 08990232634, Bilajska 4, 10000 Zagreb zastupanog po punomoćniku DANIJEL TROJAK</derivirana_varijabla>
  </DomainObject.Predmet.ProtustrankaFormatedWithAdressOIB>
  <DomainObject.Predmet.ProtustrankaWithAdress>
    <izvorni_sadrzaj>AUTO DIJELOVI ZAGREB d.o.o. Bilajska 4, 10000 Zagreb</izvorni_sadrzaj>
    <derivirana_varijabla naziv="DomainObject.Predmet.ProtustrankaWithAdress_1">AUTO DIJELOVI ZAGREB d.o.o. Bilajska 4, 10000 Zagreb</derivirana_varijabla>
  </DomainObject.Predmet.ProtustrankaWithAdress>
  <DomainObject.Predmet.ProtustrankaWithAdressOIB>
    <izvorni_sadrzaj>AUTO DIJELOVI ZAGREB d.o.o., OIB 08990232634, Bilajska 4, 10000 Zagreb</izvorni_sadrzaj>
    <derivirana_varijabla naziv="DomainObject.Predmet.ProtustrankaWithAdressOIB_1">AUTO DIJELOVI ZAGREB d.o.o., OIB 08990232634, Bilajska 4, 10000 Zagreb</derivirana_varijabla>
  </DomainObject.Predmet.ProtustrankaWithAdressOIB>
  <DomainObject.Predmet.ProtustrankaNazivFormated>
    <izvorni_sadrzaj>AUTO DIJELOVI ZAGREB d.o.o.</izvorni_sadrzaj>
    <derivirana_varijabla naziv="DomainObject.Predmet.ProtustrankaNazivFormated_1">AUTO DIJELOVI ZAGREB d.o.o.</derivirana_varijabla>
  </DomainObject.Predmet.ProtustrankaNazivFormated>
  <DomainObject.Predmet.ProtustrankaNazivFormatedOIB>
    <izvorni_sadrzaj>AUTO DIJELOVI ZAGREB d.o.o., OIB 08990232634</izvorni_sadrzaj>
    <derivirana_varijabla naziv="DomainObject.Predmet.ProtustrankaNazivFormatedOIB_1">AUTO DIJELOVI ZAGREB d.o.o., OIB 08990232634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ZAGREB d.o.o. zastupanog po punomoćniku DANIJEL TROJAK</item>
    </izvorni_sadrzaj>
    <derivirana_varijabla naziv="DomainObject.Predmet.ProtuStrankaListFormated_1">
      <item>AUTO DIJELOVI ZAGREB d.o.o. zastupanog po punomoćniku DANIJEL TROJAK</item>
    </derivirana_varijabla>
  </DomainObject.Predmet.ProtuStrankaListFormated>
  <DomainObject.Predmet.ProtuStrankaListFormatedOIB>
    <izvorni_sadrzaj>
      <item>AUTO DIJELOVI ZAGREB d.o.o., OIB 08990232634 zastupanog po punomoćniku DANIJEL TROJAK</item>
    </izvorni_sadrzaj>
    <derivirana_varijabla naziv="DomainObject.Predmet.ProtuStrankaListFormatedOIB_1">
      <item>AUTO DIJELOVI ZAGREB d.o.o., OIB 08990232634 zastupanog po punomoćniku DANIJEL TROJAK</item>
    </derivirana_varijabla>
  </DomainObject.Predmet.ProtuStrankaListFormatedOIB>
  <DomainObject.Predmet.ProtuStrankaListFormatedWithAdress>
    <izvorni_sadrzaj>
      <item>AUTO DIJELOVI ZAGREB d.o.o., Bilajska 4, 10000 Zagreb zastupanog po punomoćniku DANIJEL TROJAK</item>
    </izvorni_sadrzaj>
    <derivirana_varijabla naziv="DomainObject.Predmet.ProtuStrankaListFormatedWithAdress_1">
      <item>AUTO DIJELOVI ZAGREB d.o.o., Bilajska 4, 10000 Zagreb zastupanog po punomoćniku DANIJEL TROJAK</item>
    </derivirana_varijabla>
  </DomainObject.Predmet.ProtuStrankaListFormatedWithAdress>
  <DomainObject.Predmet.ProtuStrankaListFormatedWithAdressOIB>
    <izvorni_sadrzaj>
      <item>AUTO DIJELOVI ZAGREB d.o.o., OIB 08990232634, Bilajska 4, 10000 Zagreb zastupanog po punomoćniku DANIJEL TROJAK</item>
    </izvorni_sadrzaj>
    <derivirana_varijabla naziv="DomainObject.Predmet.ProtuStrankaListFormatedWithAdressOIB_1">
      <item>AUTO DIJELOVI ZAGREB d.o.o., OIB 08990232634, Bilajska 4, 10000 Zagreb zastupanog po punomoćniku DANIJEL TROJAK</item>
    </derivirana_varijabla>
  </DomainObject.Predmet.ProtuStrankaListFormatedWithAdressOIB>
  <DomainObject.Predmet.ProtuStrankaListNazivFormated>
    <izvorni_sadrzaj>
      <item>AUTO DIJELOVI ZAGREB d.o.o.</item>
    </izvorni_sadrzaj>
    <derivirana_varijabla naziv="DomainObject.Predmet.ProtuStrankaListNazivFormated_1">
      <item>AUTO DIJELOVI ZAGREB d.o.o.</item>
    </derivirana_varijabla>
  </DomainObject.Predmet.ProtuStrankaListNazivFormated>
  <DomainObject.Predmet.ProtuStrankaListNazivFormatedOIB>
    <izvorni_sadrzaj>
      <item>AUTO DIJELOVI ZAGREB d.o.o., OIB 08990232634</item>
    </izvorni_sadrzaj>
    <derivirana_varijabla naziv="DomainObject.Predmet.ProtuStrankaListNazivFormatedOIB_1">
      <item>AUTO DIJELOVI ZAGREB d.o.o., OIB 08990232634</item>
    </derivirana_varijabla>
  </DomainObject.Predmet.ProtuStrankaListNazivFormatedOIB>
  <DomainObject.Predmet.OstaliListFormated>
    <izvorni_sadrzaj>
      <item>DANIJEL TROJAK punomoćnik sudionika u postupku AUTO DIJELOVI ZAGREB d.o.o.</item>
    </izvorni_sadrzaj>
    <derivirana_varijabla naziv="DomainObject.Predmet.OstaliListFormated_1">
      <item>DANIJEL TROJAK punomoćnik sudionika u postupku AUTO DIJELOVI ZAGREB d.o.o.</item>
    </derivirana_varijabla>
  </DomainObject.Predmet.OstaliListFormated>
  <DomainObject.Predmet.OstaliListFormatedOIB>
    <izvorni_sadrzaj>
      <item>DANIJEL TROJAK, OIB 15828982836 punomoćnik sudionika u postupku AUTO DIJELOVI ZAGREB d.o.o.</item>
    </izvorni_sadrzaj>
    <derivirana_varijabla naziv="DomainObject.Predmet.OstaliListFormatedOIB_1">
      <item>DANIJEL TROJAK, OIB 15828982836 punomoćnik sudionika u postupku AUTO DIJELOVI ZAGREB d.o.o.</item>
    </derivirana_varijabla>
  </DomainObject.Predmet.OstaliListFormatedOIB>
  <DomainObject.Predmet.OstaliListFormatedWithAdress>
    <izvorni_sadrzaj>
      <item>DANIJEL TROJAK, P.HATZA 28, 10000 Zagreb punomoćnik sudionika u postupku AUTO DIJELOVI ZAGREB d.o.o.</item>
    </izvorni_sadrzaj>
    <derivirana_varijabla naziv="DomainObject.Predmet.OstaliListFormatedWithAdress_1">
      <item>DANIJEL TROJAK, P.HATZA 28, 10000 Zagreb punomoćnik sudionika u postupku AUTO DIJELOVI ZAGREB d.o.o.</item>
    </derivirana_varijabla>
  </DomainObject.Predmet.OstaliListFormatedWithAdress>
  <DomainObject.Predmet.OstaliListFormatedWithAdressOIB>
    <izvorni_sadrzaj>
      <item>DANIJEL TROJAK, OIB 15828982836, P.HATZA 28, 10000 Zagreb punomoćnik sudionika u postupku AUTO DIJELOVI ZAGREB d.o.o.</item>
    </izvorni_sadrzaj>
    <derivirana_varijabla naziv="DomainObject.Predmet.OstaliListFormatedWithAdressOIB_1">
      <item>DANIJEL TROJAK, OIB 15828982836, P.HATZA 28, 10000 Zagreb punomoćnik sudionika u postupku AUTO DIJELOVI ZAGREB d.o.o.</item>
    </derivirana_varijabla>
  </DomainObject.Predmet.OstaliListFormatedWithAdressOIB>
  <DomainObject.Predmet.OstaliListNazivFormated>
    <izvorni_sadrzaj>
      <item>DANIJEL TROJAK</item>
    </izvorni_sadrzaj>
    <derivirana_varijabla naziv="DomainObject.Predmet.OstaliListNazivFormated_1">
      <item>DANIJEL TROJAK</item>
    </derivirana_varijabla>
  </DomainObject.Predmet.OstaliListNazivFormated>
  <DomainObject.Predmet.OstaliListNazivFormatedOIB>
    <izvorni_sadrzaj>
      <item>DANIJEL TROJAK, OIB 15828982836</item>
    </izvorni_sadrzaj>
    <derivirana_varijabla naziv="DomainObject.Predmet.OstaliListNazivFormatedOIB_1">
      <item>DANIJEL TROJAK, OIB 15828982836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ZAGREB d.o.o.</izvorni_sadrzaj>
    <derivirana_varijabla naziv="DomainObject.Predmet.ProtustrankaIDrugi_1">AUTO DIJELOVI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ZAGREB d.o.o., OIB 08990232634, Bilajska 4, 10000 Zagreb</izvorni_sadrzaj>
    <derivirana_varijabla naziv="DomainObject.Predmet.ProtustrankaIDrugiAdressOIB_1">AUTO DIJELOVI ZAGREB d.o.o., OIB 08990232634, Bilajska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ZAGREB d.o.o.</item>
      <item>DANIJEL TROJAK</item>
    </izvorni_sadrzaj>
    <derivirana_varijabla naziv="DomainObject.Predmet.SudioniciListNaziv_1">
      <item>FINA Regionalni centar Zagreb</item>
      <item>AUTO DIJELOVI ZAGREB d.o.o.</item>
      <item>DANIJEL TROJAK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ZAGREB d.o.o., OIB 08990232634, Bilajska 4,10000 Zagreb</item>
      <item>DANIJEL TROJAK, OIB 15828982836, P.HATZA 28,10000 Zagreb</item>
    </izvorni_sadrzaj>
    <derivirana_varijabla naziv="DomainObject.Predmet.SudioniciListAdressOIB_1">
      <item>FINA Regionalni centar Zagreb, OIB 85821130368, Trg svibanjskih žrtava 1995. br. 1,10000 Zagreb</item>
      <item>AUTO DIJELOVI ZAGREB d.o.o., OIB 08990232634, Bilajska 4,10000 Zagreb</item>
      <item>DANIJEL TROJAK, OIB 15828982836, P.HATZA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08990232634</item>
      <item>, OIB 15828982836</item>
    </izvorni_sadrzaj>
    <derivirana_varijabla naziv="DomainObject.Predmet.SudioniciListNazivOIB_1">
      <item>, OIB 85821130368</item>
      <item>, OIB 08990232634</item>
      <item>, OIB 15828982836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2E4D0-61B8-44BB-8C66-B7CA58C05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1369</properties:Characters>
  <properties:Lines>45</properties:Lines>
  <properties:Paragraphs>20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2017-03-10T12:32:00Z</cp:lastPrinted>
  <dcterms:modified xmlns:xsi="http://www.w3.org/2001/XMLSchema-instance" xsi:type="dcterms:W3CDTF">2017-03-10T12:32:00Z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