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b833" w14:paraId="2a2b83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4C6B6D">
      <w:r w:rsidRPr="004C6B6D">
        <w:t>REPUBLIKA HRVATSKA</w:t>
      </w:r>
    </w:p>
    <w:p w:rsidRDefault="001D7C1D" w:rsidP="001D7C1D" w:rsidR="001D7C1D" w:rsidRPr="004C6B6D">
      <w:r w:rsidRPr="004C6B6D">
        <w:t>TRGOVAČKI SUD U ZAGREBU</w:t>
      </w:r>
    </w:p>
    <w:p w:rsidRDefault="001D7C1D" w:rsidP="001D7C1D" w:rsidR="001C6A50">
      <w:r w:rsidRPr="004C6B6D">
        <w:t xml:space="preserve">Zagreb, Amruševa 2/II     </w:t>
      </w:r>
      <w:r w:rsidRPr="004C6B6D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4C6B6D" w:rsidP="00A0396E" w:rsidR="004C6B6D">
      <w:pPr>
        <w:jc w:val="right"/>
      </w:pPr>
    </w:p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>
      <w:pPr>
        <w:jc w:val="center"/>
      </w:pPr>
      <w:r w:rsidRPr="0063308C">
        <w:t>R J E Š E NJ E</w:t>
      </w:r>
    </w:p>
    <w:p w:rsidRDefault="004C6B6D" w:rsidP="00A0396E" w:rsidR="004C6B6D" w:rsidRPr="0063308C">
      <w:pPr>
        <w:jc w:val="center"/>
      </w:pP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 d.o.o., Zagreb, Vrtni put 5., OIB 67247311476, dana </w:t>
      </w:r>
      <w:r w:rsidR="00BD4955">
        <w:t>11</w:t>
      </w:r>
      <w:r w:rsidR="00996195">
        <w:t>.prosinca</w:t>
      </w:r>
      <w:r w:rsidR="00AF4D65">
        <w:t xml:space="preserve"> </w:t>
      </w:r>
      <w:r>
        <w:t>201</w:t>
      </w:r>
      <w:r w:rsidR="00AF4D65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C6B6D" w:rsidP="0042407B" w:rsidR="004C6B6D" w:rsidRPr="0055111B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7042D2" w:rsidP="004C6B6D" w:rsidR="00303D94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BD4955">
        <w:t xml:space="preserve">AGRIA </w:t>
      </w:r>
      <w:r w:rsidR="00996195">
        <w:t>d.o.o.</w:t>
      </w:r>
      <w:r w:rsidR="0086311F">
        <w:t>,</w:t>
      </w:r>
      <w:r w:rsidR="0003636D">
        <w:t xml:space="preserve"> </w:t>
      </w:r>
      <w:r w:rsidR="00BD4955">
        <w:t xml:space="preserve">Karanac, </w:t>
      </w:r>
      <w:r w:rsidR="00B65819">
        <w:t>K</w:t>
      </w:r>
      <w:r w:rsidR="00BD4955">
        <w:t>olodvorska 83.</w:t>
      </w:r>
      <w:r w:rsidR="00A0396E">
        <w:t xml:space="preserve">, </w:t>
      </w:r>
      <w:r w:rsidRPr="009A2892">
        <w:t xml:space="preserve">u iznosu </w:t>
      </w:r>
      <w:r w:rsidR="00BD4955">
        <w:t>72.003,43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B65819">
        <w:t>29.studenog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>
      <w:pPr>
        <w:jc w:val="center"/>
      </w:pPr>
      <w:r w:rsidRPr="009A2892">
        <w:t>Obrazloženje</w:t>
      </w:r>
    </w:p>
    <w:p w:rsidRDefault="004C6B6D" w:rsidP="007042D2" w:rsidR="004C6B6D" w:rsidRPr="009A2892">
      <w:pPr>
        <w:jc w:val="center"/>
      </w:pP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B65819">
        <w:t>AGRIA d.o.o., Karanac, Kolodvorska 83.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>u iznosu</w:t>
      </w:r>
      <w:r w:rsidR="00B65819">
        <w:t xml:space="preserve"> 72.003,43 kn.</w:t>
      </w:r>
      <w:r w:rsidR="001101D7">
        <w:t xml:space="preserve"> 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1101D7">
        <w:t>preporučenom pošiljkom</w:t>
      </w:r>
      <w:r w:rsidR="00E23F05">
        <w:t>,</w:t>
      </w:r>
      <w:r w:rsidR="00586060">
        <w:t xml:space="preserve"> </w:t>
      </w:r>
      <w:r w:rsidR="004230A4">
        <w:t xml:space="preserve">dana </w:t>
      </w:r>
      <w:r w:rsidR="001101D7">
        <w:t>2</w:t>
      </w:r>
      <w:r w:rsidR="00B65819">
        <w:t>9</w:t>
      </w:r>
      <w:r w:rsidR="001101D7">
        <w:t xml:space="preserve">.studenog </w:t>
      </w:r>
      <w:r w:rsidR="00EE020E">
        <w:t xml:space="preserve"> </w:t>
      </w:r>
      <w:r w:rsidR="00804268">
        <w:t xml:space="preserve">2017., a što je vidljivo iz otiska prijemnog </w:t>
      </w:r>
      <w:r w:rsidR="004A7644">
        <w:t xml:space="preserve">žiga </w:t>
      </w:r>
      <w:r w:rsidR="001101D7">
        <w:t>Hrvatske 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101D7">
        <w:t xml:space="preserve"> </w:t>
      </w:r>
      <w:r w:rsidR="00E23F05">
        <w:t xml:space="preserve">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4C6B6D" w:rsidP="007042D2" w:rsidR="007042D2" w:rsidRPr="009A2892">
      <w:pPr>
        <w:ind w:firstLine="720"/>
        <w:jc w:val="both"/>
      </w:pPr>
      <w:r>
        <w:lastRenderedPageBreak/>
        <w:t>K</w:t>
      </w:r>
      <w:r w:rsidR="007042D2" w:rsidRPr="009A2892">
        <w:t>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="007042D2" w:rsidRPr="009A2892">
        <w:t xml:space="preserve">temeljem odredbi članka </w:t>
      </w:r>
      <w:r w:rsidR="007F3ABC">
        <w:t xml:space="preserve">36. stavak 6. </w:t>
      </w:r>
      <w:r w:rsidR="007042D2"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65819">
        <w:t>11.</w:t>
      </w:r>
      <w:r w:rsidR="001101D7">
        <w:t>prosinca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0B484D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 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0B484D" w:rsidP="000B484D" w:rsidR="000B484D">
      <w:pPr>
        <w:ind w:firstLine="708" w:left="2832"/>
        <w:jc w:val="both"/>
      </w:pPr>
      <w:r>
        <w:t>Za točnost otpravka, ovlašteni službenik:</w:t>
      </w:r>
    </w:p>
    <w:p w:rsidRDefault="000B484D" w:rsidP="000B484D" w:rsidR="000B484D">
      <w:pPr>
        <w:ind w:firstLine="708" w:left="3540"/>
        <w:jc w:val="both"/>
      </w:pPr>
      <w:r>
        <w:t xml:space="preserve">              Valentina Delač</w:t>
      </w:r>
    </w:p>
    <w:p w:rsidRDefault="007042D2" w:rsidP="000B484D" w:rsidR="007042D2" w:rsidRPr="008F3E08">
      <w:pPr>
        <w:overflowPunct w:val="false"/>
        <w:autoSpaceDE w:val="false"/>
        <w:autoSpaceDN w:val="false"/>
        <w:adjustRightInd w:val="false"/>
        <w:ind w:left="360"/>
        <w:jc w:val="both"/>
      </w:pPr>
    </w:p>
    <w:sectPr w:rsidSect="00585191" w:rsidR="007042D2" w:rsidRPr="008F3E0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8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6DF"/>
    <w:rsid w:val="000A7D42"/>
    <w:rsid w:val="000B484D"/>
    <w:rsid w:val="000D7DD4"/>
    <w:rsid w:val="000F0FE6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0153A"/>
    <w:rsid w:val="00413E00"/>
    <w:rsid w:val="004230A4"/>
    <w:rsid w:val="0042407B"/>
    <w:rsid w:val="00456295"/>
    <w:rsid w:val="0046103E"/>
    <w:rsid w:val="00471BD2"/>
    <w:rsid w:val="00494008"/>
    <w:rsid w:val="004A7644"/>
    <w:rsid w:val="004B5A8C"/>
    <w:rsid w:val="004C6111"/>
    <w:rsid w:val="004C6263"/>
    <w:rsid w:val="004C6B6D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4ADF"/>
    <w:rsid w:val="00906F71"/>
    <w:rsid w:val="00915334"/>
    <w:rsid w:val="009376C9"/>
    <w:rsid w:val="009903DB"/>
    <w:rsid w:val="00996195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72C1"/>
    <w:rsid w:val="00DB6251"/>
    <w:rsid w:val="00E02326"/>
    <w:rsid w:val="00E23F05"/>
    <w:rsid w:val="00E3002E"/>
    <w:rsid w:val="00E33446"/>
    <w:rsid w:val="00E3369C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referadi</izvorni_sadrzaj>
    <derivirana_varijabla naziv="DomainObject.Predmet.Opis_1">preslika spisa na VTS 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prosinca 2017.</izvorni_sadrzaj>
    <derivirana_varijabla naziv="DomainObject.Predmet.SpisIzvanSuda.DatumIzlazaSpisa_1">8.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B1A41-ACB2-47BB-BB55-8A2CE20D6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2033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2017-12-11T13:14:00Z</dcterms:created>
  <dc:creator>nribaric</dc:creator>
  <cp:lastModifiedBy>Valentina Delač</cp:lastModifiedBy>
  <cp:lastPrinted>2017-12-11T13:14:00Z</cp:lastPrinted>
  <dcterms:modified xmlns:xsi="http://www.w3.org/2001/XMLSchema-instance" xsi:type="dcterms:W3CDTF">2017-12-11T13:24:00Z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