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abdb" w14:paraId="542abdb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C53DBD">
        <w:t>771</w:t>
      </w:r>
      <w:r w:rsidR="0018147C">
        <w:t>/2016</w:t>
      </w:r>
      <w:r>
        <w:t>-</w:t>
      </w:r>
      <w:r w:rsidR="00C53DBD">
        <w:t>27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C53DBD">
        <w:t>LENKIĆ j.d.o.o., Zadar, OIB: 37996414574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C53DBD">
        <w:t>1</w:t>
      </w:r>
      <w:r w:rsidR="00E63BC4">
        <w:t xml:space="preserve">. </w:t>
      </w:r>
      <w:r w:rsidR="0018147C">
        <w:t>veljače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776EE8" w:rsidR="00D9714B">
      <w:pPr>
        <w:ind w:firstLine="708" w:left="6372"/>
      </w:pPr>
      <w:r>
        <w:t>S</w:t>
      </w:r>
      <w:r w:rsidRPr="002C500F">
        <w:t>u</w:t>
      </w:r>
      <w:r w:rsidR="00776EE8">
        <w:t>tkinja</w:t>
      </w:r>
    </w:p>
    <w:p w:rsidRDefault="00D9714B" w:rsidP="00D9714B" w:rsidR="00D9714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76EE8">
        <w:tab/>
      </w:r>
      <w:r w:rsidR="00776EE8">
        <w:tab/>
        <w:t>Ardena Bajlo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8147C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16334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81F1F"/>
    <w:rsid w:val="002B5901"/>
    <w:rsid w:val="002C1CE0"/>
    <w:rsid w:val="002D2252"/>
    <w:rsid w:val="002D281F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12416"/>
    <w:rsid w:val="00426FE6"/>
    <w:rsid w:val="00443765"/>
    <w:rsid w:val="00445D3A"/>
    <w:rsid w:val="00467D37"/>
    <w:rsid w:val="004702F6"/>
    <w:rsid w:val="00476CB1"/>
    <w:rsid w:val="004776D3"/>
    <w:rsid w:val="00492F8A"/>
    <w:rsid w:val="004A434C"/>
    <w:rsid w:val="004A6FF8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D2219"/>
    <w:rsid w:val="008D2A4D"/>
    <w:rsid w:val="008E37BF"/>
    <w:rsid w:val="008F1162"/>
    <w:rsid w:val="00905D9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53DBD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75EA2"/>
    <w:rsid w:val="00F87F8E"/>
    <w:rsid w:val="00FA417C"/>
    <w:rsid w:val="00FA652A"/>
    <w:rsid w:val="00FA75A5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3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3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3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3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3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3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3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3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LENKIĆ j.d.o.o. za trgovinu mesom i mesnim proizvodima</izvorni_sadrzaj>
    <derivirana_varijabla naziv="DomainObject.Predmet.ProtustrankaFormated_1">  LENKIĆ j.d.o.o. za trgovinu mesom i mesnim proizvodima</derivirana_varijabla>
  </DomainObject.Predmet.ProtustrankaFormated>
  <DomainObject.Predmet.ProtustrankaFormatedOIB>
    <izvorni_sadrzaj>  LENKIĆ j.d.o.o. za trgovinu mesom i mesnim proizvodima, OIB 37996414574</izvorni_sadrzaj>
    <derivirana_varijabla naziv="DomainObject.Predmet.ProtustrankaFormatedOIB_1">  LENKIĆ j.d.o.o. za trgovinu mesom i mesnim proizvodima, OIB 37996414574</derivirana_varijabla>
  </DomainObject.Predmet.ProtustrankaFormatedOIB>
  <DomainObject.Predmet.ProtustrankaFormatedWithAdress>
    <izvorni_sadrzaj> LENKIĆ j.d.o.o. za trgovinu mesom i mesnim proizvodima, Vukovarska 4/A, 23000 Zadar</izvorni_sadrzaj>
    <derivirana_varijabla naziv="DomainObject.Predmet.ProtustrankaFormatedWithAdress_1"> LENKIĆ j.d.o.o. za trgovinu mesom i mesnim proizvodima, Vukovarska 4/A, 23000 Zadar</derivirana_varijabla>
  </DomainObject.Predmet.ProtustrankaFormatedWithAdress>
  <DomainObject.Predmet.ProtustrankaFormatedWithAdressOIB>
    <izvorni_sadrzaj> LENKIĆ j.d.o.o. za trgovinu mesom i mesnim proizvodima, OIB 37996414574, Vukovarska 4/A, 23000 Zadar</izvorni_sadrzaj>
    <derivirana_varijabla naziv="DomainObject.Predmet.ProtustrankaFormatedWithAdressOIB_1"> LENKIĆ j.d.o.o. za trgovinu mesom i mesnim proizvodima, OIB 37996414574, Vukovarska 4/A, 23000 Zadar</derivirana_varijabla>
  </DomainObject.Predmet.ProtustrankaFormatedWithAdressOIB>
  <DomainObject.Predmet.ProtustrankaWithAdress>
    <izvorni_sadrzaj>LENKIĆ j.d.o.o. za trgovinu mesom i mesnim proizvodima Vukovarska 4/A, 23000 Zadar</izvorni_sadrzaj>
    <derivirana_varijabla naziv="DomainObject.Predmet.ProtustrankaWithAdress_1">LENKIĆ j.d.o.o. za trgovinu mesom i mesnim proizvodima Vukovarska 4/A, 23000 Zadar</derivirana_varijabla>
  </DomainObject.Predmet.ProtustrankaWithAdress>
  <DomainObject.Predmet.ProtustrankaWithAdressOIB>
    <izvorni_sadrzaj>LENKIĆ j.d.o.o. za trgovinu mesom i mesnim proizvodima, OIB 37996414574, Vukovarska 4/A, 23000 Zadar</izvorni_sadrzaj>
    <derivirana_varijabla naziv="DomainObject.Predmet.ProtustrankaWithAdressOIB_1">LENKIĆ j.d.o.o. za trgovinu mesom i mesnim proizvodima, OIB 37996414574, Vukovarska 4/A, 23000 Zadar</derivirana_varijabla>
  </DomainObject.Predmet.ProtustrankaWithAdressOIB>
  <DomainObject.Predmet.ProtustrankaNazivFormated>
    <izvorni_sadrzaj>LENKIĆ j.d.o.o. za trgovinu mesom i mesnim proizvodima</izvorni_sadrzaj>
    <derivirana_varijabla naziv="DomainObject.Predmet.ProtustrankaNazivFormated_1">LENKIĆ j.d.o.o. za trgovinu mesom i mesnim proizvodima</derivirana_varijabla>
  </DomainObject.Predmet.ProtustrankaNazivFormated>
  <DomainObject.Predmet.ProtustrankaNazivFormatedOIB>
    <izvorni_sadrzaj>LENKIĆ j.d.o.o. za trgovinu mesom i mesnim proizvodima, OIB 37996414574</izvorni_sadrzaj>
    <derivirana_varijabla naziv="DomainObject.Predmet.ProtustrankaNazivFormatedOIB_1">LENKIĆ j.d.o.o. za trgovinu mesom i mesnim proizvodima, OIB 37996414574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105556.60</izvorni_sadrzaj>
    <derivirana_varijabla naziv="DomainObject.Predmet.TrenutnaVrijednost_1">105556.60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LENKIĆ j.d.o.o. za trgovinu mesom i mesnim proizvodima</item>
    </izvorni_sadrzaj>
    <derivirana_varijabla naziv="DomainObject.Predmet.ProtuStrankaListFormated_1">
      <item>LENKIĆ j.d.o.o. za trgovinu mesom i mesnim proizvodima</item>
    </derivirana_varijabla>
  </DomainObject.Predmet.ProtuStrankaListFormated>
  <DomainObject.Predmet.ProtuStrankaListFormatedOIB>
    <izvorni_sadrzaj>
      <item>LENKIĆ j.d.o.o. za trgovinu mesom i mesnim proizvodima, OIB 37996414574</item>
    </izvorni_sadrzaj>
    <derivirana_varijabla naziv="DomainObject.Predmet.ProtuStrankaListFormatedOIB_1">
      <item>LENKIĆ j.d.o.o. za trgovinu mesom i mesnim proizvodima, OIB 37996414574</item>
    </derivirana_varijabla>
  </DomainObject.Predmet.ProtuStrankaListFormatedOIB>
  <DomainObject.Predmet.ProtuStrankaListFormatedWithAdress>
    <izvorni_sadrzaj>
      <item>LENKIĆ j.d.o.o. za trgovinu mesom i mesnim proizvodima, Vukovarska 4/A, 23000 Zadar</item>
    </izvorni_sadrzaj>
    <derivirana_varijabla naziv="DomainObject.Predmet.ProtuStrankaListFormatedWithAdress_1">
      <item>LENKIĆ j.d.o.o. za trgovinu mesom i mesnim proizvodima, Vukovarska 4/A, 23000 Zadar</item>
    </derivirana_varijabla>
  </DomainObject.Predmet.ProtuStrankaListFormatedWithAdress>
  <DomainObject.Predmet.ProtuStrankaListFormatedWithAdressOIB>
    <izvorni_sadrzaj>
      <item>LENKIĆ j.d.o.o. za trgovinu mesom i mesnim proizvodima, OIB 37996414574, Vukovarska 4/A, 23000 Zadar</item>
    </izvorni_sadrzaj>
    <derivirana_varijabla naziv="DomainObject.Predmet.ProtuStrankaListFormatedWithAdressOIB_1">
      <item>LENKIĆ j.d.o.o. za trgovinu mesom i mesnim proizvodima, OIB 37996414574, Vukovarska 4/A, 23000 Zadar</item>
    </derivirana_varijabla>
  </DomainObject.Predmet.ProtuStrankaListFormatedWithAdressOIB>
  <DomainObject.Predmet.ProtuStrankaListNazivFormated>
    <izvorni_sadrzaj>
      <item>LENKIĆ j.d.o.o. za trgovinu mesom i mesnim proizvodima</item>
    </izvorni_sadrzaj>
    <derivirana_varijabla naziv="DomainObject.Predmet.ProtuStrankaListNazivFormated_1">
      <item>LENKIĆ j.d.o.o. za trgovinu mesom i mesnim proizvodima</item>
    </derivirana_varijabla>
  </DomainObject.Predmet.ProtuStrankaListNazivFormated>
  <DomainObject.Predmet.ProtuStrankaListNazivFormatedOIB>
    <izvorni_sadrzaj>
      <item>LENKIĆ j.d.o.o. za trgovinu mesom i mesnim proizvodima, OIB 37996414574</item>
    </izvorni_sadrzaj>
    <derivirana_varijabla naziv="DomainObject.Predmet.ProtuStrankaListNazivFormatedOIB_1">
      <item>LENKIĆ j.d.o.o. za trgovinu mesom i mesnim proizvodima, OIB 37996414574</item>
    </derivirana_varijabla>
  </DomainObject.Predmet.ProtuStrankaListNazivFormatedOIB>
  <DomainObject.Predmet.OstaliListFormated>
    <izvorni_sadrzaj>
      <item>Mate Lenkić</item>
    </izvorni_sadrzaj>
    <derivirana_varijabla naziv="DomainObject.Predmet.OstaliListFormated_1">
      <item>Mate Lenkić</item>
    </derivirana_varijabla>
  </DomainObject.Predmet.OstaliListFormated>
  <DomainObject.Predmet.OstaliListFormatedOIB>
    <izvorni_sadrzaj>
      <item>Mate Lenkić, OIB 24295745021</item>
    </izvorni_sadrzaj>
    <derivirana_varijabla naziv="DomainObject.Predmet.OstaliListFormatedOIB_1">
      <item>Mate Lenkić, OIB 24295745021</item>
    </derivirana_varijabla>
  </DomainObject.Predmet.OstaliListFormatedOIB>
  <DomainObject.Predmet.OstaliListFormatedWithAdress>
    <izvorni_sadrzaj>
      <item>Mate Lenkić, Vukovarska Ulica 4a, 23000 Zadar</item>
    </izvorni_sadrzaj>
    <derivirana_varijabla naziv="DomainObject.Predmet.OstaliListFormatedWithAdress_1">
      <item>Mate Lenkić, Vukovarska Ulica 4a, 23000 Zadar</item>
    </derivirana_varijabla>
  </DomainObject.Predmet.OstaliListFormatedWithAdress>
  <DomainObject.Predmet.OstaliListFormatedWithAdressOIB>
    <izvorni_sadrzaj>
      <item>Mate Lenkić, OIB 24295745021, Vukovarska Ulica 4a, 23000 Zadar</item>
    </izvorni_sadrzaj>
    <derivirana_varijabla naziv="DomainObject.Predmet.OstaliListFormatedWithAdressOIB_1">
      <item>Mate Lenkić, OIB 24295745021, Vukovarska Ulica 4a, 23000 Zadar</item>
    </derivirana_varijabla>
  </DomainObject.Predmet.OstaliListFormatedWithAdressOIB>
  <DomainObject.Predmet.OstaliListNazivFormated>
    <izvorni_sadrzaj>
      <item>Mate Lenkić</item>
    </izvorni_sadrzaj>
    <derivirana_varijabla naziv="DomainObject.Predmet.OstaliListNazivFormated_1">
      <item>Mate Lenkić</item>
    </derivirana_varijabla>
  </DomainObject.Predmet.OstaliListNazivFormated>
  <DomainObject.Predmet.OstaliListNazivFormatedOIB>
    <izvorni_sadrzaj>
      <item>Mate Lenkić, OIB 24295745021</item>
    </izvorni_sadrzaj>
    <derivirana_varijabla naziv="DomainObject.Predmet.OstaliListNazivFormatedOIB_1">
      <item>Mate Lenkić, OIB 24295745021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LENKIĆ j.d.o.o. za trgovinu mesom i mesnim proizvodima</izvorni_sadrzaj>
    <derivirana_varijabla naziv="DomainObject.Predmet.ProtustrankaIDrugi_1">LENKIĆ j.d.o.o. za trgovinu mesom i mesnim proizvodima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LENKIĆ j.d.o.o. za trgovinu mesom i mesnim proizvodima, OIB 37996414574, Vukovarska 4/A, 23000 Zadar</izvorni_sadrzaj>
    <derivirana_varijabla naziv="DomainObject.Predmet.ProtustrankaIDrugiAdressOIB_1">LENKIĆ j.d.o.o. za trgovinu mesom i mesnim proizvodima, OIB 37996414574, Vukovarska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LENKIĆ j.d.o.o. za trgovinu mesom i mesnim proizvodima</item>
      <item>Mate Lenkić</item>
    </izvorni_sadrzaj>
    <derivirana_varijabla naziv="DomainObject.Predmet.SudioniciListNaziv_1">
      <item>Financijska agencija</item>
      <item>LENKIĆ j.d.o.o. za trgovinu mesom i mesnim proizvodima</item>
      <item>Mate Lenkić</item>
    </derivirana_varijabla>
  </DomainObject.Predmet.SudioniciListNaziv>
  <DomainObject.Predmet.SudioniciListAdressOIB>
    <izvorni_sadrzaj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izvorni_sadrzaj>
    <derivirana_varijabla naziv="DomainObject.Predmet.SudioniciListAdressOIB_1"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37996414574</item>
      <item>, OIB 24295745021</item>
    </izvorni_sadrzaj>
    <derivirana_varijabla naziv="DomainObject.Predmet.SudioniciListNazivOIB_1">
      <item>, OIB 85821130368</item>
      <item>, OIB 37996414574</item>
      <item>, OIB 24295745021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77</properties:Words>
  <properties:Characters>434</properties:Characters>
  <properties:Lines>35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2018-02-01T10:24:00Z</dcterms:created>
  <dc:creator>Administrator</dc:creator>
  <cp:lastModifiedBy>Nena Mužanović</cp:lastModifiedBy>
  <cp:lastPrinted>2017-05-09T11:42:00Z</cp:lastPrinted>
  <dcterms:modified xmlns:xsi="http://www.w3.org/2001/XMLSchema-instance" xsi:type="dcterms:W3CDTF">2018-02-02T14:10:00Z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