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9288" w14:paraId="6899288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CA3D11">
        <w:t>578/16-16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CA3D11">
        <w:t>KORNATITOURS d.o.o., Šibenik, Dubrava 136, OIB: 66826825409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A3120F">
        <w:t>9.</w:t>
      </w:r>
      <w:r w:rsidR="00DA5BB8">
        <w:t xml:space="preserve"> siječnja</w:t>
      </w:r>
      <w:r>
        <w:t xml:space="preserve"> </w:t>
      </w:r>
      <w:r w:rsidR="00934205">
        <w:t>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CA3D11">
        <w:t>KORNATITOURS d.o.o., Šibenik, Dubrava 136, OIB: 66826825409</w:t>
      </w:r>
      <w:r w:rsidRPr="006A62B7">
        <w:t xml:space="preserve">, stečajni postupak otvoren je dana </w:t>
      </w:r>
      <w:r w:rsidR="00A3120F">
        <w:t>9.</w:t>
      </w:r>
      <w:r w:rsidR="00DA5BB8">
        <w:t xml:space="preserve"> siječnja</w:t>
      </w:r>
      <w:r w:rsidR="00F26669">
        <w:t xml:space="preserve"> </w:t>
      </w:r>
      <w:r w:rsidR="00934205">
        <w:t>2017</w:t>
      </w:r>
      <w:r w:rsidRPr="006A62B7">
        <w:t xml:space="preserve">. u </w:t>
      </w:r>
      <w:r w:rsidR="008E62B1">
        <w:t>14,50</w:t>
      </w:r>
      <w:r w:rsidRPr="006A62B7">
        <w:t xml:space="preserve"> sati 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B53D93">
      <w:pPr>
        <w:ind w:hanging="705" w:left="705"/>
        <w:jc w:val="both"/>
      </w:pPr>
      <w:r w:rsidRPr="003E5853">
        <w:t>II</w:t>
      </w:r>
      <w:r w:rsidRPr="003E5853">
        <w:tab/>
      </w:r>
      <w:r w:rsidR="008E62B1">
        <w:t>Marinko Paić iz Zagreba, IV. Požarinje 6, OIB: 55654806007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CA3D11">
        <w:t>KORNATITOURS d.o.o., Šibenik, Dubrava 136, OIB: 66826825409.</w:t>
      </w:r>
    </w:p>
    <w:p w:rsidRDefault="00CA3D11" w:rsidP="00B53D93" w:rsidR="00CA3D11">
      <w:pPr>
        <w:ind w:hanging="705" w:left="705"/>
        <w:jc w:val="both"/>
      </w:pPr>
    </w:p>
    <w:p w:rsidRDefault="00590943" w:rsidP="00B53D93" w:rsidR="00B53D9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CA3D11">
        <w:t>KORNATITOURS d.o.o., Šibenik, Dubrava 136</w:t>
      </w:r>
      <w:r w:rsidR="00387DBB">
        <w:t>.</w:t>
      </w:r>
    </w:p>
    <w:p w:rsidRDefault="00387DBB" w:rsidP="00B53D93" w:rsidR="00387DBB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DA5BB8" w:rsidP="00825537" w:rsidR="00DA5BB8" w:rsidRPr="006A62B7">
      <w:pPr>
        <w:ind w:hanging="705" w:left="705"/>
        <w:jc w:val="center"/>
      </w:pPr>
    </w:p>
    <w:p w:rsidRDefault="00275EA4" w:rsidP="00275EA4" w:rsidR="00275EA4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387DBB">
        <w:t>25. travnja</w:t>
      </w:r>
      <w:r>
        <w:t xml:space="preserve"> 2016</w:t>
      </w:r>
      <w:r w:rsidRPr="00CE76CB">
        <w:t>. pokrenut je prethodni postupak nad dužnikom</w:t>
      </w:r>
      <w:r w:rsidR="00387DBB">
        <w:t xml:space="preserve"> KORNATITOURS d.o.o., Šibenik, Dubrava 136</w:t>
      </w:r>
      <w:r w:rsidRPr="00CE76CB">
        <w:t xml:space="preserve"> </w:t>
      </w:r>
      <w:r w:rsidR="00387DBB">
        <w:t>, OIB: 66826825409.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387DBB">
        <w:t>578/16-15</w:t>
      </w:r>
      <w:r w:rsidR="00590943" w:rsidRPr="006A62B7">
        <w:t xml:space="preserve"> od </w:t>
      </w:r>
      <w:r w:rsidR="00590943">
        <w:t xml:space="preserve">dana </w:t>
      </w:r>
      <w:r w:rsidR="00387DBB">
        <w:t>24.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387DBB">
        <w:t>30. svibnja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DA5BB8">
        <w:t>23</w:t>
      </w:r>
      <w:r w:rsidR="00275EA4">
        <w:t>. lipnja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A3120F">
        <w:t>9.</w:t>
      </w:r>
      <w:r w:rsidR="00DA5BB8">
        <w:t xml:space="preserve"> siječnja</w:t>
      </w:r>
      <w:r w:rsidR="00F26669">
        <w:t xml:space="preserve"> </w:t>
      </w:r>
      <w:r w:rsidR="00934205">
        <w:t>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FF1079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FF1079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FF1079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FF1079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FF1079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FF1079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3EA" w:rsidR="00AC63EA">
      <w:r>
        <w:separator/>
      </w:r>
    </w:p>
  </w:endnote>
  <w:endnote w:id="0" w:type="continuationSeparator">
    <w:p w:rsidRDefault="00AC63EA" w:rsidR="00AC6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3EA" w:rsidR="00AC63EA">
      <w:r>
        <w:separator/>
      </w:r>
    </w:p>
  </w:footnote>
  <w:footnote w:id="0" w:type="continuationSeparator">
    <w:p w:rsidRDefault="00AC63EA" w:rsidR="00AC6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D11" w:rsidP="00825537" w:rsidR="00CA3D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3D11" w:rsidR="00CA3D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D11" w:rsidP="00825537" w:rsidR="00CA3D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4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3D11" w:rsidP="00825537" w:rsidR="00CA3D11" w:rsidRPr="006A62B7">
    <w:pPr>
      <w:pStyle w:val="Zaglavlje"/>
      <w:jc w:val="right"/>
    </w:pPr>
    <w:r w:rsidRPr="006A62B7">
      <w:t>Poslovni broj 1 St-</w:t>
    </w:r>
    <w:r w:rsidR="00387DBB">
      <w:t>578/16-16</w:t>
    </w:r>
  </w:p>
  <w:p w:rsidRDefault="00CA3D11" w:rsidP="00825537" w:rsidR="00CA3D11">
    <w:pPr>
      <w:pStyle w:val="Zaglavlje"/>
      <w:jc w:val="right"/>
      <w:rPr>
        <w:rFonts w:cs="Arial" w:hAnsi="Arial" w:ascii="Arial"/>
        <w:sz w:val="22"/>
        <w:szCs w:val="22"/>
      </w:rPr>
    </w:pPr>
  </w:p>
  <w:p w:rsidRDefault="00CA3D11" w:rsidP="00825537" w:rsidR="00CA3D11">
    <w:pPr>
      <w:pStyle w:val="Zaglavlje"/>
      <w:jc w:val="right"/>
      <w:rPr>
        <w:rFonts w:cs="Arial" w:hAnsi="Arial" w:ascii="Arial"/>
        <w:sz w:val="22"/>
        <w:szCs w:val="22"/>
      </w:rPr>
    </w:pPr>
  </w:p>
  <w:p w:rsidRDefault="00CA3D11" w:rsidP="00825537" w:rsidR="00CA3D11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E62B1"/>
    <w:rsid w:val="008F0D7C"/>
    <w:rsid w:val="00906E38"/>
    <w:rsid w:val="00934205"/>
    <w:rsid w:val="009C40AB"/>
    <w:rsid w:val="009D30D7"/>
    <w:rsid w:val="009D7018"/>
    <w:rsid w:val="009F1AC6"/>
    <w:rsid w:val="00A06A48"/>
    <w:rsid w:val="00A16FFE"/>
    <w:rsid w:val="00A170DA"/>
    <w:rsid w:val="00A27918"/>
    <w:rsid w:val="00A3120F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C63E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A5BB8"/>
    <w:rsid w:val="00DC0DCC"/>
    <w:rsid w:val="00E27A0D"/>
    <w:rsid w:val="00E37E40"/>
    <w:rsid w:val="00E64315"/>
    <w:rsid w:val="00E719C1"/>
    <w:rsid w:val="00E93CD4"/>
    <w:rsid w:val="00EA42B5"/>
    <w:rsid w:val="00EB36A0"/>
    <w:rsid w:val="00EC3286"/>
    <w:rsid w:val="00EF34E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  <w:rsid w:val="00F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F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F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KORNATITOURS, društvo s ograničenom odgovornošću za prijevoz i trgovinu</izvorni_sadrzaj>
    <derivirana_varijabla naziv="DomainObject.Predmet.ProtustrankaFormated_1">  KORNATITOURS, društvo s ograničenom odgovornošću za prijevoz i trgovinu</derivirana_varijabla>
  </DomainObject.Predmet.ProtustrankaFormated>
  <DomainObject.Predmet.ProtustrankaFormatedOIB>
    <izvorni_sadrzaj>  KORNATITOURS, društvo s ograničenom odgovornošću za prijevoz i trgovinu, OIB 66826825409</izvorni_sadrzaj>
    <derivirana_varijabla naziv="DomainObject.Predmet.ProtustrankaFormatedOIB_1">  KORNATITOURS, društvo s ograničenom odgovornošću za prijevoz i trgovinu, OIB 66826825409</derivirana_varijabla>
  </DomainObject.Predmet.ProtustrankaFormatedOIB>
  <DomainObject.Predmet.ProtustrankaFormatedWithAdress>
    <izvorni_sadrzaj> KORNATITOURS, društvo s ograničenom odgovornošću za prijevoz i trgovinu, Dubrava 136, 22000 Šibenik</izvorni_sadrzaj>
    <derivirana_varijabla naziv="DomainObject.Predmet.ProtustrankaFormatedWithAdress_1"> KORNATITOURS, društvo s ograničenom odgovornošću za prijevoz i trgovinu, Dubrava 136, 22000 Šibenik</derivirana_varijabla>
  </DomainObject.Predmet.ProtustrankaFormatedWithAdress>
  <DomainObject.Predmet.ProtustrankaFormatedWithAdressOIB>
    <izvorni_sadrzaj> KORNATITOURS, društvo s ograničenom odgovornošću za prijevoz i trgovinu, OIB 66826825409, Dubrava 136, 22000 Šibenik</izvorni_sadrzaj>
    <derivirana_varijabla naziv="DomainObject.Predmet.ProtustrankaFormatedWithAdressOIB_1"> KORNATITOURS, društvo s ograničenom odgovornošću za prijevoz i trgovinu, OIB 66826825409, Dubrava 136, 22000 Šibenik</derivirana_varijabla>
  </DomainObject.Predmet.ProtustrankaFormatedWithAdressOIB>
  <DomainObject.Predmet.ProtustrankaWithAdress>
    <izvorni_sadrzaj>KORNATITOURS, društvo s ograničenom odgovornošću za prijevoz i trgovinu Dubrava 136, 22000 Šibenik</izvorni_sadrzaj>
    <derivirana_varijabla naziv="DomainObject.Predmet.ProtustrankaWithAdress_1">KORNATITOURS, društvo s ograničenom odgovornošću za prijevoz i trgovinu Dubrava 136, 22000 Šibenik</derivirana_varijabla>
  </DomainObject.Predmet.ProtustrankaWithAdress>
  <DomainObject.Predmet.ProtustrankaWithAdressOIB>
    <izvorni_sadrzaj>KORNATITOURS, društvo s ograničenom odgovornošću za prijevoz i trgovinu, OIB 66826825409, Dubrava 136, 22000 Šibenik</izvorni_sadrzaj>
    <derivirana_varijabla naziv="DomainObject.Predmet.ProtustrankaWithAdressOIB_1">KORNATITOURS, društvo s ograničenom odgovornošću za prijevoz i trgovinu, OIB 66826825409, Dubrava 136, 22000 Šibenik</derivirana_varijabla>
  </DomainObject.Predmet.ProtustrankaWithAdressOIB>
  <DomainObject.Predmet.ProtustrankaNazivFormated>
    <izvorni_sadrzaj>KORNATITOURS, društvo s ograničenom odgovornošću za prijevoz i trgovinu</izvorni_sadrzaj>
    <derivirana_varijabla naziv="DomainObject.Predmet.ProtustrankaNazivFormated_1">KORNATITOURS, društvo s ograničenom odgovornošću za prijevoz i trgovinu</derivirana_varijabla>
  </DomainObject.Predmet.ProtustrankaNazivFormated>
  <DomainObject.Predmet.ProtustrankaNazivFormatedOIB>
    <izvorni_sadrzaj>KORNATITOURS, društvo s ograničenom odgovornošću za prijevoz i trgovinu, OIB 66826825409</izvorni_sadrzaj>
    <derivirana_varijabla naziv="DomainObject.Predmet.ProtustrankaNazivFormatedOIB_1">KORNATITOURS, društvo s ograničenom odgovornošću za prijevoz i trgovinu, OIB 66826825409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KORNATITOURS, društvo s ograničenom odgovornošću za prijevoz i trgovinu</item>
    </izvorni_sadrzaj>
    <derivirana_varijabla naziv="DomainObject.Predmet.ProtuStrankaListFormated_1">
      <item>KORNATITOURS, društvo s ograničenom odgovornošću za prijevoz i trgovinu</item>
    </derivirana_varijabla>
  </DomainObject.Predmet.ProtuStrankaListFormated>
  <DomainObject.Predmet.ProtuStrankaListFormatedOIB>
    <izvorni_sadrzaj>
      <item>KORNATITOURS, društvo s ograničenom odgovornošću za prijevoz i trgovinu, OIB 66826825409</item>
    </izvorni_sadrzaj>
    <derivirana_varijabla naziv="DomainObject.Predmet.ProtuStrankaListFormatedOIB_1">
      <item>KORNATITOURS, društvo s ograničenom odgovornošću za prijevoz i trgovinu, OIB 66826825409</item>
    </derivirana_varijabla>
  </DomainObject.Predmet.ProtuStrankaListFormatedOIB>
  <DomainObject.Predmet.ProtuStrankaListFormatedWithAdress>
    <izvorni_sadrzaj>
      <item>KORNATITOURS, društvo s ograničenom odgovornošću za prijevoz i trgovinu, Dubrava 136, 22000 Šibenik</item>
    </izvorni_sadrzaj>
    <derivirana_varijabla naziv="DomainObject.Predmet.ProtuStrankaListFormatedWithAdress_1">
      <item>KORNATITOURS, društvo s ograničenom odgovornošću za prijevoz i trgovinu, Dubrava 136, 22000 Šibenik</item>
    </derivirana_varijabla>
  </DomainObject.Predmet.ProtuStrankaListFormatedWithAdress>
  <DomainObject.Predmet.ProtuStrankaListFormatedWithAdressOIB>
    <izvorni_sadrzaj>
      <item>KORNATITOURS, društvo s ograničenom odgovornošću za prijevoz i trgovinu, OIB 66826825409, Dubrava 136, 22000 Šibenik</item>
    </izvorni_sadrzaj>
    <derivirana_varijabla naziv="DomainObject.Predmet.ProtuStrankaListFormatedWithAdressOIB_1">
      <item>KORNATITOURS, društvo s ograničenom odgovornošću za prijevoz i trgovinu, OIB 66826825409, Dubrava 136, 22000 Šibenik</item>
    </derivirana_varijabla>
  </DomainObject.Predmet.ProtuStrankaListFormatedWithAdressOIB>
  <DomainObject.Predmet.ProtuStrankaListNazivFormated>
    <izvorni_sadrzaj>
      <item>KORNATITOURS, društvo s ograničenom odgovornošću za prijevoz i trgovinu</item>
    </izvorni_sadrzaj>
    <derivirana_varijabla naziv="DomainObject.Predmet.ProtuStrankaListNazivFormated_1">
      <item>KORNATITOURS, društvo s ograničenom odgovornošću za prijevoz i trgovinu</item>
    </derivirana_varijabla>
  </DomainObject.Predmet.ProtuStrankaListNazivFormated>
  <DomainObject.Predmet.ProtuStrankaListNazivFormatedOIB>
    <izvorni_sadrzaj>
      <item>KORNATITOURS, društvo s ograničenom odgovornošću za prijevoz i trgovinu, OIB 66826825409</item>
    </izvorni_sadrzaj>
    <derivirana_varijabla naziv="DomainObject.Predmet.ProtuStrankaListNazivFormatedOIB_1">
      <item>KORNATITOURS, društvo s ograničenom odgovornošću za prijevoz i trgovinu, OIB 66826825409</item>
    </derivirana_varijabla>
  </DomainObject.Predmet.ProtuStrankaListNazivFormatedOIB>
  <DomainObject.Predmet.OstaliListFormated>
    <izvorni_sadrzaj>
      <item>Paško Gojanović</item>
    </izvorni_sadrzaj>
    <derivirana_varijabla naziv="DomainObject.Predmet.OstaliListFormated_1">
      <item>Paško Gojanović</item>
    </derivirana_varijabla>
  </DomainObject.Predmet.OstaliListFormated>
  <DomainObject.Predmet.OstaliListFormatedOIB>
    <izvorni_sadrzaj>
      <item>Paško Gojanović, OIB 88629137765</item>
    </izvorni_sadrzaj>
    <derivirana_varijabla naziv="DomainObject.Predmet.OstaliListFormatedOIB_1">
      <item>Paško Gojanović, OIB 88629137765</item>
    </derivirana_varijabla>
  </DomainObject.Predmet.OstaliListFormatedOIB>
  <DomainObject.Predmet.OstaliListFormatedWithAdress>
    <izvorni_sadrzaj>
      <item>Paško Gojanović, Dubrava 136, 22000 Dubrava Kod Šibenika</item>
    </izvorni_sadrzaj>
    <derivirana_varijabla naziv="DomainObject.Predmet.OstaliListFormatedWithAdress_1">
      <item>Paško Gojanović, Dubrava 136, 22000 Dubrava Kod Šibenika</item>
    </derivirana_varijabla>
  </DomainObject.Predmet.OstaliListFormatedWithAdress>
  <DomainObject.Predmet.OstaliListFormatedWithAdressOIB>
    <izvorni_sadrzaj>
      <item>Paško Gojanović, OIB 88629137765, Dubrava 136, 22000 Dubrava Kod Šibenika</item>
    </izvorni_sadrzaj>
    <derivirana_varijabla naziv="DomainObject.Predmet.OstaliListFormatedWithAdressOIB_1">
      <item>Paško Gojanović, OIB 88629137765, Dubrava 136, 22000 Dubrava Kod Šibenika</item>
    </derivirana_varijabla>
  </DomainObject.Predmet.OstaliListFormatedWithAdressOIB>
  <DomainObject.Predmet.OstaliListNazivFormated>
    <izvorni_sadrzaj>
      <item>Paško Gojanović</item>
    </izvorni_sadrzaj>
    <derivirana_varijabla naziv="DomainObject.Predmet.OstaliListNazivFormated_1">
      <item>Paško Gojanović</item>
    </derivirana_varijabla>
  </DomainObject.Predmet.OstaliListNazivFormated>
  <DomainObject.Predmet.OstaliListNazivFormatedOIB>
    <izvorni_sadrzaj>
      <item>Paško Gojanović, OIB 88629137765</item>
    </izvorni_sadrzaj>
    <derivirana_varijabla naziv="DomainObject.Predmet.OstaliListNazivFormatedOIB_1">
      <item>Paško Gojanović, OIB 88629137765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KORNATITOURS, društvo s ograničenom odgovornošću za prijevoz i trgovinu</izvorni_sadrzaj>
    <derivirana_varijabla naziv="DomainObject.Predmet.ProtustrankaIDrugi_1">KORNATITOURS, društvo s ograničenom odgovornošću za prijevoz i trgovinu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KORNATITOURS, društvo s ograničenom odgovornošću za prijevoz i trgovinu, OIB 66826825409, Dubrava 136, 22000 Šibenik</izvorni_sadrzaj>
    <derivirana_varijabla naziv="DomainObject.Predmet.ProtustrankaIDrugiAdressOIB_1">KORNATITOURS, društvo s ograničenom odgovornošću za prijevoz i trgovinu, OIB 66826825409, Dubrava 136,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KORNATITOURS, društvo s ograničenom odgovornošću za prijevoz i trgovinu</item>
      <item>FINA - Podružnica Šibenik</item>
      <item>Paško Gojanović</item>
    </izvorni_sadrzaj>
    <derivirana_varijabla naziv="DomainObject.Predmet.SudioniciListNaziv_1">
      <item>KORNATITOURS, društvo s ograničenom odgovornošću za prijevoz i trgovinu</item>
      <item>FINA - Podružnica Šibenik</item>
      <item>Paško Gojanović</item>
    </derivirana_varijabla>
  </DomainObject.Predmet.SudioniciListNaziv>
  <DomainObject.Predmet.SudioniciListAdressOIB>
    <izvorni_sadrzaj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izvorni_sadrzaj>
    <derivirana_varijabla naziv="DomainObject.Predmet.SudioniciListAdressOIB_1"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66826825409</item>
      <item>, OIB 85821130368</item>
      <item>, OIB 88629137765</item>
    </izvorni_sadrzaj>
    <derivirana_varijabla naziv="DomainObject.Predmet.SudioniciListNazivOIB_1">
      <item>, OIB 66826825409</item>
      <item>, OIB 85821130368</item>
      <item>, OIB 88629137765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627</properties:Words>
  <properties:Characters>3353</properties:Characters>
  <properties:Lines>94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2016-12-20T08:54:00Z</dcterms:created>
  <dc:creator>Ardena Bajlo</dc:creator>
  <cp:lastModifiedBy>wsadmin</cp:lastModifiedBy>
  <cp:lastPrinted>2015-03-02T10:10:00Z</cp:lastPrinted>
  <dcterms:modified xmlns:xsi="http://www.w3.org/2001/XMLSchema-instance" xsi:type="dcterms:W3CDTF">2017-01-09T12:53:00Z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