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8f523" w14:paraId="978f523" w:rsidRDefault="00A268BB" w:rsidP="007D3ED8" w:rsidR="00A268BB" w:rsidRPr="00756FF1">
      <w:pPr>
        <w:ind w:firstLine="708"/>
        <w15:collapsed w:val="false"/>
        <w:rPr>
          <w:b/>
          <w:sz w:val="24"/>
          <w:szCs w:val="24"/>
          <w:lang w:val="hr-HR"/>
        </w:rPr>
      </w:pPr>
      <w:bookmarkStart w:name="_GoBack" w:id="0"/>
      <w:bookmarkEnd w:id="0"/>
      <w:r w:rsidRPr="00756FF1">
        <w:rPr>
          <w:noProof/>
          <w:sz w:val="24"/>
          <w:szCs w:val="24"/>
          <w:lang w:val="hr-HR"/>
        </w:rPr>
        <w:drawing>
          <wp:inline distR="0" distL="0" distB="0" distT="0">
            <wp:extent cy="96202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268BB" w:rsidP="00A268BB" w:rsidR="00A268BB" w:rsidRPr="00756FF1">
      <w:pPr>
        <w:jc w:val="both"/>
        <w:rPr>
          <w:sz w:val="24"/>
          <w:szCs w:val="24"/>
          <w:lang w:val="hr-HR"/>
        </w:rPr>
      </w:pPr>
      <w:r w:rsidRPr="00756FF1">
        <w:rPr>
          <w:sz w:val="24"/>
          <w:szCs w:val="24"/>
          <w:lang w:val="hr-HR"/>
        </w:rPr>
        <w:t>REPUBLIKA HRVATSKA</w:t>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p>
    <w:p w:rsidRDefault="00A268BB" w:rsidP="00A268BB" w:rsidR="00A268BB" w:rsidRPr="00756FF1">
      <w:pPr>
        <w:jc w:val="both"/>
        <w:rPr>
          <w:sz w:val="24"/>
          <w:szCs w:val="24"/>
          <w:lang w:val="hr-HR"/>
        </w:rPr>
      </w:pPr>
      <w:r w:rsidRPr="00756FF1">
        <w:rPr>
          <w:sz w:val="24"/>
          <w:szCs w:val="24"/>
          <w:lang w:val="hr-HR"/>
        </w:rPr>
        <w:t>TRGOVAČKI SUD U ZAGREBU</w:t>
      </w:r>
    </w:p>
    <w:p w:rsidRDefault="00A268BB" w:rsidP="00A268BB" w:rsidR="00A268BB" w:rsidRPr="00756FF1">
      <w:pPr>
        <w:jc w:val="both"/>
        <w:rPr>
          <w:sz w:val="24"/>
          <w:szCs w:val="24"/>
          <w:lang w:val="hr-HR"/>
        </w:rPr>
      </w:pPr>
      <w:r w:rsidRPr="00756FF1">
        <w:rPr>
          <w:sz w:val="24"/>
          <w:szCs w:val="24"/>
          <w:lang w:val="hr-HR"/>
        </w:rPr>
        <w:t>Zagreb, Amruševa 2/II</w:t>
      </w:r>
    </w:p>
    <w:p w:rsidRDefault="00A268BB" w:rsidP="00A268BB" w:rsidR="00A268BB" w:rsidRPr="00756FF1">
      <w:pPr>
        <w:jc w:val="right"/>
        <w:rPr>
          <w:sz w:val="24"/>
          <w:szCs w:val="24"/>
          <w:lang w:val="hr-HR"/>
        </w:rPr>
      </w:pP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t xml:space="preserve">                                                    </w:t>
      </w:r>
      <w:r w:rsidR="0015675E" w:rsidRPr="00756FF1">
        <w:rPr>
          <w:sz w:val="24"/>
          <w:szCs w:val="24"/>
          <w:lang w:val="hr-HR"/>
        </w:rPr>
        <w:t xml:space="preserve">87. St-1027/2019  </w:t>
      </w:r>
      <w:r w:rsidRPr="00756FF1">
        <w:rPr>
          <w:sz w:val="24"/>
          <w:szCs w:val="24"/>
          <w:lang w:val="hr-HR"/>
        </w:rPr>
        <w:t xml:space="preserve">  </w:t>
      </w:r>
    </w:p>
    <w:p w:rsidRDefault="00A268BB" w:rsidP="00A268BB" w:rsidR="00A268BB" w:rsidRPr="00756FF1">
      <w:pPr>
        <w:jc w:val="right"/>
        <w:rPr>
          <w:sz w:val="24"/>
          <w:szCs w:val="24"/>
          <w:lang w:val="hr-HR"/>
        </w:rPr>
      </w:pPr>
    </w:p>
    <w:p w:rsidRDefault="00A268BB" w:rsidP="00A268BB" w:rsidR="00A268BB" w:rsidRPr="00756FF1">
      <w:pPr>
        <w:jc w:val="center"/>
        <w:rPr>
          <w:sz w:val="24"/>
          <w:szCs w:val="24"/>
          <w:lang w:val="hr-HR"/>
        </w:rPr>
      </w:pPr>
      <w:r w:rsidRPr="00756FF1">
        <w:rPr>
          <w:sz w:val="24"/>
          <w:szCs w:val="24"/>
          <w:lang w:val="hr-HR"/>
        </w:rPr>
        <w:t>R E P U B L I K A   H R V A T S K A</w:t>
      </w:r>
    </w:p>
    <w:p w:rsidRDefault="00A268BB" w:rsidP="00A268BB" w:rsidR="00A268BB" w:rsidRPr="00756FF1">
      <w:pPr>
        <w:jc w:val="both"/>
        <w:rPr>
          <w:sz w:val="24"/>
          <w:szCs w:val="24"/>
          <w:lang w:val="hr-HR"/>
        </w:rPr>
      </w:pPr>
    </w:p>
    <w:p w:rsidRDefault="00A268BB" w:rsidP="00A268BB" w:rsidR="00A268BB" w:rsidRPr="00756FF1">
      <w:pPr>
        <w:jc w:val="center"/>
        <w:rPr>
          <w:sz w:val="24"/>
          <w:szCs w:val="24"/>
          <w:lang w:val="hr-HR"/>
        </w:rPr>
      </w:pPr>
      <w:r w:rsidRPr="00756FF1">
        <w:rPr>
          <w:sz w:val="24"/>
          <w:szCs w:val="24"/>
          <w:lang w:val="hr-HR"/>
        </w:rPr>
        <w:t>R J E Š E NJ E</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 xml:space="preserve">Trgovački sud u Zagrebu, sudac Marija Bakula Vugrinec, u predstečajnom postupku u povodu prijedloga dužnika </w:t>
      </w:r>
      <w:r w:rsidR="0015675E" w:rsidRPr="00756FF1">
        <w:rPr>
          <w:sz w:val="24"/>
          <w:szCs w:val="24"/>
          <w:lang w:val="hr-HR"/>
        </w:rPr>
        <w:t>TITAN CONSTRUCTA d.o.o., OIB 89116114911, Zagreb, Zeleni trg 6a, kojeg zastupa punomoćnica Irena Kelava, odvjetnica u Zagrebu, Gredička 23</w:t>
      </w:r>
      <w:r w:rsidRPr="00756FF1">
        <w:rPr>
          <w:sz w:val="24"/>
          <w:szCs w:val="24"/>
          <w:lang w:val="hr-HR"/>
        </w:rPr>
        <w:t xml:space="preserve">, </w:t>
      </w:r>
      <w:r w:rsidR="0015675E" w:rsidRPr="00756FF1">
        <w:rPr>
          <w:sz w:val="24"/>
          <w:szCs w:val="24"/>
          <w:lang w:val="hr-HR"/>
        </w:rPr>
        <w:t>29. svibnja</w:t>
      </w:r>
      <w:r w:rsidRPr="00756FF1">
        <w:rPr>
          <w:sz w:val="24"/>
          <w:szCs w:val="24"/>
          <w:lang w:val="hr-HR"/>
        </w:rPr>
        <w:t xml:space="preserve"> 2019.</w:t>
      </w:r>
    </w:p>
    <w:p w:rsidRDefault="00A268BB" w:rsidP="00A268BB" w:rsidR="00A268BB" w:rsidRPr="00756FF1">
      <w:pPr>
        <w:jc w:val="center"/>
        <w:rPr>
          <w:sz w:val="24"/>
          <w:szCs w:val="24"/>
          <w:lang w:val="hr-HR"/>
        </w:rPr>
      </w:pPr>
    </w:p>
    <w:p w:rsidRDefault="00A268BB" w:rsidP="00A268BB" w:rsidR="00A268BB" w:rsidRPr="00756FF1">
      <w:pPr>
        <w:jc w:val="center"/>
        <w:rPr>
          <w:b/>
          <w:sz w:val="24"/>
          <w:szCs w:val="24"/>
          <w:lang w:val="hr-HR"/>
        </w:rPr>
      </w:pPr>
      <w:r w:rsidRPr="00756FF1">
        <w:rPr>
          <w:sz w:val="24"/>
          <w:szCs w:val="24"/>
          <w:lang w:val="hr-HR"/>
        </w:rPr>
        <w:t>r i j e š i o  j e</w:t>
      </w:r>
    </w:p>
    <w:p w:rsidRDefault="00A268BB" w:rsidP="00A268BB" w:rsidR="00A268BB" w:rsidRPr="00756FF1">
      <w:pPr>
        <w:jc w:val="center"/>
        <w:rPr>
          <w:b/>
          <w:sz w:val="24"/>
          <w:szCs w:val="24"/>
          <w:lang w:val="hr-HR"/>
        </w:rPr>
      </w:pPr>
    </w:p>
    <w:p w:rsidRDefault="00A268BB" w:rsidP="00A268BB" w:rsidR="00A268BB" w:rsidRPr="00756FF1">
      <w:pPr>
        <w:jc w:val="both"/>
        <w:rPr>
          <w:sz w:val="24"/>
          <w:szCs w:val="24"/>
          <w:lang w:val="hr-HR"/>
        </w:rPr>
      </w:pPr>
    </w:p>
    <w:p w:rsidRDefault="00A268BB" w:rsidP="00A268BB" w:rsidR="00A268BB" w:rsidRPr="00756FF1">
      <w:pPr>
        <w:pStyle w:val="Odlomakpopisa"/>
        <w:ind w:firstLine="708" w:left="0"/>
        <w:jc w:val="both"/>
      </w:pPr>
      <w:r w:rsidRPr="00756FF1">
        <w:t xml:space="preserve">I. Otvara se predstečajni postupak nad dužnikom </w:t>
      </w:r>
      <w:r w:rsidR="0015675E" w:rsidRPr="00756FF1">
        <w:rPr>
          <w:lang w:eastAsia="hr-HR"/>
        </w:rPr>
        <w:t>TITAN CONSTRUCTA d.o.o., OIB 89116114911, Zagreb, Zeleni trg 6a</w:t>
      </w:r>
      <w:r w:rsidRPr="00756FF1">
        <w:t>.</w:t>
      </w:r>
    </w:p>
    <w:p w:rsidRDefault="00A268BB" w:rsidP="00A268BB" w:rsidR="00A268BB" w:rsidRPr="00756FF1">
      <w:pPr>
        <w:ind w:left="708"/>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II</w:t>
      </w:r>
      <w:r w:rsidR="00597C13" w:rsidRPr="00756FF1">
        <w:rPr>
          <w:sz w:val="24"/>
          <w:szCs w:val="24"/>
          <w:lang w:val="hr-HR"/>
        </w:rPr>
        <w:t>.</w:t>
      </w:r>
      <w:r w:rsidR="00597C13" w:rsidRPr="00756FF1">
        <w:rPr>
          <w:sz w:val="24"/>
          <w:szCs w:val="24"/>
          <w:lang w:val="hr-HR"/>
        </w:rPr>
        <w:tab/>
        <w:t xml:space="preserve">Za povjerenika se imenuje </w:t>
      </w:r>
      <w:r w:rsidR="00FC50F9">
        <w:rPr>
          <w:sz w:val="24"/>
          <w:szCs w:val="24"/>
          <w:lang w:val="hr-HR"/>
        </w:rPr>
        <w:t>Jurica Tončić, OIB 44669013271, Zagreb, Ignjata Đorđića 19.</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III.</w:t>
      </w:r>
      <w:r w:rsidRPr="00756FF1">
        <w:rPr>
          <w:sz w:val="24"/>
          <w:szCs w:val="24"/>
          <w:lang w:val="hr-HR"/>
        </w:rPr>
        <w:tab/>
        <w:t xml:space="preserve">Pozivaju se vjerovnici dužnika </w:t>
      </w:r>
      <w:r w:rsidR="0015675E" w:rsidRPr="00756FF1">
        <w:rPr>
          <w:sz w:val="24"/>
          <w:szCs w:val="24"/>
          <w:lang w:val="hr-HR"/>
        </w:rPr>
        <w:t>TITAN CONSTRUCTA d.o.o., OIB 89116114911, Zagreb, Zeleni trg 6a</w:t>
      </w:r>
      <w:r w:rsidRPr="00756FF1">
        <w:rPr>
          <w:sz w:val="24"/>
          <w:szCs w:val="24"/>
          <w:lang w:val="hr-HR"/>
        </w:rPr>
        <w:t>, u roku od 21 (dvadesetijednog) dana od dana dostave ovog rješenja, prijaviti svoje tražbine nadležnoj jedinici Financijske agencije na propisanom obrascu.</w:t>
      </w:r>
    </w:p>
    <w:p w:rsidRDefault="00A268BB" w:rsidP="00A268BB" w:rsidR="00A268BB" w:rsidRPr="00756FF1">
      <w:pPr>
        <w:jc w:val="both"/>
        <w:rPr>
          <w:sz w:val="24"/>
          <w:szCs w:val="24"/>
          <w:lang w:val="hr-HR"/>
        </w:rPr>
      </w:pPr>
    </w:p>
    <w:p w:rsidRDefault="00A268BB" w:rsidP="004D1095" w:rsidR="00A268BB" w:rsidRPr="00756FF1">
      <w:pPr>
        <w:ind w:firstLine="708"/>
        <w:jc w:val="both"/>
        <w:rPr>
          <w:sz w:val="24"/>
          <w:szCs w:val="24"/>
          <w:lang w:val="hr-HR"/>
        </w:rPr>
      </w:pPr>
      <w:r w:rsidRPr="00756FF1">
        <w:rPr>
          <w:sz w:val="24"/>
          <w:szCs w:val="24"/>
          <w:lang w:val="hr-HR"/>
        </w:rPr>
        <w:t>IV.</w:t>
      </w:r>
      <w:r w:rsidRPr="00756FF1">
        <w:rPr>
          <w:sz w:val="24"/>
          <w:szCs w:val="24"/>
          <w:lang w:val="hr-HR"/>
        </w:rPr>
        <w:tab/>
        <w:t xml:space="preserve">Pozivaju se dužnik </w:t>
      </w:r>
      <w:r w:rsidR="00643C20" w:rsidRPr="00756FF1">
        <w:rPr>
          <w:sz w:val="24"/>
          <w:szCs w:val="24"/>
          <w:lang w:val="hr-HR"/>
        </w:rPr>
        <w:t>TITAN CONSTRUCTA d.o.o., OIB 89116114911, Zagreb, Zeleni trg 6a</w:t>
      </w:r>
      <w:r w:rsidRPr="00756FF1">
        <w:rPr>
          <w:sz w:val="24"/>
          <w:szCs w:val="24"/>
          <w:lang w:val="hr-HR"/>
        </w:rPr>
        <w:t xml:space="preserve">, i povjerenik </w:t>
      </w:r>
      <w:r w:rsidR="004D1095">
        <w:rPr>
          <w:sz w:val="24"/>
          <w:szCs w:val="24"/>
          <w:lang w:val="hr-HR"/>
        </w:rPr>
        <w:t>Jurica Tončić, OIB 44669013271, Zagreb, Ignjata Đorđića 19,</w:t>
      </w:r>
      <w:r w:rsidRPr="00756FF1">
        <w:rPr>
          <w:sz w:val="24"/>
          <w:szCs w:val="24"/>
          <w:lang w:val="hr-HR"/>
        </w:rPr>
        <w:t xml:space="preserve"> u roku od 30 (trideset) dana od dana dostave tablice prijavljenih tražbina, dostaviti Financijskoj agenciji pisano očitovanje o svakoj prijavljenoj tražbini, priznaju li je ili osporavaju, uz obveznu naznaku iznosa za koji se tražbina osporava i razloga osporavanja, i to na propisanom obrascu.</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V.</w:t>
      </w:r>
      <w:r w:rsidRPr="00756FF1">
        <w:rPr>
          <w:sz w:val="24"/>
          <w:szCs w:val="24"/>
          <w:lang w:val="hr-HR"/>
        </w:rPr>
        <w:tab/>
        <w:t xml:space="preserve">Pozivaju se vjerovnici dužnika </w:t>
      </w:r>
      <w:r w:rsidR="00643C20" w:rsidRPr="00756FF1">
        <w:rPr>
          <w:sz w:val="24"/>
          <w:szCs w:val="24"/>
          <w:lang w:val="hr-HR"/>
        </w:rPr>
        <w:t>TITAN CONSTRUCTA d.o.o., OIB 89116114911, Zagreb, Zeleni trg 6a</w:t>
      </w:r>
      <w:r w:rsidRPr="00756FF1">
        <w:rPr>
          <w:sz w:val="24"/>
          <w:szCs w:val="24"/>
          <w:lang w:val="hr-HR"/>
        </w:rPr>
        <w:t>, u roku od 15 (petnaest) dana od dana dostave očitovanja o prijavljenim tražbinama dužnika i povjerenika, osporiti prijavljene tražbine koje smatraju nepostojećim, uz obveznu naznaku iznosa za koji se tražbina osporava i razloga osporavanja, i to na propisanom obrascu.</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VI.</w:t>
      </w:r>
      <w:r w:rsidRPr="00756FF1">
        <w:rPr>
          <w:sz w:val="24"/>
          <w:szCs w:val="24"/>
          <w:lang w:val="hr-HR"/>
        </w:rPr>
        <w:tab/>
        <w:t>Poziva se Financijska agencija objaviti na mrežnoj stranici e-Oglasna ploča sudova u roku od tri dana:</w:t>
      </w:r>
    </w:p>
    <w:p w:rsidRDefault="00A268BB" w:rsidP="00A268BB" w:rsidR="00A268BB" w:rsidRPr="00756FF1">
      <w:pPr>
        <w:jc w:val="both"/>
        <w:rPr>
          <w:sz w:val="24"/>
          <w:szCs w:val="24"/>
          <w:lang w:val="hr-HR"/>
        </w:rPr>
      </w:pPr>
    </w:p>
    <w:p w:rsidRDefault="00A268BB" w:rsidP="00A268BB" w:rsidR="00A268BB" w:rsidRPr="00756FF1">
      <w:pPr>
        <w:jc w:val="both"/>
        <w:rPr>
          <w:sz w:val="24"/>
          <w:szCs w:val="24"/>
          <w:lang w:val="hr-HR"/>
        </w:rPr>
      </w:pPr>
      <w:r w:rsidRPr="00756FF1">
        <w:rPr>
          <w:sz w:val="24"/>
          <w:szCs w:val="24"/>
          <w:lang w:val="hr-HR"/>
        </w:rPr>
        <w:t>-</w:t>
      </w:r>
      <w:r w:rsidRPr="00756FF1">
        <w:rPr>
          <w:sz w:val="24"/>
          <w:szCs w:val="24"/>
          <w:lang w:val="hr-HR"/>
        </w:rPr>
        <w:tab/>
        <w:t>od dana isteka roka za prijavu tražbine, tablicu prijavljenih tražbina zajedno s prijavama tražbina i ispravama</w:t>
      </w:r>
    </w:p>
    <w:p w:rsidRDefault="00A268BB" w:rsidP="00A268BB" w:rsidR="00A268BB" w:rsidRPr="00756FF1">
      <w:pPr>
        <w:jc w:val="both"/>
        <w:rPr>
          <w:sz w:val="24"/>
          <w:szCs w:val="24"/>
          <w:lang w:val="hr-HR"/>
        </w:rPr>
      </w:pPr>
      <w:r w:rsidRPr="00756FF1">
        <w:rPr>
          <w:sz w:val="24"/>
          <w:szCs w:val="24"/>
          <w:lang w:val="hr-HR"/>
        </w:rPr>
        <w:lastRenderedPageBreak/>
        <w:t>-</w:t>
      </w:r>
      <w:r w:rsidRPr="00756FF1">
        <w:rPr>
          <w:sz w:val="24"/>
          <w:szCs w:val="24"/>
          <w:lang w:val="hr-HR"/>
        </w:rPr>
        <w:tab/>
        <w:t>od dana isteka roka za očitovanje dužnika i povjerenika ako je imenovan o prijavljenim tražbinama, očitovanje o prijavljenim tražbinama, odnosno podatak da očitovanje nije dostavljeno</w:t>
      </w:r>
    </w:p>
    <w:p w:rsidRDefault="00A268BB" w:rsidP="00A268BB" w:rsidR="00A268BB" w:rsidRPr="00756FF1">
      <w:pPr>
        <w:jc w:val="both"/>
        <w:rPr>
          <w:sz w:val="24"/>
          <w:szCs w:val="24"/>
          <w:lang w:val="hr-HR"/>
        </w:rPr>
      </w:pPr>
      <w:r w:rsidRPr="00756FF1">
        <w:rPr>
          <w:sz w:val="24"/>
          <w:szCs w:val="24"/>
          <w:lang w:val="hr-HR"/>
        </w:rPr>
        <w:t>-</w:t>
      </w:r>
      <w:r w:rsidRPr="00756FF1">
        <w:rPr>
          <w:sz w:val="24"/>
          <w:szCs w:val="24"/>
          <w:lang w:val="hr-HR"/>
        </w:rPr>
        <w:tab/>
        <w:t xml:space="preserve">od dana isteka roka za osporavanje tražbina, tablicu osporenih tražbina u kojoj će navesti sve tražbine koje je osporio dužnik, povjerenik ili vjerovnik. </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VII.</w:t>
      </w:r>
      <w:r w:rsidRPr="00756FF1">
        <w:rPr>
          <w:sz w:val="24"/>
          <w:szCs w:val="24"/>
          <w:lang w:val="hr-HR"/>
        </w:rPr>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VIII.</w:t>
      </w:r>
      <w:r w:rsidRPr="00756FF1">
        <w:rPr>
          <w:sz w:val="24"/>
          <w:szCs w:val="24"/>
          <w:lang w:val="hr-HR"/>
        </w:rPr>
        <w:tab/>
        <w:t>Poziva se Financijska agencija dostaviti sudu cjelokupnu primljenu dokumentaciju u papirnatom obliku u roku od tri dana od isteka roka za osporavanje tražbina, a naknadno primljenu najkasnije prvoga dana nakon primitka.</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IX.</w:t>
      </w:r>
      <w:r w:rsidRPr="00756FF1">
        <w:rPr>
          <w:sz w:val="24"/>
          <w:szCs w:val="24"/>
          <w:lang w:val="hr-HR"/>
        </w:rPr>
        <w:tab/>
        <w:t xml:space="preserve">Poziva se dužnik </w:t>
      </w:r>
      <w:r w:rsidR="00643C20" w:rsidRPr="00756FF1">
        <w:rPr>
          <w:sz w:val="24"/>
          <w:szCs w:val="24"/>
          <w:lang w:val="hr-HR"/>
        </w:rPr>
        <w:t>TITAN CONSTRUCTA d.o.o., OIB 89116114911, Zagreb, Zeleni trg 6a</w:t>
      </w:r>
      <w:r w:rsidRPr="00756FF1">
        <w:rPr>
          <w:sz w:val="24"/>
          <w:szCs w:val="24"/>
          <w:lang w:val="hr-HR"/>
        </w:rPr>
        <w:t>, vjerovnicima i povjereniku omogućiti uvid u isprave iz kojih proizlaze tražbine navedene u popisu imovine i obveza.</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X.</w:t>
      </w:r>
      <w:r w:rsidRPr="00756FF1">
        <w:rPr>
          <w:sz w:val="24"/>
          <w:szCs w:val="24"/>
          <w:lang w:val="hr-HR"/>
        </w:rPr>
        <w:tab/>
        <w:t>Pozivaju se dužnikovi dužnici svoje dospjele obveze bez odgode ispunjavati dužniku.</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XI.</w:t>
      </w:r>
      <w:r w:rsidRPr="00756FF1">
        <w:rPr>
          <w:sz w:val="24"/>
          <w:szCs w:val="24"/>
          <w:lang w:val="hr-HR"/>
        </w:rPr>
        <w:tab/>
        <w:t xml:space="preserve">Pozivaju se vjerovnici, dužnik i povjerenik pristupiti na ročište radi ispitivanja tražbina koje će se održati </w:t>
      </w:r>
    </w:p>
    <w:p w:rsidRDefault="00A268BB" w:rsidP="00A268BB" w:rsidR="00A268BB" w:rsidRPr="00756FF1">
      <w:pPr>
        <w:ind w:firstLine="708"/>
        <w:jc w:val="both"/>
        <w:rPr>
          <w:sz w:val="24"/>
          <w:szCs w:val="24"/>
          <w:lang w:val="hr-HR"/>
        </w:rPr>
      </w:pPr>
      <w:r w:rsidRPr="00756FF1">
        <w:rPr>
          <w:sz w:val="24"/>
          <w:szCs w:val="24"/>
          <w:lang w:val="hr-HR"/>
        </w:rPr>
        <w:t xml:space="preserve">         </w:t>
      </w:r>
      <w:r w:rsidR="00242A8F" w:rsidRPr="00756FF1">
        <w:rPr>
          <w:sz w:val="24"/>
          <w:szCs w:val="24"/>
          <w:lang w:val="hr-HR"/>
        </w:rPr>
        <w:t xml:space="preserve">                             </w:t>
      </w:r>
      <w:r w:rsidR="000207CA">
        <w:rPr>
          <w:sz w:val="24"/>
          <w:szCs w:val="24"/>
          <w:lang w:val="hr-HR"/>
        </w:rPr>
        <w:t>3. listopada</w:t>
      </w:r>
      <w:r w:rsidR="00242A8F" w:rsidRPr="00756FF1">
        <w:rPr>
          <w:sz w:val="24"/>
          <w:szCs w:val="24"/>
          <w:lang w:val="hr-HR"/>
        </w:rPr>
        <w:t xml:space="preserve"> 2019. u </w:t>
      </w:r>
      <w:r w:rsidR="000207CA">
        <w:rPr>
          <w:sz w:val="24"/>
          <w:szCs w:val="24"/>
          <w:lang w:val="hr-HR"/>
        </w:rPr>
        <w:t>10,00</w:t>
      </w:r>
      <w:r w:rsidRPr="00756FF1">
        <w:rPr>
          <w:sz w:val="24"/>
          <w:szCs w:val="24"/>
          <w:lang w:val="hr-HR"/>
        </w:rPr>
        <w:t xml:space="preserve"> sati, </w:t>
      </w:r>
    </w:p>
    <w:p w:rsidRDefault="00A268BB" w:rsidP="00A268BB" w:rsidR="00A268BB" w:rsidRPr="00756FF1">
      <w:pPr>
        <w:ind w:firstLine="708"/>
        <w:jc w:val="both"/>
        <w:rPr>
          <w:sz w:val="24"/>
          <w:szCs w:val="24"/>
          <w:lang w:val="hr-HR"/>
        </w:rPr>
      </w:pPr>
    </w:p>
    <w:p w:rsidRDefault="00A268BB" w:rsidP="00A268BB" w:rsidR="00A268BB" w:rsidRPr="00511B8D">
      <w:pPr>
        <w:jc w:val="both"/>
        <w:rPr>
          <w:sz w:val="24"/>
          <w:szCs w:val="24"/>
          <w:lang w:val="hr-HR"/>
        </w:rPr>
      </w:pPr>
      <w:r w:rsidRPr="00756FF1">
        <w:rPr>
          <w:sz w:val="24"/>
          <w:szCs w:val="24"/>
          <w:lang w:val="hr-HR"/>
        </w:rPr>
        <w:t xml:space="preserve">u prostorijama Trgovačkog suda u Zagrebu, Zagreb, Petrinjska 8, </w:t>
      </w:r>
      <w:r w:rsidR="000207CA">
        <w:rPr>
          <w:sz w:val="24"/>
          <w:szCs w:val="24"/>
          <w:lang w:val="hr-HR"/>
        </w:rPr>
        <w:t xml:space="preserve">dvorana - </w:t>
      </w:r>
      <w:r w:rsidRPr="00511B8D">
        <w:rPr>
          <w:sz w:val="24"/>
          <w:szCs w:val="24"/>
          <w:lang w:val="hr-HR"/>
        </w:rPr>
        <w:t xml:space="preserve">soba broj </w:t>
      </w:r>
      <w:r w:rsidR="000207CA" w:rsidRPr="00511B8D">
        <w:rPr>
          <w:sz w:val="24"/>
          <w:szCs w:val="24"/>
          <w:lang w:val="hr-HR"/>
        </w:rPr>
        <w:t>100</w:t>
      </w:r>
      <w:r w:rsidRPr="00511B8D">
        <w:rPr>
          <w:sz w:val="24"/>
          <w:szCs w:val="24"/>
          <w:lang w:val="hr-HR"/>
        </w:rPr>
        <w:t xml:space="preserve">, </w:t>
      </w:r>
      <w:r w:rsidR="000207CA" w:rsidRPr="00511B8D">
        <w:rPr>
          <w:sz w:val="24"/>
          <w:szCs w:val="24"/>
          <w:lang w:val="hr-HR"/>
        </w:rPr>
        <w:t xml:space="preserve">prizemlje </w:t>
      </w:r>
      <w:r w:rsidRPr="00511B8D">
        <w:rPr>
          <w:sz w:val="24"/>
          <w:szCs w:val="24"/>
          <w:lang w:val="hr-HR"/>
        </w:rPr>
        <w:t>ulične zgrade.</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XII.</w:t>
      </w:r>
      <w:r w:rsidRPr="00756FF1">
        <w:rPr>
          <w:sz w:val="24"/>
          <w:szCs w:val="24"/>
          <w:lang w:val="hr-HR"/>
        </w:rPr>
        <w:tab/>
        <w:t>Rješenje o otvaranju predstečajnoga postupka upisat će se u sudskom registru ovoga suda.</w:t>
      </w:r>
    </w:p>
    <w:p w:rsidRDefault="00A268BB" w:rsidP="00A268BB" w:rsidR="00A268BB" w:rsidRPr="00756FF1">
      <w:pPr>
        <w:jc w:val="both"/>
        <w:rPr>
          <w:sz w:val="24"/>
          <w:szCs w:val="24"/>
          <w:lang w:val="hr-HR"/>
        </w:rPr>
      </w:pPr>
    </w:p>
    <w:p w:rsidRDefault="00A268BB" w:rsidP="00371262" w:rsidR="00AC0A6B" w:rsidRPr="00511B8D">
      <w:pPr>
        <w:ind w:firstLine="708"/>
        <w:jc w:val="both"/>
        <w:rPr>
          <w:sz w:val="24"/>
          <w:szCs w:val="24"/>
          <w:lang w:val="hr-HR"/>
        </w:rPr>
      </w:pPr>
      <w:r w:rsidRPr="00756FF1">
        <w:rPr>
          <w:sz w:val="24"/>
          <w:szCs w:val="24"/>
          <w:lang w:val="hr-HR"/>
        </w:rPr>
        <w:t xml:space="preserve">XIII. Rješenje o otvaranju predstečajnog postupka upisat će se u zemljišnim knjigama </w:t>
      </w:r>
      <w:r w:rsidR="00371262" w:rsidRPr="00511B8D">
        <w:rPr>
          <w:sz w:val="24"/>
          <w:szCs w:val="24"/>
          <w:lang w:val="hr-HR"/>
        </w:rPr>
        <w:t xml:space="preserve">Općinskog građanskog suda u Zagrebu, Zemljišnoknjižni odjel Zagreb, i to : </w:t>
      </w:r>
    </w:p>
    <w:p w:rsidRDefault="00AC0A6B" w:rsidP="00371262" w:rsidR="00A268BB" w:rsidRPr="00511B8D">
      <w:pPr>
        <w:ind w:firstLine="708"/>
        <w:jc w:val="both"/>
        <w:rPr>
          <w:sz w:val="24"/>
          <w:szCs w:val="24"/>
          <w:lang w:val="hr-HR"/>
        </w:rPr>
      </w:pPr>
      <w:r w:rsidRPr="00511B8D">
        <w:rPr>
          <w:sz w:val="24"/>
          <w:szCs w:val="24"/>
          <w:lang w:val="hr-HR"/>
        </w:rPr>
        <w:t xml:space="preserve">- </w:t>
      </w:r>
      <w:r w:rsidR="00371262" w:rsidRPr="00511B8D">
        <w:rPr>
          <w:sz w:val="24"/>
          <w:szCs w:val="24"/>
          <w:lang w:val="hr-HR"/>
        </w:rPr>
        <w:t>u z.k.ul. 3558 k.o. Grad Zagreb, k.č.br. 4410/10 u naravi dvije kuće i to ulična kuća popisni broj 8813 i dvorišna kuća popisni broj 8936 sa 5 dvorišta u Crnatkovoj ulici broj 8, sagrađena na č.k.br. 4410/10 površine 648 m2, i to ZK tijelo I-12. suvlasnički dio s neodređenim omjerom ETAŽNO VLASNIŠTVO (E-12), 1. jednosobni stan s nusprostorijama u prizemlju lijevo, ulične zgrade.</w:t>
      </w:r>
    </w:p>
    <w:p w:rsidRDefault="00A268BB" w:rsidP="00A268BB" w:rsidR="00A268BB" w:rsidRPr="00756FF1">
      <w:pPr>
        <w:ind w:firstLine="708"/>
        <w:jc w:val="both"/>
        <w:rPr>
          <w:sz w:val="24"/>
          <w:szCs w:val="24"/>
          <w:lang w:val="hr-HR"/>
        </w:rPr>
      </w:pPr>
    </w:p>
    <w:p w:rsidRDefault="00A268BB" w:rsidP="00A268BB" w:rsidR="00A268BB" w:rsidRPr="00756FF1">
      <w:pPr>
        <w:ind w:firstLine="708" w:left="2832"/>
        <w:jc w:val="both"/>
        <w:rPr>
          <w:sz w:val="24"/>
          <w:szCs w:val="24"/>
          <w:lang w:val="hr-HR"/>
        </w:rPr>
      </w:pPr>
      <w:r w:rsidRPr="00756FF1">
        <w:rPr>
          <w:sz w:val="24"/>
          <w:szCs w:val="24"/>
          <w:lang w:val="hr-HR"/>
        </w:rPr>
        <w:t xml:space="preserve">   Obrazloženje</w:t>
      </w:r>
    </w:p>
    <w:p w:rsidRDefault="00A268BB" w:rsidP="00A268BB" w:rsidR="00A268BB" w:rsidRPr="00756FF1">
      <w:pPr>
        <w:ind w:firstLine="708" w:left="2832"/>
        <w:jc w:val="both"/>
        <w:rPr>
          <w:sz w:val="24"/>
          <w:szCs w:val="24"/>
          <w:lang w:val="hr-HR"/>
        </w:rPr>
      </w:pPr>
    </w:p>
    <w:p w:rsidRDefault="00A268BB" w:rsidP="00A268BB" w:rsidR="00A268BB" w:rsidRPr="00756FF1">
      <w:pPr>
        <w:jc w:val="both"/>
        <w:rPr>
          <w:sz w:val="24"/>
          <w:szCs w:val="24"/>
          <w:lang w:val="hr-HR"/>
        </w:rPr>
      </w:pPr>
    </w:p>
    <w:p w:rsidRDefault="00643C20" w:rsidP="00643C20" w:rsidR="00A268BB" w:rsidRPr="00756FF1">
      <w:pPr>
        <w:ind w:firstLine="708"/>
        <w:jc w:val="both"/>
        <w:rPr>
          <w:sz w:val="24"/>
          <w:szCs w:val="24"/>
          <w:lang w:val="hr-HR"/>
        </w:rPr>
      </w:pPr>
      <w:r w:rsidRPr="00756FF1">
        <w:rPr>
          <w:sz w:val="24"/>
          <w:szCs w:val="24"/>
          <w:lang w:val="hr-HR"/>
        </w:rPr>
        <w:t>Dužnik je ovome sudu 24. travnja 2019. podnio prijedlog za otvaranje predstečajnoga postupka na temelju odredaba čl. 16. i čl. 25. st. 1. Stečajnog zakona („Narodne novine“ broj: 71/15. i 104/17.; dalje: SZ). U prijedlogu u bitnom navodi da kod dužnika postoji predstečajni razlog prijeteće nesposobnosti za plaćanje</w:t>
      </w:r>
      <w:r w:rsidR="00A268BB" w:rsidRPr="00756FF1">
        <w:rPr>
          <w:sz w:val="24"/>
          <w:szCs w:val="24"/>
          <w:lang w:val="hr-HR"/>
        </w:rPr>
        <w:t xml:space="preserve">, jer dužnik svoje postojeće obveze neće moći ispuniti po dospijeću, a u Očevidniku redoslijeda osnova za plaćanje koji vodi Financijska agencija ima </w:t>
      </w:r>
      <w:r w:rsidR="00A268BB" w:rsidRPr="00756FF1">
        <w:rPr>
          <w:sz w:val="24"/>
          <w:szCs w:val="24"/>
          <w:lang w:val="hr-HR"/>
        </w:rPr>
        <w:lastRenderedPageBreak/>
        <w:t>jednu ili više evidentiranih neizvršenih osnova za plaćanje koje je trebalo, na temelju valjanih osnova za plaćanje, bez daljnjeg pristanka dužnika naplatiti s bilo kojeg od njegovih računa.</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U skladu s odredbama čl. 17. st. 1. i 2. u vezi s odredbom čl. 16. st. 1. SZ-a, dužnik je uz prijedlog dostavio popis imovine i obveza dužnika. Uvidom u navedeni popis utvrđeno je da dužnik ima točno određena potraživanja prema dužnicima određeno navedenima u popisu.</w:t>
      </w:r>
      <w:r w:rsidRPr="00756FF1">
        <w:rPr>
          <w:b/>
          <w:sz w:val="24"/>
          <w:szCs w:val="24"/>
          <w:lang w:val="hr-HR"/>
        </w:rPr>
        <w:t xml:space="preserve"> </w:t>
      </w:r>
      <w:r w:rsidRPr="00756FF1">
        <w:rPr>
          <w:sz w:val="24"/>
          <w:szCs w:val="24"/>
          <w:lang w:val="hr-HR"/>
        </w:rPr>
        <w:t xml:space="preserve">Osim toga, iz navedenog popisa imovine i obveza u bitnom proizlazi da obveze dužnika unesene u poslovne knjige dužnika iznose </w:t>
      </w:r>
      <w:r w:rsidR="00DE042F" w:rsidRPr="00756FF1">
        <w:rPr>
          <w:sz w:val="24"/>
          <w:szCs w:val="24"/>
          <w:lang w:val="hr-HR"/>
        </w:rPr>
        <w:t>13.179.174,04</w:t>
      </w:r>
      <w:r w:rsidRPr="00756FF1">
        <w:rPr>
          <w:sz w:val="24"/>
          <w:szCs w:val="24"/>
          <w:lang w:val="hr-HR"/>
        </w:rPr>
        <w:t xml:space="preserve"> kn. </w:t>
      </w:r>
    </w:p>
    <w:p w:rsidRDefault="00405F3F" w:rsidP="00A268BB" w:rsidR="00405F3F" w:rsidRPr="00756FF1">
      <w:pPr>
        <w:ind w:firstLine="708"/>
        <w:jc w:val="both"/>
        <w:rPr>
          <w:sz w:val="24"/>
          <w:szCs w:val="24"/>
          <w:lang w:val="hr-HR"/>
        </w:rPr>
      </w:pPr>
    </w:p>
    <w:p w:rsidRDefault="00405F3F" w:rsidP="00405F3F" w:rsidR="00405F3F" w:rsidRPr="00756FF1">
      <w:pPr>
        <w:ind w:firstLine="708"/>
        <w:jc w:val="both"/>
        <w:rPr>
          <w:sz w:val="24"/>
          <w:szCs w:val="24"/>
          <w:lang w:val="hr-HR"/>
        </w:rPr>
      </w:pPr>
      <w:r w:rsidRPr="00756FF1">
        <w:rPr>
          <w:sz w:val="24"/>
          <w:szCs w:val="24"/>
          <w:lang w:val="hr-HR"/>
        </w:rPr>
        <w:t>Dužnik je pravovremeno u skladu s rješenjima suda od 29. travnja i 22. svibnja 2019. dopunio prijedlog za otvaranje predstečajnoga postupka.</w:t>
      </w:r>
    </w:p>
    <w:p w:rsidRDefault="00A268BB" w:rsidP="00A268BB" w:rsidR="00A268BB" w:rsidRPr="00756FF1">
      <w:pPr>
        <w:ind w:firstLine="708"/>
        <w:jc w:val="both"/>
        <w:rPr>
          <w:sz w:val="24"/>
          <w:szCs w:val="24"/>
          <w:lang w:val="hr-HR"/>
        </w:rPr>
      </w:pPr>
    </w:p>
    <w:p w:rsidRDefault="00A268BB" w:rsidP="004A6CCB" w:rsidR="00DE76E6" w:rsidRPr="00756FF1">
      <w:pPr>
        <w:ind w:firstLine="708"/>
        <w:jc w:val="both"/>
        <w:rPr>
          <w:sz w:val="24"/>
          <w:szCs w:val="24"/>
          <w:lang w:val="hr-HR"/>
        </w:rPr>
      </w:pPr>
      <w:r w:rsidRPr="00756FF1">
        <w:rPr>
          <w:sz w:val="24"/>
          <w:szCs w:val="24"/>
          <w:lang w:val="hr-HR"/>
        </w:rPr>
        <w:t>Nadalje, utvrđeno je da je dužnik vlasnik nekretnin</w:t>
      </w:r>
      <w:r w:rsidR="00AD76D3" w:rsidRPr="00756FF1">
        <w:rPr>
          <w:sz w:val="24"/>
          <w:szCs w:val="24"/>
          <w:lang w:val="hr-HR"/>
        </w:rPr>
        <w:t>e</w:t>
      </w:r>
      <w:r w:rsidRPr="00756FF1">
        <w:rPr>
          <w:sz w:val="24"/>
          <w:szCs w:val="24"/>
          <w:lang w:val="hr-HR"/>
        </w:rPr>
        <w:t xml:space="preserve"> upisan</w:t>
      </w:r>
      <w:r w:rsidR="00AD76D3" w:rsidRPr="00756FF1">
        <w:rPr>
          <w:sz w:val="24"/>
          <w:szCs w:val="24"/>
          <w:lang w:val="hr-HR"/>
        </w:rPr>
        <w:t>e</w:t>
      </w:r>
      <w:r w:rsidRPr="00756FF1">
        <w:rPr>
          <w:sz w:val="24"/>
          <w:szCs w:val="24"/>
          <w:lang w:val="hr-HR"/>
        </w:rPr>
        <w:t xml:space="preserve"> u zemljišne knjige </w:t>
      </w:r>
      <w:r w:rsidRPr="00511B8D">
        <w:rPr>
          <w:sz w:val="24"/>
          <w:szCs w:val="24"/>
          <w:lang w:val="hr-HR"/>
        </w:rPr>
        <w:t xml:space="preserve">Općinskog </w:t>
      </w:r>
      <w:r w:rsidR="00AD76D3" w:rsidRPr="00511B8D">
        <w:rPr>
          <w:sz w:val="24"/>
          <w:szCs w:val="24"/>
          <w:lang w:val="hr-HR"/>
        </w:rPr>
        <w:t xml:space="preserve">građanskog </w:t>
      </w:r>
      <w:r w:rsidRPr="00511B8D">
        <w:rPr>
          <w:sz w:val="24"/>
          <w:szCs w:val="24"/>
          <w:lang w:val="hr-HR"/>
        </w:rPr>
        <w:t xml:space="preserve">suda u </w:t>
      </w:r>
      <w:r w:rsidR="00AD76D3" w:rsidRPr="00511B8D">
        <w:rPr>
          <w:sz w:val="24"/>
          <w:szCs w:val="24"/>
          <w:lang w:val="hr-HR"/>
        </w:rPr>
        <w:t>Zagrebu, Zemljišnoknjižni odjel Zagreb</w:t>
      </w:r>
      <w:r w:rsidRPr="00511B8D">
        <w:rPr>
          <w:sz w:val="24"/>
          <w:szCs w:val="24"/>
          <w:lang w:val="hr-HR"/>
        </w:rPr>
        <w:t xml:space="preserve">, i to : u z.k.ul. </w:t>
      </w:r>
      <w:r w:rsidR="00B358D8" w:rsidRPr="00511B8D">
        <w:rPr>
          <w:sz w:val="24"/>
          <w:szCs w:val="24"/>
          <w:lang w:val="hr-HR"/>
        </w:rPr>
        <w:t>3558 k.o. Grad Zagreb, k.č.br. 4410/10 u naravi dvije kuće i to ulična kuća popisni broj 8813 i dvorišna kuća popisni broj 8936 sa 5 dvorišta u Crnatkovoj ulici broj 8, sagrađena na č.k.br. 4410/10 površine 648 m2</w:t>
      </w:r>
      <w:r w:rsidR="00871CA8" w:rsidRPr="00511B8D">
        <w:rPr>
          <w:sz w:val="24"/>
          <w:szCs w:val="24"/>
          <w:lang w:val="hr-HR"/>
        </w:rPr>
        <w:t>, i to ZK tijelo I-12. suvlasnički dio s neodređenim omjerom ETAŽNO VLASNIŠTVO (E-12), 1. jednosobni stan s nusprostorijama u prizemlju lijevo, ulične zgrade</w:t>
      </w:r>
      <w:r w:rsidR="00D9017B" w:rsidRPr="00511B8D">
        <w:rPr>
          <w:sz w:val="24"/>
          <w:szCs w:val="24"/>
          <w:lang w:val="hr-HR"/>
        </w:rPr>
        <w:t>.</w:t>
      </w:r>
      <w:r w:rsidR="00871CA8" w:rsidRPr="00756FF1">
        <w:rPr>
          <w:sz w:val="24"/>
          <w:szCs w:val="24"/>
          <w:lang w:val="hr-HR"/>
        </w:rPr>
        <w:t xml:space="preserve"> </w:t>
      </w:r>
    </w:p>
    <w:p w:rsidRDefault="00A268BB" w:rsidP="00DE76E6" w:rsidR="00A268BB" w:rsidRPr="00756FF1">
      <w:pPr>
        <w:jc w:val="both"/>
        <w:rPr>
          <w:sz w:val="24"/>
          <w:szCs w:val="24"/>
          <w:lang w:eastAsia="en-US" w:val="hr-HR"/>
        </w:rPr>
      </w:pPr>
    </w:p>
    <w:p w:rsidRDefault="00A268BB" w:rsidP="00A268BB" w:rsidR="00A268BB" w:rsidRPr="00756FF1">
      <w:pPr>
        <w:ind w:firstLine="708"/>
        <w:jc w:val="both"/>
        <w:rPr>
          <w:sz w:val="24"/>
          <w:szCs w:val="24"/>
          <w:lang w:val="hr-HR"/>
        </w:rPr>
      </w:pPr>
      <w:r w:rsidRPr="00756FF1">
        <w:rPr>
          <w:sz w:val="24"/>
          <w:szCs w:val="24"/>
          <w:lang w:eastAsia="en-US" w:val="hr-HR"/>
        </w:rPr>
        <w:t xml:space="preserve">Prema popisu imovine i obveza dužnika, dužnik nema imovinskih prava na tuđim stvarima, nema pokretnina upisanih u odgovarajuće upisnike, nema druge imovine niti prava koja čine imovinu društva, nema novčanih sredstava na računima, dok ima novčane tražbine prema svojim dužnicima u ukupnom iznosu od </w:t>
      </w:r>
      <w:r w:rsidR="00AC0A6B" w:rsidRPr="00756FF1">
        <w:rPr>
          <w:sz w:val="24"/>
          <w:szCs w:val="24"/>
          <w:lang w:eastAsia="en-US" w:val="hr-HR"/>
        </w:rPr>
        <w:t>6.994.394,60</w:t>
      </w:r>
      <w:r w:rsidRPr="00756FF1">
        <w:rPr>
          <w:sz w:val="24"/>
          <w:szCs w:val="24"/>
          <w:lang w:eastAsia="en-US" w:val="hr-HR"/>
        </w:rPr>
        <w:t xml:space="preserve"> kn, ima vjerovnike s razlučnim pravima na imovini dužnika (i to: </w:t>
      </w:r>
      <w:r w:rsidR="005F06E8" w:rsidRPr="00756FF1">
        <w:rPr>
          <w:sz w:val="24"/>
          <w:szCs w:val="24"/>
          <w:lang w:eastAsia="en-US" w:val="hr-HR"/>
        </w:rPr>
        <w:t>BKS Bank AG</w:t>
      </w:r>
      <w:r w:rsidRPr="00756FF1">
        <w:rPr>
          <w:sz w:val="24"/>
          <w:szCs w:val="24"/>
          <w:lang w:eastAsia="en-US" w:val="hr-HR"/>
        </w:rPr>
        <w:t xml:space="preserve"> s iznosom obveze </w:t>
      </w:r>
      <w:r w:rsidR="005F06E8" w:rsidRPr="00756FF1">
        <w:rPr>
          <w:sz w:val="24"/>
          <w:szCs w:val="24"/>
          <w:lang w:eastAsia="en-US" w:val="hr-HR"/>
        </w:rPr>
        <w:t>4.455.847,80</w:t>
      </w:r>
      <w:r w:rsidRPr="00756FF1">
        <w:rPr>
          <w:sz w:val="24"/>
          <w:szCs w:val="24"/>
          <w:lang w:eastAsia="en-US" w:val="hr-HR"/>
        </w:rPr>
        <w:t xml:space="preserve"> kn), a nema vjerovnika s izlučnim pravom.</w:t>
      </w:r>
    </w:p>
    <w:p w:rsidRDefault="00A268BB" w:rsidP="00A268BB" w:rsidR="00A268BB" w:rsidRPr="00756FF1">
      <w:pPr>
        <w:ind w:firstLine="708"/>
        <w:jc w:val="both"/>
        <w:rPr>
          <w:sz w:val="24"/>
          <w:szCs w:val="24"/>
          <w:lang w:val="hr-HR"/>
        </w:rPr>
      </w:pPr>
    </w:p>
    <w:p w:rsidRDefault="00A268BB" w:rsidP="005F06E8" w:rsidR="00A268BB" w:rsidRPr="00756FF1">
      <w:pPr>
        <w:ind w:firstLine="708"/>
        <w:jc w:val="both"/>
        <w:rPr>
          <w:sz w:val="24"/>
          <w:szCs w:val="24"/>
          <w:lang w:val="hr-HR"/>
        </w:rPr>
      </w:pPr>
      <w:r w:rsidRPr="00756FF1">
        <w:rPr>
          <w:sz w:val="24"/>
          <w:szCs w:val="24"/>
          <w:lang w:val="hr-HR"/>
        </w:rPr>
        <w:t xml:space="preserve">U odnosu na razlučna prava utvrđeno kako </w:t>
      </w:r>
      <w:r w:rsidR="005F06E8" w:rsidRPr="00756FF1">
        <w:rPr>
          <w:sz w:val="24"/>
          <w:szCs w:val="24"/>
          <w:lang w:val="hr-HR"/>
        </w:rPr>
        <w:t>je</w:t>
      </w:r>
      <w:r w:rsidRPr="00756FF1">
        <w:rPr>
          <w:sz w:val="24"/>
          <w:szCs w:val="24"/>
          <w:lang w:val="hr-HR"/>
        </w:rPr>
        <w:t xml:space="preserve"> na dužnikov</w:t>
      </w:r>
      <w:r w:rsidR="005F06E8" w:rsidRPr="00756FF1">
        <w:rPr>
          <w:sz w:val="24"/>
          <w:szCs w:val="24"/>
          <w:lang w:val="hr-HR"/>
        </w:rPr>
        <w:t>oj</w:t>
      </w:r>
      <w:r w:rsidRPr="00756FF1">
        <w:rPr>
          <w:sz w:val="24"/>
          <w:szCs w:val="24"/>
          <w:lang w:val="hr-HR"/>
        </w:rPr>
        <w:t xml:space="preserve"> nekretnin</w:t>
      </w:r>
      <w:r w:rsidR="005F06E8" w:rsidRPr="00756FF1">
        <w:rPr>
          <w:sz w:val="24"/>
          <w:szCs w:val="24"/>
          <w:lang w:val="hr-HR"/>
        </w:rPr>
        <w:t>i upisano založno pravo</w:t>
      </w:r>
      <w:r w:rsidRPr="00756FF1">
        <w:rPr>
          <w:sz w:val="24"/>
          <w:szCs w:val="24"/>
          <w:lang w:val="hr-HR"/>
        </w:rPr>
        <w:t xml:space="preserve"> u korist </w:t>
      </w:r>
      <w:r w:rsidR="005F06E8" w:rsidRPr="00756FF1">
        <w:rPr>
          <w:sz w:val="24"/>
          <w:szCs w:val="24"/>
          <w:lang w:eastAsia="en-US" w:val="hr-HR"/>
        </w:rPr>
        <w:t>BKS Bank AG.</w:t>
      </w:r>
    </w:p>
    <w:p w:rsidRDefault="00A268BB" w:rsidP="00A268BB" w:rsidR="00A268BB" w:rsidRPr="00756FF1">
      <w:pPr>
        <w:ind w:firstLine="708"/>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 xml:space="preserve">Iz isprava u spisu proizlazi da dužnik </w:t>
      </w:r>
      <w:r w:rsidR="00C65237" w:rsidRPr="00756FF1">
        <w:rPr>
          <w:sz w:val="24"/>
          <w:szCs w:val="24"/>
          <w:lang w:val="hr-HR"/>
        </w:rPr>
        <w:t>nema dugovanja prema radnicima</w:t>
      </w:r>
      <w:r w:rsidRPr="00756FF1">
        <w:rPr>
          <w:sz w:val="24"/>
          <w:szCs w:val="24"/>
          <w:lang w:val="hr-HR"/>
        </w:rPr>
        <w:t xml:space="preserve">, a da dužnik na dan </w:t>
      </w:r>
      <w:r w:rsidR="00C65237" w:rsidRPr="00756FF1">
        <w:rPr>
          <w:sz w:val="24"/>
          <w:szCs w:val="24"/>
          <w:lang w:val="hr-HR"/>
        </w:rPr>
        <w:t>31. ožujka</w:t>
      </w:r>
      <w:r w:rsidRPr="00756FF1">
        <w:rPr>
          <w:sz w:val="24"/>
          <w:szCs w:val="24"/>
          <w:lang w:val="hr-HR"/>
        </w:rPr>
        <w:t xml:space="preserve"> 2019. ima </w:t>
      </w:r>
      <w:r w:rsidR="003933F7" w:rsidRPr="00756FF1">
        <w:rPr>
          <w:sz w:val="24"/>
          <w:szCs w:val="24"/>
          <w:lang w:val="hr-HR"/>
        </w:rPr>
        <w:t>49</w:t>
      </w:r>
      <w:r w:rsidRPr="00756FF1">
        <w:rPr>
          <w:sz w:val="24"/>
          <w:szCs w:val="24"/>
          <w:lang w:val="hr-HR"/>
        </w:rPr>
        <w:t xml:space="preserve"> zaposlenih.</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 xml:space="preserve">Nadalje, dužnik je u skladu s odredbom čl. 26. SZ-a, uz prijedlog dostavio financijske izvještaje u skladu sa Zakonom o računovodstvu koji nisu stariji od tri mjeseca od dana podnošenja prijedloga za otvaranje predstečajnoga postupka, izjavu o broju zaposlenih na zadnji dan u mjesecu koji prethodi danu podnošenja prijedloga i prijedlog plana restrukturiranja. </w:t>
      </w:r>
    </w:p>
    <w:p w:rsidRDefault="00A268BB" w:rsidP="00A268BB" w:rsidR="00A268BB" w:rsidRPr="00756FF1">
      <w:pPr>
        <w:jc w:val="both"/>
        <w:rPr>
          <w:sz w:val="24"/>
          <w:szCs w:val="24"/>
          <w:lang w:val="hr-HR"/>
        </w:rPr>
      </w:pPr>
    </w:p>
    <w:p w:rsidRDefault="00A268BB" w:rsidP="00A268BB" w:rsidR="00A268BB" w:rsidRPr="00756FF1">
      <w:pPr>
        <w:jc w:val="both"/>
        <w:rPr>
          <w:sz w:val="24"/>
          <w:szCs w:val="24"/>
          <w:lang w:val="hr-HR"/>
        </w:rPr>
      </w:pPr>
      <w:r w:rsidRPr="00756FF1">
        <w:rPr>
          <w:sz w:val="24"/>
          <w:szCs w:val="24"/>
          <w:lang w:val="hr-HR"/>
        </w:rPr>
        <w:tab/>
        <w:t>Uvidom u prijedlog plana restrukturiranja utvrđeno je da sadrži sve obvezatne sastojke propisane odredbama čl.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lastRenderedPageBreak/>
        <w:t xml:space="preserve">Iz Potvrde Financijske agencije o blokadi računa i novčanih sredstava proizlazi da je na dan </w:t>
      </w:r>
      <w:r w:rsidR="003933F7" w:rsidRPr="00756FF1">
        <w:rPr>
          <w:sz w:val="24"/>
          <w:szCs w:val="24"/>
          <w:lang w:val="hr-HR"/>
        </w:rPr>
        <w:t>23. travnja</w:t>
      </w:r>
      <w:r w:rsidRPr="00756FF1">
        <w:rPr>
          <w:sz w:val="24"/>
          <w:szCs w:val="24"/>
          <w:lang w:val="hr-HR"/>
        </w:rPr>
        <w:t xml:space="preserve"> 2019. na računima i novčanim sredstvima dužnika evidentirano </w:t>
      </w:r>
      <w:r w:rsidR="003933F7" w:rsidRPr="00756FF1">
        <w:rPr>
          <w:sz w:val="24"/>
          <w:szCs w:val="24"/>
          <w:lang w:val="hr-HR"/>
        </w:rPr>
        <w:t>21</w:t>
      </w:r>
      <w:r w:rsidRPr="00756FF1">
        <w:rPr>
          <w:sz w:val="24"/>
          <w:szCs w:val="24"/>
          <w:lang w:val="hr-HR"/>
        </w:rPr>
        <w:t xml:space="preserve"> dana blokade zbog nepodmirenih osnova za plaćanje evidentiranih u Očevidniku redoslijeda osnova za plaćanje, te da su nepodmirene obveze na taj dan iznosile </w:t>
      </w:r>
      <w:r w:rsidR="003933F7" w:rsidRPr="00756FF1">
        <w:rPr>
          <w:sz w:val="24"/>
          <w:szCs w:val="24"/>
          <w:lang w:val="hr-HR"/>
        </w:rPr>
        <w:t>978.281,90</w:t>
      </w:r>
      <w:r w:rsidRPr="00756FF1">
        <w:rPr>
          <w:sz w:val="24"/>
          <w:szCs w:val="24"/>
          <w:lang w:val="hr-HR"/>
        </w:rPr>
        <w:t xml:space="preserve"> kn, odnosno da je na dan podnošenja prijedloga </w:t>
      </w:r>
      <w:r w:rsidR="002D62D5" w:rsidRPr="00756FF1">
        <w:rPr>
          <w:sz w:val="24"/>
          <w:szCs w:val="24"/>
          <w:lang w:val="hr-HR"/>
        </w:rPr>
        <w:t>evidentirano 22</w:t>
      </w:r>
      <w:r w:rsidRPr="00756FF1">
        <w:rPr>
          <w:sz w:val="24"/>
          <w:szCs w:val="24"/>
          <w:lang w:val="hr-HR"/>
        </w:rPr>
        <w:t xml:space="preserve"> dana blokade.</w:t>
      </w:r>
    </w:p>
    <w:p w:rsidRDefault="00405F3F" w:rsidP="00A268BB" w:rsidR="00405F3F" w:rsidRPr="00756FF1">
      <w:pPr>
        <w:ind w:firstLine="708"/>
        <w:jc w:val="both"/>
        <w:rPr>
          <w:sz w:val="24"/>
          <w:szCs w:val="24"/>
          <w:lang w:val="hr-HR"/>
        </w:rPr>
      </w:pPr>
    </w:p>
    <w:p w:rsidRDefault="00405F3F" w:rsidP="00CB5293" w:rsidR="00405F3F" w:rsidRPr="00756FF1">
      <w:pPr>
        <w:ind w:firstLine="708"/>
        <w:jc w:val="both"/>
        <w:rPr>
          <w:sz w:val="24"/>
          <w:szCs w:val="24"/>
          <w:lang w:val="hr-HR"/>
        </w:rPr>
      </w:pPr>
      <w:r w:rsidRPr="00756FF1">
        <w:rPr>
          <w:sz w:val="24"/>
          <w:szCs w:val="24"/>
          <w:lang w:val="hr-HR"/>
        </w:rPr>
        <w:t xml:space="preserve">U odnosu na proturječne podatke </w:t>
      </w:r>
      <w:r w:rsidR="00CB5293" w:rsidRPr="00756FF1">
        <w:rPr>
          <w:sz w:val="24"/>
          <w:szCs w:val="24"/>
          <w:lang w:val="hr-HR"/>
        </w:rPr>
        <w:t xml:space="preserve">iz Potvrde o blokadi računa i novčanih sredstava ovršenika od 23. travnja 2019. i Očevidnika o redoslijedu plaćanja s obračunatom kamatom od 23. travnja 2019., Financijska agencija se podneskom od </w:t>
      </w:r>
      <w:r w:rsidR="0043057B" w:rsidRPr="00756FF1">
        <w:rPr>
          <w:sz w:val="24"/>
          <w:szCs w:val="24"/>
          <w:lang w:val="hr-HR"/>
        </w:rPr>
        <w:t>20. svibnja 2019. očitovala i potvrdila da u razdoblju od 7. veljače 2019. do 2. travnja 2019. dužnikovi računi nisu bili blokir</w:t>
      </w:r>
      <w:r w:rsidR="00957F7E" w:rsidRPr="00756FF1">
        <w:rPr>
          <w:sz w:val="24"/>
          <w:szCs w:val="24"/>
          <w:lang w:val="hr-HR"/>
        </w:rPr>
        <w:t>ani te da je početak blokade dužnikovih računa 2. travnja 2019.</w:t>
      </w:r>
    </w:p>
    <w:p w:rsidRDefault="00A268BB" w:rsidP="00A268BB" w:rsidR="00A268BB" w:rsidRPr="00756FF1">
      <w:pPr>
        <w:jc w:val="both"/>
        <w:rPr>
          <w:sz w:val="24"/>
          <w:szCs w:val="24"/>
          <w:lang w:val="hr-HR"/>
        </w:rPr>
      </w:pPr>
    </w:p>
    <w:p w:rsidRDefault="00A268BB" w:rsidP="00A268BB" w:rsidR="00A268BB" w:rsidRPr="00756FF1">
      <w:pPr>
        <w:jc w:val="both"/>
        <w:rPr>
          <w:sz w:val="24"/>
          <w:szCs w:val="24"/>
          <w:lang w:val="hr-HR"/>
        </w:rPr>
      </w:pPr>
      <w:r w:rsidRPr="00756FF1">
        <w:rPr>
          <w:sz w:val="24"/>
          <w:szCs w:val="24"/>
          <w:lang w:val="hr-HR"/>
        </w:rPr>
        <w:tab/>
        <w:t>Slijedom navedenog, ovaj sud je sukladno odredbe čl. 33. st. 1. u vezi s odredbom čl. 4. SZ-a donio rješenje o otvaranju predstečajnoga postupka (točka I. izreke ovog rješenja).</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Odluka iz točke II. izreke rješenja donijeta je sukladno odredbi čl. 33. st. 2. SZ-a. Izbor povjerenika obavljen je metodom slučajnog odabira u skladu s odredbom čl. 84. st. 1. u vezi s odredbom čl. 23. st. 3. SZ-a.</w:t>
      </w:r>
    </w:p>
    <w:p w:rsidRDefault="00A268BB" w:rsidP="00A268BB" w:rsidR="00A268BB" w:rsidRPr="00756FF1">
      <w:pPr>
        <w:jc w:val="center"/>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Odluke iz točaka od III. do V. te od  IX. do XI. izreke rješenja donijete su sukladno odredbama čl. 34. st. 1. SZ-a kojima je propisan obvezatan sadržaj rješenja o otvaranju predstečajnoga postupka.</w:t>
      </w:r>
    </w:p>
    <w:p w:rsidRDefault="00A268BB" w:rsidP="00A268BB" w:rsidR="00A268BB" w:rsidRPr="00756FF1">
      <w:pPr>
        <w:jc w:val="both"/>
        <w:rPr>
          <w:sz w:val="24"/>
          <w:szCs w:val="24"/>
          <w:lang w:val="hr-HR"/>
        </w:rPr>
      </w:pPr>
    </w:p>
    <w:p w:rsidRDefault="00A268BB" w:rsidP="00A268BB" w:rsidR="00A268BB" w:rsidRPr="00756FF1">
      <w:pPr>
        <w:jc w:val="both"/>
        <w:rPr>
          <w:sz w:val="24"/>
          <w:szCs w:val="24"/>
          <w:lang w:val="hr-HR"/>
        </w:rPr>
      </w:pPr>
      <w:r w:rsidRPr="00756FF1">
        <w:rPr>
          <w:sz w:val="24"/>
          <w:szCs w:val="24"/>
          <w:lang w:val="hr-HR"/>
        </w:rPr>
        <w:tab/>
        <w:t>Nadalje, 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A268BB" w:rsidP="00A268BB" w:rsidR="00A268BB" w:rsidRPr="00756FF1">
      <w:pPr>
        <w:jc w:val="both"/>
        <w:rPr>
          <w:sz w:val="24"/>
          <w:szCs w:val="24"/>
          <w:lang w:val="hr-HR"/>
        </w:rPr>
      </w:pPr>
    </w:p>
    <w:p w:rsidRDefault="00A268BB" w:rsidP="00A268BB" w:rsidR="00A268BB" w:rsidRPr="00756FF1">
      <w:pPr>
        <w:jc w:val="both"/>
        <w:rPr>
          <w:sz w:val="24"/>
          <w:szCs w:val="24"/>
          <w:lang w:val="hr-HR"/>
        </w:rPr>
      </w:pPr>
      <w:r w:rsidRPr="00756FF1">
        <w:rPr>
          <w:sz w:val="24"/>
          <w:szCs w:val="24"/>
          <w:lang w:val="hr-HR"/>
        </w:rPr>
        <w:tab/>
        <w:t>Sukladno odredbama čl. 38. st. 1. SZ-a razlučni vjerovnici dužni su nadležnu jedinicu Financijske agencije u roku za prijavu tražbine obavijestiti o svojim razlučnim pravima, pravnoj osnovi razlučnoga prava i dijelu imovine dužnika na koji se njihovo razlučno pravo odnosi te dati izjavu odriču li se ili ne odriču prava na odvojeno namirenje, dok su prema odredbi čl. 38. st. 2. SZ-a izlučni vjerovnici dužni nadležnu jedinicu Financijske agencije u roku za prijavu tražbine obavijestiti o  svojim pravima, pravnoj osnovi izlučnoga prava i dijelu imovine dužnika na koji se odnosi njihovo izlučno pravo. Razlučni i izlučni vjerovnici dužni su u obavijesti dati izjavu o pristanku ili uskrati pristanka odgode namirenja iz predmeta na koji se odnosi njihovo razlučno pravo, odnosno izdvajanja predmeta na koje se odnosi njihovo izlučno pravo radi provedbe plana restrukturiranja (čl. 38. st. 3. SZ-a). Obavijesti iz čl. 38. st. 1. i 2. SZ-a, podnose se na obrascu za prijavu tražbine vjerovnika u predstečajnom postupku.</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Odluke iz točaka od VI. do VIII. izreke rješenja donijete su sukladno odredbama  čl. 43. st. od 4. do 6. SZ-a kojima su propisane dužnosti Financijske agencije u predstečajnom postupku.</w:t>
      </w:r>
    </w:p>
    <w:p w:rsidRDefault="00A268BB" w:rsidP="00A268BB" w:rsidR="00A268BB" w:rsidRPr="00756FF1">
      <w:pPr>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 xml:space="preserve">Odluke iz točke XII. i XII. izreke rješenja donijete su sukladno odredbi čl. 34. st.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A268BB" w:rsidP="00A268BB" w:rsidR="00A268BB" w:rsidRPr="00756FF1">
      <w:pPr>
        <w:ind w:firstLine="708"/>
        <w:jc w:val="both"/>
        <w:rPr>
          <w:sz w:val="24"/>
          <w:szCs w:val="24"/>
          <w:lang w:val="hr-HR"/>
        </w:rPr>
      </w:pPr>
    </w:p>
    <w:p w:rsidRDefault="00A268BB" w:rsidP="00A268BB" w:rsidR="00A268BB" w:rsidRPr="00756FF1">
      <w:pPr>
        <w:ind w:firstLine="708"/>
        <w:jc w:val="both"/>
        <w:rPr>
          <w:sz w:val="24"/>
          <w:szCs w:val="24"/>
          <w:lang w:val="hr-HR"/>
        </w:rPr>
      </w:pPr>
      <w:r w:rsidRPr="00756FF1">
        <w:rPr>
          <w:sz w:val="24"/>
          <w:szCs w:val="24"/>
          <w:lang w:val="hr-HR"/>
        </w:rPr>
        <w:t>U skladu s odredbom čl. 34. st. 5. SZ-a ovo rješenje dostavit će se Financijskoj agenciji.</w:t>
      </w:r>
    </w:p>
    <w:p w:rsidRDefault="00A268BB" w:rsidP="00A268BB" w:rsidR="00A268BB" w:rsidRPr="00756FF1">
      <w:pPr>
        <w:jc w:val="center"/>
        <w:rPr>
          <w:sz w:val="24"/>
          <w:szCs w:val="24"/>
          <w:lang w:val="hr-HR"/>
        </w:rPr>
      </w:pPr>
    </w:p>
    <w:p w:rsidRDefault="00A268BB" w:rsidP="00A268BB" w:rsidR="00A268BB" w:rsidRPr="00756FF1">
      <w:pPr>
        <w:pStyle w:val="Tijeloteksta"/>
        <w:jc w:val="center"/>
        <w:rPr>
          <w:sz w:val="24"/>
          <w:szCs w:val="24"/>
          <w:lang w:val="hr-HR"/>
        </w:rPr>
      </w:pPr>
      <w:r w:rsidRPr="00756FF1">
        <w:rPr>
          <w:sz w:val="24"/>
          <w:szCs w:val="24"/>
          <w:lang w:val="hr-HR"/>
        </w:rPr>
        <w:t xml:space="preserve">Zagreb, </w:t>
      </w:r>
      <w:r w:rsidR="0015675E" w:rsidRPr="00511B8D">
        <w:rPr>
          <w:sz w:val="24"/>
          <w:szCs w:val="24"/>
          <w:lang w:val="hr-HR"/>
        </w:rPr>
        <w:t>29. svibnja</w:t>
      </w:r>
      <w:r w:rsidRPr="00756FF1">
        <w:rPr>
          <w:sz w:val="24"/>
          <w:szCs w:val="24"/>
          <w:lang w:val="hr-HR"/>
        </w:rPr>
        <w:t xml:space="preserve"> 2019.</w:t>
      </w:r>
    </w:p>
    <w:p w:rsidRDefault="00A268BB" w:rsidP="00A268BB" w:rsidR="00A268BB" w:rsidRPr="00756FF1">
      <w:pPr>
        <w:jc w:val="center"/>
        <w:rPr>
          <w:sz w:val="24"/>
          <w:szCs w:val="24"/>
          <w:lang w:val="hr-HR"/>
        </w:rPr>
      </w:pPr>
    </w:p>
    <w:p w:rsidRDefault="00A268BB" w:rsidP="00A268BB" w:rsidR="00A268BB" w:rsidRPr="00756FF1">
      <w:pPr>
        <w:jc w:val="both"/>
        <w:rPr>
          <w:sz w:val="24"/>
          <w:szCs w:val="24"/>
          <w:lang w:val="hr-HR"/>
        </w:rPr>
      </w:pP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t>Sudac</w:t>
      </w:r>
    </w:p>
    <w:p w:rsidRDefault="00A268BB" w:rsidP="00A268BB" w:rsidR="00A268BB" w:rsidRPr="00756FF1">
      <w:pPr>
        <w:jc w:val="both"/>
        <w:rPr>
          <w:sz w:val="24"/>
          <w:szCs w:val="24"/>
          <w:lang w:val="hr-HR"/>
        </w:rPr>
      </w:pPr>
      <w:r w:rsidRPr="00756FF1">
        <w:rPr>
          <w:sz w:val="24"/>
          <w:szCs w:val="24"/>
          <w:lang w:val="hr-HR"/>
        </w:rPr>
        <w:t xml:space="preserve"> </w:t>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r>
      <w:r w:rsidRPr="00756FF1">
        <w:rPr>
          <w:sz w:val="24"/>
          <w:szCs w:val="24"/>
          <w:lang w:val="hr-HR"/>
        </w:rPr>
        <w:tab/>
        <w:t>Marija Bakula Vugrinec</w:t>
      </w:r>
    </w:p>
    <w:p w:rsidRDefault="00A268BB" w:rsidP="00A268BB" w:rsidR="00A268BB" w:rsidRPr="00756FF1">
      <w:pPr>
        <w:jc w:val="both"/>
        <w:rPr>
          <w:sz w:val="24"/>
          <w:szCs w:val="24"/>
          <w:lang w:val="hr-HR"/>
        </w:rPr>
      </w:pPr>
      <w:r w:rsidRPr="00756FF1">
        <w:rPr>
          <w:sz w:val="24"/>
          <w:szCs w:val="24"/>
          <w:lang w:val="hr-HR"/>
        </w:rPr>
        <w:t>Uputa o pravnom lijeku:</w:t>
      </w:r>
    </w:p>
    <w:p w:rsidRDefault="00A268BB" w:rsidP="00A268BB" w:rsidR="00A268BB" w:rsidRPr="00756FF1">
      <w:pPr>
        <w:jc w:val="both"/>
        <w:rPr>
          <w:sz w:val="24"/>
          <w:szCs w:val="24"/>
          <w:lang w:val="hr-HR"/>
        </w:rPr>
      </w:pPr>
      <w:r w:rsidRPr="00756FF1">
        <w:rPr>
          <w:sz w:val="24"/>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A268BB" w:rsidP="00A268BB" w:rsidR="00A268BB" w:rsidRPr="00756FF1">
      <w:pPr>
        <w:jc w:val="both"/>
        <w:rPr>
          <w:sz w:val="24"/>
          <w:szCs w:val="24"/>
          <w:lang w:val="hr-HR"/>
        </w:rPr>
      </w:pPr>
    </w:p>
    <w:p w:rsidRDefault="00A268BB" w:rsidP="00A268BB" w:rsidR="00A268BB" w:rsidRPr="00756FF1">
      <w:pPr>
        <w:jc w:val="both"/>
        <w:rPr>
          <w:sz w:val="24"/>
          <w:szCs w:val="24"/>
          <w:lang w:val="hr-HR"/>
        </w:rPr>
      </w:pPr>
    </w:p>
    <w:p w:rsidRDefault="00A268BB" w:rsidP="00A268BB" w:rsidR="00A268BB" w:rsidRPr="00756FF1">
      <w:pPr>
        <w:jc w:val="both"/>
        <w:rPr>
          <w:sz w:val="24"/>
          <w:szCs w:val="24"/>
          <w:lang w:val="hr-HR"/>
        </w:rPr>
      </w:pPr>
      <w:r w:rsidRPr="00756FF1">
        <w:rPr>
          <w:sz w:val="24"/>
          <w:szCs w:val="24"/>
          <w:lang w:val="hr-HR"/>
        </w:rPr>
        <w:t>DNA:</w:t>
      </w:r>
    </w:p>
    <w:p w:rsidRDefault="00A268BB" w:rsidP="00A268BB" w:rsidR="00A268BB" w:rsidRPr="00756FF1">
      <w:pPr>
        <w:jc w:val="both"/>
        <w:rPr>
          <w:sz w:val="24"/>
          <w:szCs w:val="24"/>
          <w:lang w:val="hr-HR"/>
        </w:rPr>
      </w:pPr>
      <w:r w:rsidRPr="00756FF1">
        <w:rPr>
          <w:sz w:val="24"/>
          <w:szCs w:val="24"/>
          <w:lang w:val="hr-HR"/>
        </w:rPr>
        <w:t xml:space="preserve">1. dužnik </w:t>
      </w:r>
      <w:r w:rsidR="00633342">
        <w:rPr>
          <w:sz w:val="24"/>
          <w:szCs w:val="24"/>
          <w:lang w:val="hr-HR"/>
        </w:rPr>
        <w:t>po punomoćniku</w:t>
      </w:r>
    </w:p>
    <w:p w:rsidRDefault="00A268BB" w:rsidP="00A268BB" w:rsidR="00A268BB" w:rsidRPr="00756FF1">
      <w:pPr>
        <w:jc w:val="both"/>
        <w:rPr>
          <w:sz w:val="24"/>
          <w:szCs w:val="24"/>
          <w:lang w:val="hr-HR"/>
        </w:rPr>
      </w:pPr>
      <w:r w:rsidRPr="00756FF1">
        <w:rPr>
          <w:sz w:val="24"/>
          <w:szCs w:val="24"/>
          <w:lang w:val="hr-HR"/>
        </w:rPr>
        <w:t>2. zastupnik po zakonu dužnika na adresu</w:t>
      </w:r>
    </w:p>
    <w:p w:rsidRDefault="00A268BB" w:rsidP="004D1095" w:rsidR="004D1095">
      <w:pPr>
        <w:jc w:val="both"/>
        <w:rPr>
          <w:sz w:val="24"/>
          <w:szCs w:val="24"/>
          <w:lang w:val="hr-HR"/>
        </w:rPr>
      </w:pPr>
      <w:r w:rsidRPr="00756FF1">
        <w:rPr>
          <w:sz w:val="24"/>
          <w:szCs w:val="24"/>
          <w:lang w:val="hr-HR"/>
        </w:rPr>
        <w:t>3. FINA uz presli</w:t>
      </w:r>
      <w:r w:rsidR="00501C4A" w:rsidRPr="00756FF1">
        <w:rPr>
          <w:sz w:val="24"/>
          <w:szCs w:val="24"/>
          <w:lang w:val="hr-HR"/>
        </w:rPr>
        <w:t xml:space="preserve">ku popisa svih tražbina (list </w:t>
      </w:r>
      <w:r w:rsidR="00405F3F" w:rsidRPr="00756FF1">
        <w:rPr>
          <w:sz w:val="24"/>
          <w:szCs w:val="24"/>
          <w:lang w:val="hr-HR"/>
        </w:rPr>
        <w:t>91. do 97.</w:t>
      </w:r>
      <w:r w:rsidRPr="00756FF1">
        <w:rPr>
          <w:sz w:val="24"/>
          <w:szCs w:val="24"/>
          <w:lang w:val="hr-HR"/>
        </w:rPr>
        <w:t xml:space="preserve"> spisa)</w:t>
      </w:r>
    </w:p>
    <w:p w:rsidRDefault="004D1095" w:rsidP="00A268BB" w:rsidR="00A268BB" w:rsidRPr="00756FF1">
      <w:pPr>
        <w:jc w:val="both"/>
        <w:rPr>
          <w:sz w:val="24"/>
          <w:szCs w:val="24"/>
          <w:lang w:val="hr-HR"/>
        </w:rPr>
      </w:pPr>
      <w:r>
        <w:rPr>
          <w:sz w:val="24"/>
          <w:szCs w:val="24"/>
          <w:lang w:val="hr-HR"/>
        </w:rPr>
        <w:t xml:space="preserve">4. </w:t>
      </w:r>
      <w:r w:rsidR="00A268BB" w:rsidRPr="00756FF1">
        <w:rPr>
          <w:sz w:val="24"/>
          <w:szCs w:val="24"/>
          <w:lang w:val="hr-HR"/>
        </w:rPr>
        <w:t xml:space="preserve">povjerenik </w:t>
      </w:r>
      <w:r>
        <w:rPr>
          <w:sz w:val="24"/>
          <w:szCs w:val="24"/>
          <w:lang w:val="hr-HR"/>
        </w:rPr>
        <w:t xml:space="preserve">Jurica Tončić, </w:t>
      </w:r>
    </w:p>
    <w:p w:rsidRDefault="00A268BB" w:rsidP="00A268BB" w:rsidR="008A74D4" w:rsidRPr="00756FF1">
      <w:pPr>
        <w:jc w:val="both"/>
        <w:rPr>
          <w:sz w:val="24"/>
          <w:szCs w:val="24"/>
          <w:lang w:val="hr-HR"/>
        </w:rPr>
      </w:pPr>
      <w:r w:rsidRPr="00756FF1">
        <w:rPr>
          <w:sz w:val="24"/>
          <w:szCs w:val="24"/>
          <w:lang w:val="hr-HR"/>
        </w:rPr>
        <w:t>5. sudski registar – elektronski</w:t>
      </w:r>
    </w:p>
    <w:p w:rsidRDefault="00A268BB" w:rsidP="00A268BB" w:rsidR="008A74D4" w:rsidRPr="00756FF1">
      <w:pPr>
        <w:jc w:val="both"/>
        <w:rPr>
          <w:sz w:val="24"/>
          <w:szCs w:val="24"/>
          <w:lang w:val="hr-HR"/>
        </w:rPr>
      </w:pPr>
      <w:r w:rsidRPr="00756FF1">
        <w:rPr>
          <w:sz w:val="24"/>
          <w:szCs w:val="24"/>
          <w:lang w:val="hr-HR"/>
        </w:rPr>
        <w:t xml:space="preserve">6. </w:t>
      </w:r>
      <w:r w:rsidR="00430383" w:rsidRPr="00756FF1">
        <w:rPr>
          <w:sz w:val="24"/>
          <w:szCs w:val="24"/>
          <w:lang w:val="hr-HR"/>
        </w:rPr>
        <w:t xml:space="preserve">Općinski </w:t>
      </w:r>
      <w:r w:rsidR="002D62D5" w:rsidRPr="00756FF1">
        <w:rPr>
          <w:sz w:val="24"/>
          <w:szCs w:val="24"/>
          <w:lang w:val="hr-HR"/>
        </w:rPr>
        <w:t xml:space="preserve">građanski </w:t>
      </w:r>
      <w:r w:rsidR="00430383" w:rsidRPr="00756FF1">
        <w:rPr>
          <w:sz w:val="24"/>
          <w:szCs w:val="24"/>
          <w:lang w:val="hr-HR"/>
        </w:rPr>
        <w:t xml:space="preserve">sud u </w:t>
      </w:r>
      <w:r w:rsidR="002D62D5" w:rsidRPr="00756FF1">
        <w:rPr>
          <w:sz w:val="24"/>
          <w:szCs w:val="24"/>
          <w:lang w:val="hr-HR"/>
        </w:rPr>
        <w:t>Zagrebu, Zemljišnoknjižni odjel Zagreb</w:t>
      </w:r>
    </w:p>
    <w:p w:rsidRDefault="008A74D4" w:rsidP="00A268BB" w:rsidR="00A268BB" w:rsidRPr="00756FF1">
      <w:pPr>
        <w:jc w:val="both"/>
        <w:rPr>
          <w:sz w:val="24"/>
          <w:szCs w:val="24"/>
          <w:lang w:val="hr-HR"/>
        </w:rPr>
      </w:pPr>
      <w:r w:rsidRPr="00756FF1">
        <w:rPr>
          <w:sz w:val="24"/>
          <w:szCs w:val="24"/>
          <w:lang w:val="hr-HR"/>
        </w:rPr>
        <w:t xml:space="preserve">7. </w:t>
      </w:r>
      <w:r w:rsidR="00A268BB" w:rsidRPr="00756FF1">
        <w:rPr>
          <w:sz w:val="24"/>
          <w:szCs w:val="24"/>
          <w:lang w:val="hr-HR"/>
        </w:rPr>
        <w:t xml:space="preserve">e-oglasna ploča </w:t>
      </w:r>
    </w:p>
    <w:p w:rsidRDefault="007842A0" w:rsidR="007842A0" w:rsidRPr="00756FF1">
      <w:pPr>
        <w:rPr>
          <w:sz w:val="24"/>
          <w:szCs w:val="24"/>
          <w:lang w:val="hr-HR"/>
        </w:rPr>
      </w:pPr>
    </w:p>
    <w:sectPr w:rsidSect="00F0507A" w:rsidR="007842A0" w:rsidRPr="00756FF1">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07A" w:rsidP="00F0507A" w:rsidR="00F0507A">
      <w:r>
        <w:separator/>
      </w:r>
    </w:p>
  </w:endnote>
  <w:endnote w:id="0" w:type="continuationSeparator">
    <w:p w:rsidRDefault="00F0507A" w:rsidP="00F0507A" w:rsidR="00F050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07A" w:rsidP="00F0507A" w:rsidR="00F0507A">
      <w:r>
        <w:separator/>
      </w:r>
    </w:p>
  </w:footnote>
  <w:footnote w:id="0" w:type="continuationSeparator">
    <w:p w:rsidRDefault="00F0507A" w:rsidP="00F0507A" w:rsidR="00F050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2538576"/>
      <w:docPartObj>
        <w:docPartGallery w:val="Page Numbers (Top of Page)"/>
        <w:docPartUnique/>
      </w:docPartObj>
    </w:sdtPr>
    <w:sdtEndPr>
      <w:rPr>
        <w:sz w:val="24"/>
        <w:szCs w:val="24"/>
      </w:rPr>
    </w:sdtEndPr>
    <w:sdtContent>
      <w:p w:rsidRDefault="00F0507A" w:rsidR="00F0507A" w:rsidRPr="00F0507A">
        <w:pPr>
          <w:pStyle w:val="Zaglavlje"/>
          <w:jc w:val="center"/>
          <w:rPr>
            <w:sz w:val="24"/>
            <w:szCs w:val="24"/>
          </w:rPr>
        </w:pPr>
        <w:r w:rsidRPr="00F0507A">
          <w:rPr>
            <w:sz w:val="24"/>
            <w:szCs w:val="24"/>
          </w:rPr>
          <w:fldChar w:fldCharType="begin"/>
        </w:r>
        <w:r w:rsidRPr="00F0507A">
          <w:rPr>
            <w:sz w:val="24"/>
            <w:szCs w:val="24"/>
          </w:rPr>
          <w:instrText>PAGE   \* MERGEFORMAT</w:instrText>
        </w:r>
        <w:r w:rsidRPr="00F0507A">
          <w:rPr>
            <w:sz w:val="24"/>
            <w:szCs w:val="24"/>
          </w:rPr>
          <w:fldChar w:fldCharType="separate"/>
        </w:r>
        <w:r w:rsidR="00A32BDE" w:rsidRPr="00A32BDE">
          <w:rPr>
            <w:noProof/>
            <w:sz w:val="24"/>
            <w:szCs w:val="24"/>
            <w:lang w:val="hr-HR"/>
          </w:rPr>
          <w:t>5</w:t>
        </w:r>
        <w:r w:rsidRPr="00F0507A">
          <w:rPr>
            <w:sz w:val="24"/>
            <w:szCs w:val="24"/>
          </w:rPr>
          <w:fldChar w:fldCharType="end"/>
        </w:r>
      </w:p>
    </w:sdtContent>
  </w:sdt>
  <w:p w:rsidRDefault="00F0507A" w:rsidR="00F0507A">
    <w:pPr>
      <w:pStyle w:val="Zaglavlje"/>
    </w:pPr>
  </w:p>
  <w:p w:rsidRDefault="0015675E" w:rsidP="00F0507A" w:rsidR="00F0507A" w:rsidRPr="0015675E">
    <w:pPr>
      <w:pStyle w:val="Zaglavlje"/>
      <w:jc w:val="right"/>
      <w:rPr>
        <w:sz w:val="24"/>
        <w:szCs w:val="24"/>
        <w:lang w:val="hr-HR"/>
      </w:rPr>
    </w:pPr>
    <w:r w:rsidRPr="0015675E">
      <w:rPr>
        <w:sz w:val="24"/>
        <w:szCs w:val="24"/>
      </w:rPr>
      <w:t xml:space="preserve">87. St-1027/2019  </w:t>
    </w:r>
    <w:r w:rsidR="00F0507A" w:rsidRPr="0015675E">
      <w:rPr>
        <w:sz w:val="24"/>
        <w:szCs w:val="24"/>
        <w:lang w:val="hr-HR"/>
      </w:rPr>
      <w:t xml:space="preserve">  </w:t>
    </w:r>
  </w:p>
  <w:p w:rsidRDefault="00F0507A" w:rsidP="00F0507A" w:rsidR="00F0507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FD4A07"/>
    <w:multiLevelType w:val="hybridMultilevel"/>
    <w:tmpl w:val="38F807EE"/>
    <w:lvl w:tplc="A1F6FAAC"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8"/>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A268BB"/>
    <w:rsid w:val="000207CA"/>
    <w:rsid w:val="000F1AA7"/>
    <w:rsid w:val="0015675E"/>
    <w:rsid w:val="00233325"/>
    <w:rsid w:val="00242A8F"/>
    <w:rsid w:val="002D62D5"/>
    <w:rsid w:val="00371262"/>
    <w:rsid w:val="003933F7"/>
    <w:rsid w:val="00401E3C"/>
    <w:rsid w:val="00405F3F"/>
    <w:rsid w:val="00430383"/>
    <w:rsid w:val="0043057B"/>
    <w:rsid w:val="004A6CCB"/>
    <w:rsid w:val="004B58F0"/>
    <w:rsid w:val="004C5B98"/>
    <w:rsid w:val="004D1095"/>
    <w:rsid w:val="00501C4A"/>
    <w:rsid w:val="00511B8D"/>
    <w:rsid w:val="00597C13"/>
    <w:rsid w:val="005F06E8"/>
    <w:rsid w:val="00633342"/>
    <w:rsid w:val="00643C20"/>
    <w:rsid w:val="0065020F"/>
    <w:rsid w:val="00756FF1"/>
    <w:rsid w:val="0077199B"/>
    <w:rsid w:val="007842A0"/>
    <w:rsid w:val="007D3ED8"/>
    <w:rsid w:val="00871CA8"/>
    <w:rsid w:val="008A74D4"/>
    <w:rsid w:val="00957F7E"/>
    <w:rsid w:val="00A055EB"/>
    <w:rsid w:val="00A268BB"/>
    <w:rsid w:val="00A32BDE"/>
    <w:rsid w:val="00AC0A6B"/>
    <w:rsid w:val="00AD76D3"/>
    <w:rsid w:val="00AE1E1D"/>
    <w:rsid w:val="00B358D8"/>
    <w:rsid w:val="00B926D7"/>
    <w:rsid w:val="00B945DF"/>
    <w:rsid w:val="00C60946"/>
    <w:rsid w:val="00C65237"/>
    <w:rsid w:val="00CB5293"/>
    <w:rsid w:val="00CC558D"/>
    <w:rsid w:val="00D652BB"/>
    <w:rsid w:val="00D9017B"/>
    <w:rsid w:val="00DA5855"/>
    <w:rsid w:val="00DE042F"/>
    <w:rsid w:val="00DE76E6"/>
    <w:rsid w:val="00E71A9B"/>
    <w:rsid w:val="00EA408A"/>
    <w:rsid w:val="00F0507A"/>
    <w:rsid w:val="00F66CBD"/>
    <w:rsid w:val="00FC50F9"/>
    <w:rsid w:val="00FF5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C8DB0C1E-10CE-472B-AC28-143EE19E02C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uiPriority="0"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A268BB"/>
    <w:pPr>
      <w:overflowPunct w:val="false"/>
      <w:autoSpaceDE w:val="false"/>
      <w:autoSpaceDN w:val="false"/>
      <w:adjustRightInd w:val="false"/>
      <w:textAlignment w:val="baseline"/>
    </w:pPr>
    <w:rPr>
      <w:rFonts w:cs="Times New Roman" w:eastAsia="Times New Roman"/>
      <w:sz w:val="22"/>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A268BB"/>
    <w:pPr>
      <w:spacing w:after="120"/>
    </w:pPr>
  </w:style>
  <w:style w:customStyle="true" w:styleId="TijelotekstaChar" w:type="character">
    <w:name w:val="Tijelo teksta Char"/>
    <w:basedOn w:val="Zadanifontodlomka"/>
    <w:link w:val="Tijeloteksta"/>
    <w:rsid w:val="00A268BB"/>
    <w:rPr>
      <w:rFonts w:cs="Times New Roman" w:eastAsia="Times New Roman"/>
      <w:sz w:val="22"/>
      <w:szCs w:val="20"/>
      <w:lang w:eastAsia="hr-HR" w:val="en-GB"/>
    </w:rPr>
  </w:style>
  <w:style w:styleId="Odlomakpopisa" w:type="paragraph">
    <w:name w:val="List Paragraph"/>
    <w:basedOn w:val="Normal"/>
    <w:uiPriority w:val="34"/>
    <w:qFormat/>
    <w:rsid w:val="00A268BB"/>
    <w:pPr>
      <w:overflowPunct/>
      <w:autoSpaceDE/>
      <w:autoSpaceDN/>
      <w:adjustRightInd/>
      <w:ind w:left="720"/>
      <w:contextualSpacing/>
      <w:textAlignment w:val="auto"/>
    </w:pPr>
    <w:rPr>
      <w:sz w:val="24"/>
      <w:szCs w:val="24"/>
      <w:lang w:eastAsia="en-US" w:val="hr-HR"/>
    </w:rPr>
  </w:style>
  <w:style w:styleId="Zaglavlje" w:type="paragraph">
    <w:name w:val="header"/>
    <w:basedOn w:val="Normal"/>
    <w:link w:val="ZaglavljeChar"/>
    <w:uiPriority w:val="99"/>
    <w:unhideWhenUsed/>
    <w:rsid w:val="00F0507A"/>
    <w:pPr>
      <w:tabs>
        <w:tab w:pos="4536" w:val="center"/>
        <w:tab w:pos="9072" w:val="right"/>
      </w:tabs>
    </w:pPr>
  </w:style>
  <w:style w:customStyle="true" w:styleId="ZaglavljeChar" w:type="character">
    <w:name w:val="Zaglavlje Char"/>
    <w:basedOn w:val="Zadanifontodlomka"/>
    <w:link w:val="Zaglavlje"/>
    <w:uiPriority w:val="99"/>
    <w:rsid w:val="00F0507A"/>
    <w:rPr>
      <w:rFonts w:cs="Times New Roman" w:eastAsia="Times New Roman"/>
      <w:sz w:val="22"/>
      <w:szCs w:val="20"/>
      <w:lang w:eastAsia="hr-HR" w:val="en-GB"/>
    </w:rPr>
  </w:style>
  <w:style w:styleId="Podnoje" w:type="paragraph">
    <w:name w:val="footer"/>
    <w:basedOn w:val="Normal"/>
    <w:link w:val="PodnojeChar"/>
    <w:uiPriority w:val="99"/>
    <w:unhideWhenUsed/>
    <w:rsid w:val="00F0507A"/>
    <w:pPr>
      <w:tabs>
        <w:tab w:pos="4536" w:val="center"/>
        <w:tab w:pos="9072" w:val="right"/>
      </w:tabs>
    </w:pPr>
  </w:style>
  <w:style w:customStyle="true" w:styleId="PodnojeChar" w:type="character">
    <w:name w:val="Podnožje Char"/>
    <w:basedOn w:val="Zadanifontodlomka"/>
    <w:link w:val="Podnoje"/>
    <w:uiPriority w:val="99"/>
    <w:rsid w:val="00F0507A"/>
    <w:rPr>
      <w:rFonts w:cs="Times New Roman" w:eastAsia="Times New Roman"/>
      <w:sz w:val="22"/>
      <w:szCs w:val="20"/>
      <w:lang w:eastAsia="hr-HR" w:val="en-GB"/>
    </w:rPr>
  </w:style>
  <w:style w:styleId="Tekstbalonia" w:type="paragraph">
    <w:name w:val="Balloon Text"/>
    <w:basedOn w:val="Normal"/>
    <w:link w:val="TekstbaloniaChar"/>
    <w:uiPriority w:val="99"/>
    <w:semiHidden/>
    <w:unhideWhenUsed/>
    <w:rsid w:val="000207CA"/>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0207CA"/>
    <w:rPr>
      <w:rFonts w:cs="Segoe UI" w:eastAsia="Times New Roman" w:hAnsi="Segoe UI" w:ascii="Segoe UI"/>
      <w:sz w:val="18"/>
      <w:szCs w:val="18"/>
      <w:lang w:eastAsia="hr-HR" w:val="en-GB"/>
    </w:rPr>
  </w:style>
  <w:style w:styleId="Tekstrezerviranogmjesta" w:type="character">
    <w:name w:val="Placeholder Text"/>
    <w:basedOn w:val="Zadanifontodlomka"/>
    <w:uiPriority w:val="99"/>
    <w:semiHidden/>
    <w:rsid w:val="00A32BDE"/>
    <w:rPr>
      <w:color w:val="808080"/>
      <w:bdr w:space="0" w:sz="0" w:color="auto" w:val="none"/>
      <w:shd w:fill="auto" w:color="auto" w:val="clear"/>
    </w:rPr>
  </w:style>
  <w:style w:customStyle="true" w:styleId="eSPISCCParagraphDefaultFont" w:type="character">
    <w:name w:val="eSPIS_CC_Paragraph Default Font"/>
    <w:basedOn w:val="Zadanifontodlomka"/>
    <w:rsid w:val="00A32BD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32BD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32BD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2BDE"/>
    <w:rPr>
      <w:rFonts w:cs="Times New Roman" w:hAnsi="Times New Roman" w:ascii="Times New Roman"/>
      <w:b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1027</izvorni_sadrzaj>
    <derivirana_varijabla naziv="DomainObject.Predmet.Broj_1">1027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2019.</izvorni_sadrzaj>
    <derivirana_varijabla naziv="DomainObject.Predmet.DatumOsnivanja_1">24.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St-1027/2019</izvorni_sadrzaj>
    <derivirana_varijabla naziv="DomainObject.Predmet.OznakaBroj_1">St-1027/2019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TITAN CONSTRUCTA d.o.o. zastupanog po punomoćniku Irena Kelava</izvorni_sadrzaj>
    <derivirana_varijabla naziv="DomainObject.Predmet.ProtustrankaFormated_1">  TITAN CONSTRUCTA d.o.o. zastupanog po punomoćniku Irena Kelava</derivirana_varijabla>
  </DomainObject.Predmet.ProtustrankaFormated>
  <DomainObject.Predmet.ProtustrankaFormatedOIB>
    <izvorni_sadrzaj>  TITAN CONSTRUCTA d.o.o., OIB 89116114911 zastupanog po punomoćniku Irena Kelava</izvorni_sadrzaj>
    <derivirana_varijabla naziv="DomainObject.Predmet.ProtustrankaFormatedOIB_1">  TITAN CONSTRUCTA d.o.o., OIB 89116114911 zastupanog po punomoćniku Irena Kelava</derivirana_varijabla>
  </DomainObject.Predmet.ProtustrankaFormatedOIB>
  <DomainObject.Predmet.ProtustrankaFormatedWithAdress>
    <izvorni_sadrzaj> TITAN CONSTRUCTA d.o.o., Zeleni trg 6a, 10000 Zagreb zastupanog po punomoćniku Irena Kelava</izvorni_sadrzaj>
    <derivirana_varijabla naziv="DomainObject.Predmet.ProtustrankaFormatedWithAdress_1"> TITAN CONSTRUCTA d.o.o., Zeleni trg 6a, 10000 Zagreb zastupanog po punomoćniku Irena Kelava</derivirana_varijabla>
  </DomainObject.Predmet.ProtustrankaFormatedWithAdress>
  <DomainObject.Predmet.ProtustrankaFormatedWithAdressOIB>
    <izvorni_sadrzaj> TITAN CONSTRUCTA d.o.o., OIB 89116114911, Zeleni trg 6a, 10000 Zagreb zastupanog po punomoćniku Irena Kelava</izvorni_sadrzaj>
    <derivirana_varijabla naziv="DomainObject.Predmet.ProtustrankaFormatedWithAdressOIB_1"> TITAN CONSTRUCTA d.o.o., OIB 89116114911, Zeleni trg 6a, 10000 Zagreb zastupanog po punomoćniku Irena Kelava</derivirana_varijabla>
  </DomainObject.Predmet.ProtustrankaFormatedWithAdressOIB>
  <DomainObject.Predmet.ProtustrankaWithAdress>
    <izvorni_sadrzaj>TITAN CONSTRUCTA d.o.o. Zeleni trg 6a, 10000 Zagreb</izvorni_sadrzaj>
    <derivirana_varijabla naziv="DomainObject.Predmet.ProtustrankaWithAdress_1">TITAN CONSTRUCTA d.o.o. Zeleni trg 6a, 10000 Zagreb</derivirana_varijabla>
  </DomainObject.Predmet.ProtustrankaWithAdress>
  <DomainObject.Predmet.ProtustrankaWithAdressOIB>
    <izvorni_sadrzaj>TITAN CONSTRUCTA d.o.o., OIB 89116114911, Zeleni trg 6a, 10000 Zagreb</izvorni_sadrzaj>
    <derivirana_varijabla naziv="DomainObject.Predmet.ProtustrankaWithAdressOIB_1">TITAN CONSTRUCTA d.o.o., OIB 89116114911, Zeleni trg 6a, 10000 Zagreb</derivirana_varijabla>
  </DomainObject.Predmet.ProtustrankaWithAdressOIB>
  <DomainObject.Predmet.ProtustrankaNazivFormated>
    <izvorni_sadrzaj>TITAN CONSTRUCTA d.o.o.</izvorni_sadrzaj>
    <derivirana_varijabla naziv="DomainObject.Predmet.ProtustrankaNazivFormated_1">TITAN CONSTRUCTA d.o.o.</derivirana_varijabla>
  </DomainObject.Predmet.ProtustrankaNazivFormated>
  <DomainObject.Predmet.ProtustrankaNazivFormatedOIB>
    <izvorni_sadrzaj>TITAN CONSTRUCTA d.o.o., OIB 89116114911</izvorni_sadrzaj>
    <derivirana_varijabla naziv="DomainObject.Predmet.ProtustrankaNazivFormatedOIB_1">TITAN CONSTRUCTA d.o.o., OIB 89116114911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TITAN CONSTRUCTA d.o.o.; Caroline Elisabeth Mamić</izvorni_sadrzaj>
    <derivirana_varijabla naziv="DomainObject.Predmet.StrankaFormated_1">  TITAN CONSTRUCTA d.o.o.; Caroline Elisabeth Mamić</derivirana_varijabla>
  </DomainObject.Predmet.StrankaFormated>
  <DomainObject.Predmet.StrankaFormatedOIB>
    <izvorni_sadrzaj>  TITAN CONSTRUCTA d.o.o., OIB 89116114911; Caroline Elisabeth Mamić, OIB 11488438584</izvorni_sadrzaj>
    <derivirana_varijabla naziv="DomainObject.Predmet.StrankaFormatedOIB_1">  TITAN CONSTRUCTA d.o.o., OIB 89116114911; Caroline Elisabeth Mamić, OIB 11488438584</derivirana_varijabla>
  </DomainObject.Predmet.StrankaFormatedOIB>
  <DomainObject.Predmet.StrankaFormatedWithAdress>
    <izvorni_sadrzaj> TITAN CONSTRUCTA d.o.o., Zeleni trg 6a, 10000 Zagreb; Caroline Elisabeth Mamić, Podvršje 20, 10000 Zagreb</izvorni_sadrzaj>
    <derivirana_varijabla naziv="DomainObject.Predmet.StrankaFormatedWithAdress_1"> TITAN CONSTRUCTA d.o.o., Zeleni trg 6a, 10000 Zagreb; Caroline Elisabeth Mamić, Podvršje 20, 10000 Zagreb</derivirana_varijabla>
  </DomainObject.Predmet.StrankaFormatedWithAdress>
  <DomainObject.Predmet.StrankaFormatedWithAdressOIB>
    <izvorni_sadrzaj> TITAN CONSTRUCTA d.o.o., OIB 89116114911, Zeleni trg 6a, 10000 Zagreb; Caroline Elisabeth Mamić, OIB 11488438584, Podvršje 20, 10000 Zagreb</izvorni_sadrzaj>
    <derivirana_varijabla naziv="DomainObject.Predmet.StrankaFormatedWithAdressOIB_1"> TITAN CONSTRUCTA d.o.o., OIB 89116114911, Zeleni trg 6a, 10000 Zagreb; Caroline Elisabeth Mamić, OIB 11488438584, Podvršje 20, 10000 Zagreb</derivirana_varijabla>
  </DomainObject.Predmet.StrankaFormatedWithAdressOIB>
  <DomainObject.Predmet.StrankaWithAdress>
    <izvorni_sadrzaj>TITAN CONSTRUCTA d.o.o. Zeleni trg 6a,10000 Zagreb,Caroline Elisabeth Mamić Podvršje 20,10000 Zagreb</izvorni_sadrzaj>
    <derivirana_varijabla naziv="DomainObject.Predmet.StrankaWithAdress_1">TITAN CONSTRUCTA d.o.o. Zeleni trg 6a,10000 Zagreb,Caroline Elisabeth Mamić Podvršje 20,10000 Zagreb</derivirana_varijabla>
  </DomainObject.Predmet.StrankaWithAdress>
  <DomainObject.Predmet.StrankaWithAdressOIB>
    <izvorni_sadrzaj>TITAN CONSTRUCTA d.o.o., OIB 89116114911, Zeleni trg 6a,10000 Zagreb,Caroline Elisabeth Mamić, OIB 11488438584, Podvršje 20,10000 Zagreb</izvorni_sadrzaj>
    <derivirana_varijabla naziv="DomainObject.Predmet.StrankaWithAdressOIB_1">TITAN CONSTRUCTA d.o.o., OIB 89116114911, Zeleni trg 6a,10000 Zagreb,Caroline Elisabeth Mamić, OIB 11488438584, Podvršje 20,10000 Zagreb</derivirana_varijabla>
  </DomainObject.Predmet.StrankaWithAdressOIB>
  <DomainObject.Predmet.StrankaNazivFormated>
    <izvorni_sadrzaj>TITAN CONSTRUCTA d.o.o.,Caroline Elisabeth Mamić</izvorni_sadrzaj>
    <derivirana_varijabla naziv="DomainObject.Predmet.StrankaNazivFormated_1">TITAN CONSTRUCTA d.o.o.,Caroline Elisabeth Mamić</derivirana_varijabla>
  </DomainObject.Predmet.StrankaNazivFormated>
  <DomainObject.Predmet.StrankaNazivFormatedOIB>
    <izvorni_sadrzaj>TITAN CONSTRUCTA d.o.o., OIB 89116114911,Caroline Elisabeth Mamić, OIB 11488438584</izvorni_sadrzaj>
    <derivirana_varijabla naziv="DomainObject.Predmet.StrankaNazivFormatedOIB_1">TITAN CONSTRUCTA d.o.o., OIB 89116114911,Caroline Elisabeth Mamić, OIB 11488438584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TITAN CONSTRUCTA d.o.o.</item>
      <item>Caroline Elisabeth Mamić</item>
    </izvorni_sadrzaj>
    <derivirana_varijabla naziv="DomainObject.Predmet.StrankaListFormated_1">
      <item>TITAN CONSTRUCTA d.o.o.</item>
      <item>Caroline Elisabeth Mamić</item>
    </derivirana_varijabla>
  </DomainObject.Predmet.StrankaListFormated>
  <DomainObject.Predmet.StrankaListFormatedOIB>
    <izvorni_sadrzaj>
      <item>TITAN CONSTRUCTA d.o.o., OIB 89116114911</item>
      <item>Caroline Elisabeth Mamić, OIB 11488438584</item>
    </izvorni_sadrzaj>
    <derivirana_varijabla naziv="DomainObject.Predmet.StrankaListFormatedOIB_1">
      <item>TITAN CONSTRUCTA d.o.o., OIB 89116114911</item>
      <item>Caroline Elisabeth Mamić, OIB 11488438584</item>
    </derivirana_varijabla>
  </DomainObject.Predmet.StrankaListFormatedOIB>
  <DomainObject.Predmet.StrankaListFormatedWithAdress>
    <izvorni_sadrzaj>
      <item>TITAN CONSTRUCTA d.o.o., Zeleni trg 6a, 10000 Zagreb</item>
      <item>Caroline Elisabeth Mamić, Podvršje 20, 10000 Zagreb</item>
    </izvorni_sadrzaj>
    <derivirana_varijabla naziv="DomainObject.Predmet.StrankaListFormatedWithAdress_1">
      <item>TITAN CONSTRUCTA d.o.o., Zeleni trg 6a, 10000 Zagreb</item>
      <item>Caroline Elisabeth Mamić, Podvršje 20, 10000 Zagreb</item>
    </derivirana_varijabla>
  </DomainObject.Predmet.StrankaListFormatedWithAdress>
  <DomainObject.Predmet.StrankaListFormatedWithAdressOIB>
    <izvorni_sadrzaj>
      <item>TITAN CONSTRUCTA d.o.o., OIB 89116114911, Zeleni trg 6a, 10000 Zagreb</item>
      <item>Caroline Elisabeth Mamić, OIB 11488438584, Podvršje 20, 10000 Zagreb</item>
    </izvorni_sadrzaj>
    <derivirana_varijabla naziv="DomainObject.Predmet.StrankaListFormatedWithAdressOIB_1">
      <item>TITAN CONSTRUCTA d.o.o., OIB 89116114911, Zeleni trg 6a, 10000 Zagreb</item>
      <item>Caroline Elisabeth Mamić, OIB 11488438584, Podvršje 20, 10000 Zagreb</item>
    </derivirana_varijabla>
  </DomainObject.Predmet.StrankaListFormatedWithAdressOIB>
  <DomainObject.Predmet.StrankaListNazivFormated>
    <izvorni_sadrzaj>
      <item>TITAN CONSTRUCTA d.o.o.</item>
      <item>Caroline Elisabeth Mamić</item>
    </izvorni_sadrzaj>
    <derivirana_varijabla naziv="DomainObject.Predmet.StrankaListNazivFormated_1">
      <item>TITAN CONSTRUCTA d.o.o.</item>
      <item>Caroline Elisabeth Mamić</item>
    </derivirana_varijabla>
  </DomainObject.Predmet.StrankaListNazivFormated>
  <DomainObject.Predmet.StrankaListNazivFormatedOIB>
    <izvorni_sadrzaj>
      <item>TITAN CONSTRUCTA d.o.o., OIB 89116114911</item>
      <item>Caroline Elisabeth Mamić, OIB 11488438584</item>
    </izvorni_sadrzaj>
    <derivirana_varijabla naziv="DomainObject.Predmet.StrankaListNazivFormatedOIB_1">
      <item>TITAN CONSTRUCTA d.o.o., OIB 89116114911</item>
      <item>Caroline Elisabeth Mamić, OIB 11488438584</item>
    </derivirana_varijabla>
  </DomainObject.Predmet.StrankaListNazivFormatedOIB>
  <DomainObject.Predmet.ProtuStrankaListFormated>
    <izvorni_sadrzaj>
      <item>TITAN CONSTRUCTA d.o.o. zastupanog po punomoćniku Irena Kelava</item>
    </izvorni_sadrzaj>
    <derivirana_varijabla naziv="DomainObject.Predmet.ProtuStrankaListFormated_1">
      <item>TITAN CONSTRUCTA d.o.o. zastupanog po punomoćniku Irena Kelava</item>
    </derivirana_varijabla>
  </DomainObject.Predmet.ProtuStrankaListFormated>
  <DomainObject.Predmet.ProtuStrankaListFormatedOIB>
    <izvorni_sadrzaj>
      <item>TITAN CONSTRUCTA d.o.o., OIB 89116114911 zastupanog po punomoćniku Irena Kelava</item>
    </izvorni_sadrzaj>
    <derivirana_varijabla naziv="DomainObject.Predmet.ProtuStrankaListFormatedOIB_1">
      <item>TITAN CONSTRUCTA d.o.o., OIB 89116114911 zastupanog po punomoćniku Irena Kelava</item>
    </derivirana_varijabla>
  </DomainObject.Predmet.ProtuStrankaListFormatedOIB>
  <DomainObject.Predmet.ProtuStrankaListFormatedWithAdress>
    <izvorni_sadrzaj>
      <item>TITAN CONSTRUCTA d.o.o., Zeleni trg 6a, 10000 Zagreb zastupanog po punomoćniku Irena Kelava</item>
    </izvorni_sadrzaj>
    <derivirana_varijabla naziv="DomainObject.Predmet.ProtuStrankaListFormatedWithAdress_1">
      <item>TITAN CONSTRUCTA d.o.o., Zeleni trg 6a, 10000 Zagreb zastupanog po punomoćniku Irena Kelava</item>
    </derivirana_varijabla>
  </DomainObject.Predmet.ProtuStrankaListFormatedWithAdress>
  <DomainObject.Predmet.ProtuStrankaListFormatedWithAdressOIB>
    <izvorni_sadrzaj>
      <item>TITAN CONSTRUCTA d.o.o., OIB 89116114911, Zeleni trg 6a, 10000 Zagreb zastupanog po punomoćniku Irena Kelava</item>
    </izvorni_sadrzaj>
    <derivirana_varijabla naziv="DomainObject.Predmet.ProtuStrankaListFormatedWithAdressOIB_1">
      <item>TITAN CONSTRUCTA d.o.o., OIB 89116114911, Zeleni trg 6a, 10000 Zagreb zastupanog po punomoćniku Irena Kelava</item>
    </derivirana_varijabla>
  </DomainObject.Predmet.ProtuStrankaListFormatedWithAdressOIB>
  <DomainObject.Predmet.ProtuStrankaListNazivFormated>
    <izvorni_sadrzaj>
      <item>TITAN CONSTRUCTA d.o.o.</item>
    </izvorni_sadrzaj>
    <derivirana_varijabla naziv="DomainObject.Predmet.ProtuStrankaListNazivFormated_1">
      <item>TITAN CONSTRUCTA d.o.o.</item>
    </derivirana_varijabla>
  </DomainObject.Predmet.ProtuStrankaListNazivFormated>
  <DomainObject.Predmet.ProtuStrankaListNazivFormatedOIB>
    <izvorni_sadrzaj>
      <item>TITAN CONSTRUCTA d.o.o., OIB 89116114911</item>
    </izvorni_sadrzaj>
    <derivirana_varijabla naziv="DomainObject.Predmet.ProtuStrankaListNazivFormatedOIB_1">
      <item>TITAN CONSTRUCTA d.o.o., OIB 89116114911</item>
    </derivirana_varijabla>
  </DomainObject.Predmet.ProtuStrankaListNazivFormatedOIB>
  <DomainObject.Predmet.OstaliListFormated>
    <izvorni_sadrzaj>
      <item>Irena Kelava punomoćnik sudionika u postupku TITAN CONSTRUCTA d.o.o.</item>
    </izvorni_sadrzaj>
    <derivirana_varijabla naziv="DomainObject.Predmet.OstaliListFormated_1">
      <item>Irena Kelava punomoćnik sudionika u postupku TITAN CONSTRUCTA d.o.o.</item>
    </derivirana_varijabla>
  </DomainObject.Predmet.OstaliListFormated>
  <DomainObject.Predmet.OstaliListFormatedOIB>
    <izvorni_sadrzaj>
      <item>Irena Kelava, OIB 65378158056 punomoćnik sudionika u postupku TITAN CONSTRUCTA d.o.o.</item>
    </izvorni_sadrzaj>
    <derivirana_varijabla naziv="DomainObject.Predmet.OstaliListFormatedOIB_1">
      <item>Irena Kelava, OIB 65378158056 punomoćnik sudionika u postupku TITAN CONSTRUCTA d.o.o.</item>
    </derivirana_varijabla>
  </DomainObject.Predmet.OstaliListFormatedOIB>
  <DomainObject.Predmet.OstaliListFormatedWithAdress>
    <izvorni_sadrzaj>
      <item>Irena Kelava, Gredička 23, 10000 Zagreb punomoćnik sudionika u postupku TITAN CONSTRUCTA d.o.o.</item>
    </izvorni_sadrzaj>
    <derivirana_varijabla naziv="DomainObject.Predmet.OstaliListFormatedWithAdress_1">
      <item>Irena Kelava, Gredička 23, 10000 Zagreb punomoćnik sudionika u postupku TITAN CONSTRUCTA d.o.o.</item>
    </derivirana_varijabla>
  </DomainObject.Predmet.OstaliListFormatedWithAdress>
  <DomainObject.Predmet.OstaliListFormatedWithAdressOIB>
    <izvorni_sadrzaj>
      <item>Irena Kelava, OIB 65378158056, Gredička 23, 10000 Zagreb punomoćnik sudionika u postupku TITAN CONSTRUCTA d.o.o.</item>
    </izvorni_sadrzaj>
    <derivirana_varijabla naziv="DomainObject.Predmet.OstaliListFormatedWithAdressOIB_1">
      <item>Irena Kelava, OIB 65378158056, Gredička 23, 10000 Zagreb punomoćnik sudionika u postupku TITAN CONSTRUCTA d.o.o.</item>
    </derivirana_varijabla>
  </DomainObject.Predmet.OstaliListFormatedWithAdressOIB>
  <DomainObject.Predmet.OstaliListNazivFormated>
    <izvorni_sadrzaj>
      <item>Irena Kelava</item>
    </izvorni_sadrzaj>
    <derivirana_varijabla naziv="DomainObject.Predmet.OstaliListNazivFormated_1">
      <item>Irena Kelava</item>
    </derivirana_varijabla>
  </DomainObject.Predmet.OstaliListNazivFormated>
  <DomainObject.Predmet.OstaliListNazivFormatedOIB>
    <izvorni_sadrzaj>
      <item>Irena Kelava, OIB 65378158056</item>
    </izvorni_sadrzaj>
    <derivirana_varijabla naziv="DomainObject.Predmet.OstaliListNazivFormatedOIB_1">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TITAN CONSTRUCTA d.o.o. i dr.</izvorni_sadrzaj>
    <derivirana_varijabla naziv="DomainObject.Predmet.StrankaIDrugi_1">TITAN CONSTRUCTA d.o.o. i dr.</derivirana_varijabla>
  </DomainObject.Predmet.StrankaIDrugi>
  <DomainObject.Predmet.ProtustrankaIDrugi>
    <izvorni_sadrzaj>TITAN CONSTRUCTA d.o.o.</izvorni_sadrzaj>
    <derivirana_varijabla naziv="DomainObject.Predmet.ProtustrankaIDrugi_1">TITAN CONSTRUCTA d.o.o.</derivirana_varijabla>
  </DomainObject.Predmet.ProtustrankaIDrugi>
  <DomainObject.Predmet.StrankaIDrugiAdressOIB>
    <izvorni_sadrzaj>TITAN CONSTRUCTA d.o.o., OIB 89116114911, Zeleni trg 6a, 10000 Zagreb i dr.</izvorni_sadrzaj>
    <derivirana_varijabla naziv="DomainObject.Predmet.StrankaIDrugiAdressOIB_1">TITAN CONSTRUCTA d.o.o., OIB 89116114911, Zeleni trg 6a, 10000 Zagreb i dr.</derivirana_varijabla>
  </DomainObject.Predmet.StrankaIDrugiAdressOIB>
  <DomainObject.Predmet.ProtustrankaIDrugiAdressOIB>
    <izvorni_sadrzaj>TITAN CONSTRUCTA d.o.o., OIB 89116114911, Zeleni trg 6a, 10000 Zagreb</izvorni_sadrzaj>
    <derivirana_varijabla naziv="DomainObject.Predmet.ProtustrankaIDrugiAdressOIB_1">TITAN CONSTRUCTA d.o.o., OIB 89116114911, Zeleni trg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TITAN CONSTRUCTA d.o.o.</item>
      <item>TITAN CONSTRUCTA d.o.o.</item>
      <item>Caroline Elisabeth Mamić</item>
      <item>Irena Kelava</item>
    </izvorni_sadrzaj>
    <derivirana_varijabla naziv="DomainObject.Predmet.SudioniciListNaziv_1">
      <item>TITAN CONSTRUCTA d.o.o.</item>
      <item>TITAN CONSTRUCTA d.o.o.</item>
      <item>Caroline Elisabeth Mamić</item>
      <item>Irena Kelava</item>
    </derivirana_varijabla>
  </DomainObject.Predmet.SudioniciListNaziv>
  <DomainObject.Predmet.SudioniciListAdressOIB>
    <izvorni_sadrzaj>
      <item>TITAN CONSTRUCTA d.o.o., OIB 89116114911, Zeleni trg 6a,10000 Zagreb</item>
      <item>TITAN CONSTRUCTA d.o.o., OIB 89116114911, Zeleni trg 6a,10000 Zagreb</item>
      <item>Caroline Elisabeth Mamić, OIB 11488438584, Podvršje 20,10000 Zagreb</item>
      <item>Irena Kelava, OIB 65378158056, Gredička 23,10000 Zagreb</item>
    </izvorni_sadrzaj>
    <derivirana_varijabla naziv="DomainObject.Predmet.SudioniciListAdressOIB_1">
      <item>TITAN CONSTRUCTA d.o.o., OIB 89116114911, Zeleni trg 6a,10000 Zagreb</item>
      <item>TITAN CONSTRUCTA d.o.o., OIB 89116114911, Zeleni trg 6a,10000 Zagreb</item>
      <item>Caroline Elisabeth Mamić, OIB 11488438584, Podvršje 20,10000 Zagreb</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89116114911</item>
      <item>, OIB 89116114911</item>
      <item>, OIB 11488438584</item>
      <item>, OIB 65378158056</item>
    </izvorni_sadrzaj>
    <derivirana_varijabla naziv="DomainObject.Predmet.SudioniciListNazivOIB_1">
      <item>, OIB 89116114911</item>
      <item>, OIB 89116114911</item>
      <item>, OIB 11488438584</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svibnja 2019.</izvorni_sadrzaj>
    <derivirana_varijabla naziv="DomainObject.PredzadnjaOdlukaIzPredmeta.DatumDonosenjaOdluke_1">14. svibnja 2019.</derivirana_varijabla>
  </DomainObject.PredzadnjaOdlukaIzPredmeta.DatumDonosenjaOdluke>
  <DomainObject.PredzadnjaOdlukaIzPredmeta.Oznaka>
    <izvorni_sadrzaj>St-1027/2019-9</izvorni_sadrzaj>
    <derivirana_varijabla naziv="DomainObject.PredzadnjaOdlukaIzPredmeta.Oznaka_1">St-1027/2019-9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5</properties:Pages>
  <properties:Words>1805</properties:Words>
  <properties:Characters>9941</properties:Characters>
  <properties:Lines>211</properties:Lines>
  <properties:Paragraphs>60</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2019-05-27T10:59:00Z</dcterms:created>
  <dc:creator>Marija Bakula Vugrinec</dc:creator>
  <dc:description/>
  <cp:keywords/>
  <cp:lastModifiedBy>Marija Bakula Vugrinec</cp:lastModifiedBy>
  <cp:lastPrinted>2019-05-29T10:40:00Z</cp:lastPrinted>
  <dcterms:modified xmlns:xsi="http://www.w3.org/2001/XMLSchema-instance" xsi:type="dcterms:W3CDTF">2019-05-29T11:15:00Z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 otvaranje predstečajnog postupka - nekretnine.docx)</vt:lpwstr>
  </prop:property>
  <prop:property name="CC_coloring" pid="4" fmtid="{D5CDD505-2E9C-101B-9397-08002B2CF9AE}">
    <vt:bool>false</vt:bool>
  </prop:property>
  <prop:property name="BrojStranica" pid="5" fmtid="{D5CDD505-2E9C-101B-9397-08002B2CF9AE}">
    <vt:i4>5</vt:i4>
  </prop:property>
</prop:Properties>
</file>