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af67" w14:paraId="f37af67" w:rsidRDefault="00F37094" w:rsidP="00542C33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2F37A9">
        <w:t>6/18</w:t>
      </w:r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 xml:space="preserve">u pojedincu, povodom prijedloga </w:t>
      </w:r>
      <w:r w:rsidR="002F37A9">
        <w:t>Goran Njegovan</w:t>
      </w:r>
      <w:r w:rsidR="00542C33">
        <w:t xml:space="preserve"> </w:t>
      </w:r>
      <w:r>
        <w:t xml:space="preserve">iz </w:t>
      </w:r>
      <w:r w:rsidR="00234ECB">
        <w:t xml:space="preserve">Zagreba, </w:t>
      </w:r>
      <w:r w:rsidR="002F37A9">
        <w:t xml:space="preserve">Ulica Nikole </w:t>
      </w:r>
      <w:proofErr w:type="spellStart"/>
      <w:r w:rsidR="002F37A9">
        <w:t>Tomašića</w:t>
      </w:r>
      <w:proofErr w:type="spellEnd"/>
      <w:r w:rsidR="002F37A9">
        <w:t xml:space="preserve"> 1</w:t>
      </w:r>
      <w:r>
        <w:t xml:space="preserve">, OIB: </w:t>
      </w:r>
      <w:r w:rsidR="002F37A9">
        <w:t>71381066186</w:t>
      </w:r>
      <w:r w:rsidR="00E51CA4">
        <w:t xml:space="preserve">, 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r w:rsidR="002F37A9">
        <w:t>Goran</w:t>
      </w:r>
      <w:r w:rsidR="002F37A9">
        <w:t xml:space="preserve"> Njegovan iz Zagreba, Ulica Nikole </w:t>
      </w:r>
      <w:proofErr w:type="spellStart"/>
      <w:r w:rsidR="002F37A9">
        <w:t>Tomašića</w:t>
      </w:r>
      <w:proofErr w:type="spellEnd"/>
      <w:r w:rsidR="002F37A9">
        <w:t xml:space="preserve"> 1, OIB: 71381066186</w:t>
      </w:r>
      <w:r>
        <w:t xml:space="preserve">, dana </w:t>
      </w:r>
      <w:r w:rsidR="002F37A9">
        <w:t>15. lipnja 2018. godine</w:t>
      </w:r>
      <w:r>
        <w:t>, objavljuje</w:t>
      </w:r>
    </w:p>
    <w:p w:rsidRDefault="00F37094" w:rsidP="00542C33" w:rsidR="00F37094">
      <w:pPr>
        <w:pStyle w:val="Bezproreda"/>
        <w:jc w:val="both"/>
      </w:pPr>
    </w:p>
    <w:p w:rsidRDefault="00F37094" w:rsidP="00542C33" w:rsidR="00F37094">
      <w:pPr>
        <w:pStyle w:val="Bezproreda"/>
        <w:jc w:val="both"/>
      </w:pP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2F37A9" w:rsidP="00542C33" w:rsidR="00542C33" w:rsidRPr="00542C33">
      <w:pPr>
        <w:spacing w:after="0"/>
        <w:jc w:val="center"/>
        <w:rPr>
          <w:b/>
        </w:rPr>
      </w:pPr>
      <w:r>
        <w:rPr>
          <w:b/>
        </w:rPr>
        <w:t>12. rujna</w:t>
      </w:r>
      <w:r w:rsidR="006F2490">
        <w:rPr>
          <w:b/>
        </w:rPr>
        <w:t xml:space="preserve"> 2018</w:t>
      </w:r>
      <w:r w:rsidR="00234ECB" w:rsidRPr="00542C33">
        <w:rPr>
          <w:b/>
        </w:rPr>
        <w:t xml:space="preserve">. u </w:t>
      </w:r>
      <w:r>
        <w:rPr>
          <w:b/>
        </w:rPr>
        <w:t>9,00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F37094" w:rsidP="00542C33" w:rsidR="00234ECB">
      <w:pPr>
        <w:pStyle w:val="Bezproreda"/>
        <w:jc w:val="both"/>
      </w:pPr>
      <w:r>
        <w:tab/>
      </w:r>
      <w:r w:rsidR="00E51CA4">
        <w:t xml:space="preserve">- </w:t>
      </w:r>
      <w:r w:rsidR="002F37A9">
        <w:t xml:space="preserve">VIPNET d.o.o. </w:t>
      </w:r>
    </w:p>
    <w:p w:rsidRDefault="002F37A9" w:rsidP="00542C33" w:rsidR="002F37A9">
      <w:pPr>
        <w:pStyle w:val="Bezproreda"/>
        <w:jc w:val="both"/>
      </w:pPr>
      <w:r>
        <w:tab/>
        <w:t>- Matija Šulentić</w:t>
      </w:r>
    </w:p>
    <w:p w:rsidRDefault="002F37A9" w:rsidP="002F37A9" w:rsidR="002F37A9">
      <w:pPr>
        <w:pStyle w:val="Bezproreda"/>
        <w:ind w:firstLine="708"/>
        <w:jc w:val="both"/>
      </w:pPr>
      <w:r>
        <w:t>- HT d.d.</w:t>
      </w:r>
    </w:p>
    <w:p w:rsidRDefault="002F37A9" w:rsidP="002F37A9" w:rsidR="002F37A9">
      <w:pPr>
        <w:pStyle w:val="Bezproreda"/>
        <w:ind w:firstLine="708"/>
        <w:jc w:val="both"/>
      </w:pPr>
      <w:r>
        <w:t>- Ministarstvo financija</w:t>
      </w:r>
    </w:p>
    <w:p w:rsidRDefault="002F37A9" w:rsidP="002F37A9" w:rsidR="002F37A9">
      <w:pPr>
        <w:pStyle w:val="Bezproreda"/>
        <w:ind w:firstLine="708"/>
        <w:jc w:val="both"/>
      </w:pPr>
      <w:r>
        <w:t xml:space="preserve">- B2 Kapital d.o.o. </w:t>
      </w:r>
    </w:p>
    <w:p w:rsidRDefault="002F37A9" w:rsidP="002F37A9" w:rsidR="002F37A9">
      <w:pPr>
        <w:pStyle w:val="Bezproreda"/>
        <w:ind w:firstLine="708"/>
        <w:jc w:val="both"/>
      </w:pPr>
      <w:r>
        <w:t xml:space="preserve">- Željko </w:t>
      </w:r>
      <w:proofErr w:type="spellStart"/>
      <w:r>
        <w:t>Tomaško</w:t>
      </w:r>
      <w:proofErr w:type="spellEnd"/>
    </w:p>
    <w:p w:rsidRDefault="002F37A9" w:rsidP="002F37A9" w:rsidR="002F37A9">
      <w:pPr>
        <w:pStyle w:val="Bezproreda"/>
        <w:ind w:firstLine="708"/>
        <w:jc w:val="both"/>
      </w:pPr>
      <w:r>
        <w:t xml:space="preserve">- </w:t>
      </w:r>
      <w:proofErr w:type="spellStart"/>
      <w:r>
        <w:t>Kromopol</w:t>
      </w:r>
      <w:proofErr w:type="spellEnd"/>
      <w:r>
        <w:t xml:space="preserve"> d.o.o. </w:t>
      </w:r>
    </w:p>
    <w:p w:rsidRDefault="002F37A9" w:rsidP="002F37A9" w:rsidR="002F37A9">
      <w:pPr>
        <w:pStyle w:val="Bezproreda"/>
        <w:ind w:firstLine="708"/>
        <w:jc w:val="both"/>
      </w:pPr>
      <w:r>
        <w:t>- FINA</w:t>
      </w:r>
    </w:p>
    <w:p w:rsidRDefault="00542C33" w:rsidP="00542C33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542C33" w:rsidR="00234ECB">
      <w:pPr>
        <w:pStyle w:val="Bezproreda"/>
        <w:jc w:val="both"/>
      </w:pPr>
      <w:r>
        <w:tab/>
        <w:t>- D</w:t>
      </w:r>
      <w:r w:rsidR="00234ECB">
        <w:t xml:space="preserve">užnik - potrošač </w:t>
      </w:r>
      <w:r w:rsidR="002F37A9">
        <w:t>Goran</w:t>
      </w:r>
      <w:r w:rsidR="002F37A9">
        <w:t xml:space="preserve"> Njegovan iz Zagreba, Ulica Nikole </w:t>
      </w:r>
      <w:proofErr w:type="spellStart"/>
      <w:r w:rsidR="002F37A9">
        <w:t>Tomašića</w:t>
      </w:r>
      <w:proofErr w:type="spellEnd"/>
      <w:r w:rsidR="002F37A9">
        <w:t xml:space="preserve"> 1, OIB: 71381066186</w:t>
      </w:r>
    </w:p>
    <w:p w:rsidRDefault="00234ECB" w:rsidP="00542C33" w:rsidR="00542C33">
      <w:pPr>
        <w:pStyle w:val="Bezproreda"/>
        <w:jc w:val="both"/>
      </w:pPr>
      <w:r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lastRenderedPageBreak/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2F37A9">
        <w:t>15. lipnja 2018. godine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2F37A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>Iva</w:t>
      </w:r>
      <w:r w:rsidR="00A1663E" w:rsidRPr="00D97FEC">
        <w:t xml:space="preserve"> Žutelija Krešić</w:t>
      </w:r>
      <w:r w:rsidR="002F37A9">
        <w:t>, v.r.</w:t>
      </w:r>
    </w:p>
    <w:p w:rsidRDefault="002F37A9" w:rsidP="00A1663E" w:rsidR="002F37A9">
      <w:pPr>
        <w:jc w:val="center"/>
      </w:pPr>
    </w:p>
    <w:p w:rsidRDefault="002F37A9" w:rsidP="00A1663E" w:rsidR="002F37A9">
      <w:pPr>
        <w:jc w:val="center"/>
      </w:pPr>
    </w:p>
    <w:p w:rsidRDefault="002F37A9" w:rsidP="00C6527C" w:rsidR="002F37A9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2F37A9" w:rsidP="00C6527C" w:rsidR="002F37A9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A1663E" w:rsidP="00A1663E" w:rsidR="00A1663E" w:rsidRPr="00D97FEC">
      <w:pPr>
        <w:jc w:val="center"/>
      </w:pPr>
      <w:r w:rsidRPr="00D97FEC">
        <w:t xml:space="preserve"> </w:t>
      </w:r>
    </w:p>
    <w:p w:rsidRDefault="00542C33" w:rsidP="00542C33" w:rsidR="00542C33">
      <w:pPr>
        <w:pStyle w:val="Bezproreda"/>
        <w:jc w:val="both"/>
      </w:pPr>
      <w:bookmarkStart w:name="_GoBack" w:id="0"/>
      <w:bookmarkEnd w:id="0"/>
    </w:p>
    <w:sectPr w:rsidSect="002E11F5" w:rsidR="00542C3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D3C" w:rsidP="002E11F5" w:rsidR="00B33D3C">
      <w:pPr>
        <w:spacing w:after="0"/>
      </w:pPr>
      <w:r>
        <w:separator/>
      </w:r>
    </w:p>
  </w:endnote>
  <w:endnote w:id="0" w:type="continuationSeparator">
    <w:p w:rsidRDefault="00B33D3C" w:rsidP="002E11F5" w:rsidR="00B33D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D3C" w:rsidP="002E11F5" w:rsidR="00B33D3C">
      <w:pPr>
        <w:spacing w:after="0"/>
      </w:pPr>
      <w:r>
        <w:separator/>
      </w:r>
    </w:p>
  </w:footnote>
  <w:footnote w:id="0" w:type="continuationSeparator">
    <w:p w:rsidRDefault="00B33D3C" w:rsidP="002E11F5" w:rsidR="00B33D3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2F37A9">
          <w:t>6/18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A33F28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9269F"/>
    <w:rsid w:val="001C6EC9"/>
    <w:rsid w:val="00234ECB"/>
    <w:rsid w:val="002B7B52"/>
    <w:rsid w:val="002E11F5"/>
    <w:rsid w:val="002F37A9"/>
    <w:rsid w:val="00302438"/>
    <w:rsid w:val="00463FA7"/>
    <w:rsid w:val="004815A1"/>
    <w:rsid w:val="004B3529"/>
    <w:rsid w:val="00542C33"/>
    <w:rsid w:val="006B7896"/>
    <w:rsid w:val="006C3DF3"/>
    <w:rsid w:val="006F2490"/>
    <w:rsid w:val="00760ED3"/>
    <w:rsid w:val="00896E51"/>
    <w:rsid w:val="008C1FB1"/>
    <w:rsid w:val="008F6181"/>
    <w:rsid w:val="009257F8"/>
    <w:rsid w:val="00A1663E"/>
    <w:rsid w:val="00A24D4A"/>
    <w:rsid w:val="00A33F28"/>
    <w:rsid w:val="00AD5562"/>
    <w:rsid w:val="00B31AA2"/>
    <w:rsid w:val="00B33D3C"/>
    <w:rsid w:val="00CA45AB"/>
    <w:rsid w:val="00DB62EA"/>
    <w:rsid w:val="00DF2B22"/>
    <w:rsid w:val="00E51CA4"/>
    <w:rsid w:val="00E54287"/>
    <w:rsid w:val="00F11B64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F35B1-095A-4F1F-BEEE-A8ED90405B1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2127</properties:Characters>
  <properties:Lines>17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2018-06-15T06:55:00Z</dcterms:created>
  <dc:creator>Veronika Kolačko</dc:creator>
  <cp:lastModifiedBy>Nataša Perić</cp:lastModifiedBy>
  <cp:lastPrinted>2018-06-15T06:55:00Z</cp:lastPrinted>
  <dcterms:modified xmlns:xsi="http://www.w3.org/2001/XMLSchema-instance" xsi:type="dcterms:W3CDTF">2018-06-15T07:04:00Z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