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b39b" w14:paraId="507b39b" w:rsidRDefault="00AE382F" w:rsidP="00250235" w:rsidR="00250235" w:rsidRPr="00250235">
      <w:pPr>
        <w15:collapsed w:val="false"/>
      </w:pPr>
      <w:bookmarkStart w:name="_GoBack" w:id="0"/>
      <w:bookmarkEnd w:id="0"/>
      <w:r>
        <w:t xml:space="preserve">           </w:t>
      </w:r>
      <w:r w:rsidR="00250235"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250235" w:rsidRPr="00D77E52">
        <w:t xml:space="preserve">povodom prijedloga </w:t>
      </w:r>
      <w:r w:rsidR="00A51391" w:rsidRPr="009B76F3">
        <w:t xml:space="preserve">predlagatelja-dužnika </w:t>
      </w:r>
      <w:r w:rsidR="00A51391">
        <w:t>CENTAR ZA STRANE JEZIKE d.o.o. Split, Trg Republike 2, OIB: 65717117335</w:t>
      </w:r>
      <w:r w:rsidR="00A51391" w:rsidRPr="009B76F3">
        <w:t xml:space="preserve">, kojeg zastupa punomoćnik </w:t>
      </w:r>
      <w:r w:rsidR="00A51391">
        <w:t>Tomislav Krka, odvjetnik u Splitu</w:t>
      </w:r>
      <w:r w:rsidR="00A51391" w:rsidRPr="009B76F3">
        <w:t>, za otvaranje stečajnog postupka nad tim istim trgovačkim društvom kao dužnikom</w:t>
      </w:r>
      <w:r w:rsidR="00851B35" w:rsidRPr="002A517D">
        <w:t>,</w:t>
      </w:r>
      <w:r w:rsidR="007C46CF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250235">
        <w:rPr>
          <w:rFonts w:eastAsiaTheme="minorHAnsi"/>
          <w:lang w:eastAsia="en-US"/>
        </w:rPr>
        <w:t>1</w:t>
      </w:r>
      <w:r w:rsidR="007C46CF">
        <w:rPr>
          <w:rFonts w:eastAsiaTheme="minorHAnsi"/>
          <w:lang w:eastAsia="en-US"/>
        </w:rPr>
        <w:t>5</w:t>
      </w:r>
      <w:r w:rsidR="00250235">
        <w:rPr>
          <w:rFonts w:eastAsiaTheme="minorHAnsi"/>
          <w:lang w:eastAsia="en-US"/>
        </w:rPr>
        <w:t>. rujna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A51391">
        <w:t>CENTAR ZA STRANE JEZIKE d.o.o. Split, Trg Republike 2, OIB: 65717117335</w:t>
      </w:r>
      <w:r w:rsidR="00A51391" w:rsidRPr="009B76F3">
        <w:t>,</w:t>
      </w:r>
      <w:r>
        <w:t xml:space="preserve"> </w:t>
      </w:r>
      <w:r w:rsidR="00D44207">
        <w:t>da u roku od 15 dana nakon proteka osmog dana od objave ovog poziva na mrežnoj stranici e-Oglasna ploča sudova</w:t>
      </w:r>
      <w:r w:rsidR="00685519">
        <w:t>, solidarno predujme iznos od 20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A51391">
        <w:t>144</w:t>
      </w:r>
      <w:r w:rsidR="00250235">
        <w:t>/2014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E91578" w:rsidP="00E91578" w:rsidR="00E91578" w:rsidRPr="00E91578"/>
    <w:p w:rsidRDefault="00A51391" w:rsidP="0065129A" w:rsidR="00772D95">
      <w:pPr>
        <w:ind w:firstLine="720"/>
        <w:jc w:val="both"/>
      </w:pPr>
      <w:r>
        <w:rPr>
          <w:szCs w:val="20"/>
        </w:rPr>
        <w:t>Predlagatelj</w:t>
      </w:r>
      <w:r w:rsidR="00D44207">
        <w:rPr>
          <w:szCs w:val="20"/>
        </w:rPr>
        <w:t xml:space="preserve"> </w:t>
      </w:r>
      <w:r>
        <w:t>CENTAR ZA STRANE JEZIKE d.o.o. Split, Trg Republike 2, OIB: 65717117335, podnio je</w:t>
      </w:r>
      <w:r w:rsidR="00772D95" w:rsidRPr="00772D95">
        <w:rPr>
          <w:szCs w:val="20"/>
        </w:rPr>
        <w:t xml:space="preserve"> ovom sudu</w:t>
      </w:r>
      <w:r w:rsidR="00772D95">
        <w:rPr>
          <w:szCs w:val="20"/>
        </w:rPr>
        <w:t xml:space="preserve"> dana </w:t>
      </w:r>
      <w:r>
        <w:rPr>
          <w:szCs w:val="20"/>
        </w:rPr>
        <w:t>26. rujna</w:t>
      </w:r>
      <w:r w:rsidR="00851B35">
        <w:rPr>
          <w:szCs w:val="20"/>
        </w:rPr>
        <w:t xml:space="preserve"> 201</w:t>
      </w:r>
      <w:r w:rsidR="00250235">
        <w:rPr>
          <w:szCs w:val="20"/>
        </w:rPr>
        <w:t>4</w:t>
      </w:r>
      <w:r w:rsidR="00772D95">
        <w:rPr>
          <w:szCs w:val="20"/>
        </w:rPr>
        <w:t>. godine</w:t>
      </w:r>
      <w:r w:rsidR="00772D95" w:rsidRPr="00772D95">
        <w:rPr>
          <w:szCs w:val="20"/>
        </w:rPr>
        <w:t xml:space="preserve"> prijedlog za otvaranje stečajnog postupka nad </w:t>
      </w:r>
      <w:r>
        <w:rPr>
          <w:szCs w:val="20"/>
        </w:rPr>
        <w:t>tim trgovačkim društvom.</w:t>
      </w:r>
    </w:p>
    <w:p w:rsidRDefault="00A51391" w:rsidP="003D46DE" w:rsidR="00A51391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U prijedlogu se navodi da </w:t>
      </w:r>
      <w:r w:rsidR="00772D95">
        <w:rPr>
          <w:szCs w:val="20"/>
        </w:rPr>
        <w:t xml:space="preserve">dužnik </w:t>
      </w:r>
      <w:r>
        <w:rPr>
          <w:szCs w:val="20"/>
        </w:rPr>
        <w:t>ne obavlja djelatnost, a žiroračun mu je blokiran. Prema Potvrdi FINA-e Split od 4. rujna 2014. godine na žiroračunu tvrtke da je navedeno 167 dana neprekidne blokade, s tim da na dan izdavanja te Potvrde postoje nepodmirene obveze z iznosu od 88.518,18 kn. Dužnik da je nesposoban za plaćanje jer ne ispunjava svoje dospjele novčane obveze. Budući da dužnik nema nikakve imovine koja bi ušla u stečajnu masu, odnosno nema imovine iz koje bi se namirili troškovi stečajnog postupka, predloženo je donijeti rješenje o istodobnom otvaranju i zaključenju stečajnog postupka.</w:t>
      </w:r>
    </w:p>
    <w:p w:rsidRDefault="00E91578" w:rsidP="003D46DE" w:rsidR="00E91578">
      <w:pPr>
        <w:spacing w:before="240"/>
        <w:ind w:firstLine="720"/>
        <w:jc w:val="both"/>
        <w:rPr>
          <w:szCs w:val="20"/>
        </w:rPr>
      </w:pPr>
    </w:p>
    <w:p w:rsidRDefault="00772D95" w:rsidP="00E91578" w:rsidR="00D91D95">
      <w:pPr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Povodom podnesenog prijed</w:t>
      </w:r>
      <w:r>
        <w:rPr>
          <w:szCs w:val="20"/>
        </w:rPr>
        <w:t>loga, ovaj sud je rješenjem poslovni broj 11.St-</w:t>
      </w:r>
      <w:r w:rsidR="00A51391">
        <w:rPr>
          <w:szCs w:val="20"/>
        </w:rPr>
        <w:t>144</w:t>
      </w:r>
      <w:r w:rsidR="00250235">
        <w:rPr>
          <w:szCs w:val="20"/>
        </w:rPr>
        <w:t>/2014</w:t>
      </w:r>
      <w:r w:rsidR="00BE2A6D">
        <w:rPr>
          <w:szCs w:val="20"/>
        </w:rPr>
        <w:t xml:space="preserve"> </w:t>
      </w:r>
      <w:r w:rsidRPr="00772D95">
        <w:rPr>
          <w:szCs w:val="20"/>
        </w:rPr>
        <w:t>od</w:t>
      </w:r>
      <w:r w:rsidR="00BE2A6D">
        <w:rPr>
          <w:szCs w:val="20"/>
        </w:rPr>
        <w:t xml:space="preserve"> </w:t>
      </w:r>
      <w:r w:rsidR="00250235">
        <w:rPr>
          <w:szCs w:val="20"/>
        </w:rPr>
        <w:t>1</w:t>
      </w:r>
      <w:r w:rsidR="00A51391">
        <w:rPr>
          <w:szCs w:val="20"/>
        </w:rPr>
        <w:t>8</w:t>
      </w:r>
      <w:r w:rsidR="00250235">
        <w:rPr>
          <w:szCs w:val="20"/>
        </w:rPr>
        <w:t>. lipnja</w:t>
      </w:r>
      <w:r>
        <w:rPr>
          <w:szCs w:val="20"/>
        </w:rPr>
        <w:t xml:space="preserve"> 2015</w:t>
      </w:r>
      <w:r w:rsidR="00BE2A6D">
        <w:rPr>
          <w:szCs w:val="20"/>
        </w:rPr>
        <w:t>. godine</w:t>
      </w:r>
      <w:r w:rsidRPr="00772D95">
        <w:rPr>
          <w:szCs w:val="20"/>
        </w:rPr>
        <w:t xml:space="preserve"> pokrenuo prethodni postupak te je određeno ročište radi izjašnjenja o podnesenom prijedlogu.</w:t>
      </w:r>
      <w:r w:rsidR="00A51391">
        <w:rPr>
          <w:szCs w:val="20"/>
        </w:rPr>
        <w:t xml:space="preserve"> Istim rješenjem dužniku je </w:t>
      </w:r>
      <w:r w:rsidR="009F0D8F">
        <w:rPr>
          <w:szCs w:val="20"/>
        </w:rPr>
        <w:t>određena mjera osiguranja postavljanjem</w:t>
      </w:r>
      <w:r w:rsidR="00A51391">
        <w:rPr>
          <w:szCs w:val="20"/>
        </w:rPr>
        <w:t xml:space="preserve"> privremen</w:t>
      </w:r>
      <w:r w:rsidR="009F0D8F">
        <w:rPr>
          <w:szCs w:val="20"/>
        </w:rPr>
        <w:t>e</w:t>
      </w:r>
      <w:r w:rsidR="00A51391">
        <w:rPr>
          <w:szCs w:val="20"/>
        </w:rPr>
        <w:t xml:space="preserve"> stečajn</w:t>
      </w:r>
      <w:r w:rsidR="009F0D8F">
        <w:rPr>
          <w:szCs w:val="20"/>
        </w:rPr>
        <w:t>e</w:t>
      </w:r>
      <w:r w:rsidR="00A51391">
        <w:rPr>
          <w:szCs w:val="20"/>
        </w:rPr>
        <w:t xml:space="preserve"> upraviteljic</w:t>
      </w:r>
      <w:r w:rsidR="009F0D8F">
        <w:rPr>
          <w:szCs w:val="20"/>
        </w:rPr>
        <w:t>e</w:t>
      </w:r>
      <w:r w:rsidR="00A51391">
        <w:rPr>
          <w:szCs w:val="20"/>
        </w:rPr>
        <w:t xml:space="preserve"> </w:t>
      </w:r>
      <w:r w:rsidR="009F0D8F">
        <w:rPr>
          <w:szCs w:val="20"/>
        </w:rPr>
        <w:t>Mira Hajdić iz Splita, a određeno je i to da dužnik može raspolagati samo uz prethodnu suglasnost privremene stečajne upraviteljice. Privremenoj stečajnoj upraviteljici naloženo je da zaštiti i održi imovinu dužnika, pregleda poslovne knjige i poslovnu dokumentaciju dužnika, kao stručna osoba ispita postoji li razlog za otvaranje stečajnog postupka te posebno da ispita mogu li se imovinom dužnika pokriti troškovi stečajnog postupka.</w:t>
      </w:r>
    </w:p>
    <w:p w:rsidRDefault="00E91578" w:rsidP="00E91578" w:rsidR="00E91578">
      <w:pPr>
        <w:ind w:firstLine="720"/>
        <w:jc w:val="both"/>
        <w:rPr>
          <w:szCs w:val="20"/>
        </w:rPr>
      </w:pPr>
    </w:p>
    <w:p w:rsidRDefault="009F0D8F" w:rsidP="009F0D8F" w:rsidR="00D44207" w:rsidRPr="009F0D8F">
      <w:pPr>
        <w:ind w:firstLine="720"/>
        <w:jc w:val="both"/>
        <w:rPr>
          <w:szCs w:val="20"/>
        </w:rPr>
      </w:pPr>
      <w:r w:rsidRPr="00772D95">
        <w:rPr>
          <w:szCs w:val="20"/>
        </w:rPr>
        <w:t>Iz javnobilježnički ovjerovljenog prokaznog popisa imovne, kojeg je dužnik dostavi</w:t>
      </w:r>
      <w:r>
        <w:rPr>
          <w:szCs w:val="20"/>
        </w:rPr>
        <w:t>o sudu dana 17. lipnja 2015. godine</w:t>
      </w:r>
      <w:r w:rsidRPr="00772D95">
        <w:rPr>
          <w:szCs w:val="20"/>
        </w:rPr>
        <w:t>, također je razvidno da dužnik u svom vlasništvu nema nikakve imovine.</w:t>
      </w:r>
    </w:p>
    <w:p w:rsidRDefault="00D44207" w:rsidP="00D44207" w:rsidR="00D44207">
      <w:pPr>
        <w:ind w:firstLine="720"/>
        <w:jc w:val="both"/>
        <w:rPr>
          <w:szCs w:val="20"/>
        </w:rPr>
      </w:pPr>
    </w:p>
    <w:p w:rsidRDefault="00D44207" w:rsidP="00D44207" w:rsidR="00D44207">
      <w:pPr>
        <w:ind w:firstLine="720"/>
        <w:jc w:val="both"/>
        <w:rPr>
          <w:szCs w:val="20"/>
        </w:rPr>
      </w:pPr>
      <w:r>
        <w:rPr>
          <w:szCs w:val="20"/>
        </w:rPr>
        <w:t>Iz izviješća privremene stečajne upraviteljice</w:t>
      </w:r>
      <w:r w:rsidR="009F0D8F">
        <w:rPr>
          <w:szCs w:val="20"/>
        </w:rPr>
        <w:t xml:space="preserve"> zaprimljenog kod ovoga suda dana 24. kolovoza 2015. godine</w:t>
      </w:r>
      <w:r>
        <w:rPr>
          <w:szCs w:val="20"/>
        </w:rPr>
        <w:t xml:space="preserve"> proizlazi da dužnik nema zaposlenih osoba, a iz bruto bilance da proizlazi slijedeća knjigovodstvena vrijednost imovine dužnika:</w:t>
      </w:r>
    </w:p>
    <w:p w:rsidRDefault="00D44207" w:rsidP="00D44207" w:rsidR="00D44207">
      <w:pPr>
        <w:pStyle w:val="Odlomakpopisa"/>
        <w:numPr>
          <w:ilvl w:val="0"/>
          <w:numId w:val="11"/>
        </w:numPr>
        <w:jc w:val="both"/>
        <w:rPr>
          <w:szCs w:val="20"/>
        </w:rPr>
      </w:pPr>
      <w:r>
        <w:rPr>
          <w:szCs w:val="20"/>
        </w:rPr>
        <w:t>potraživanja od kupaca u iznosu od 11.693,00 kn</w:t>
      </w:r>
    </w:p>
    <w:p w:rsidRDefault="00D44207" w:rsidP="00D44207" w:rsidR="00D44207">
      <w:pPr>
        <w:pStyle w:val="Odlomakpopisa"/>
        <w:numPr>
          <w:ilvl w:val="0"/>
          <w:numId w:val="11"/>
        </w:numPr>
        <w:jc w:val="both"/>
        <w:rPr>
          <w:szCs w:val="20"/>
        </w:rPr>
      </w:pPr>
      <w:r>
        <w:rPr>
          <w:szCs w:val="20"/>
        </w:rPr>
        <w:t>potraživanja od države u iznosu od 3.040,00 kn</w:t>
      </w:r>
    </w:p>
    <w:p w:rsidRDefault="00D44207" w:rsidP="00D44207" w:rsidR="00D44207">
      <w:pPr>
        <w:pStyle w:val="Odlomakpopisa"/>
        <w:numPr>
          <w:ilvl w:val="0"/>
          <w:numId w:val="11"/>
        </w:numPr>
        <w:jc w:val="both"/>
        <w:rPr>
          <w:szCs w:val="20"/>
        </w:rPr>
      </w:pPr>
      <w:r>
        <w:rPr>
          <w:szCs w:val="20"/>
        </w:rPr>
        <w:t>sitni inventar u iznosu od 56.832,00 kn,</w:t>
      </w:r>
    </w:p>
    <w:p w:rsidRDefault="00D44207" w:rsidP="00D44207" w:rsidR="00D44207">
      <w:pPr>
        <w:jc w:val="both"/>
        <w:rPr>
          <w:szCs w:val="20"/>
        </w:rPr>
      </w:pPr>
      <w:r>
        <w:rPr>
          <w:szCs w:val="20"/>
        </w:rPr>
        <w:t>odnosno, sveukupna vrijednost imovine u iznosu od 71.565,00 kn.</w:t>
      </w:r>
    </w:p>
    <w:p w:rsidRDefault="00D44207" w:rsidP="00D44207" w:rsidR="00D44207">
      <w:pPr>
        <w:jc w:val="both"/>
        <w:rPr>
          <w:szCs w:val="20"/>
        </w:rPr>
      </w:pPr>
    </w:p>
    <w:p w:rsidRDefault="00D44207" w:rsidP="00D44207" w:rsidR="009B5AFC">
      <w:pPr>
        <w:jc w:val="both"/>
        <w:rPr>
          <w:szCs w:val="20"/>
        </w:rPr>
      </w:pPr>
      <w:r>
        <w:rPr>
          <w:szCs w:val="20"/>
        </w:rPr>
        <w:tab/>
        <w:t>Društvo da nema</w:t>
      </w:r>
      <w:r w:rsidR="004B7353">
        <w:rPr>
          <w:szCs w:val="20"/>
        </w:rPr>
        <w:t xml:space="preserve"> dugotrajne materijalne imovine, potraživanja od kupaca da su sva u zastari i da ih je potrebno knjigovodstveno otpisati jer su nenaplativa. Potraživanja od države da realno ne postoje te da se iznosi pretplate za doprinose nisu knjigovodstveno uskladili s dugovanjima za tu svrhu. Sitni inventar, knjige koje su nabavljene u svrhu održavanja nastave također da nisu knjigovodstveno otpisane i isknjižene, iako u naravi više ne postoje</w:t>
      </w:r>
      <w:r w:rsidR="009B5AFC">
        <w:rPr>
          <w:szCs w:val="20"/>
        </w:rPr>
        <w:t>. U odnosu na obveze društva, iste da su iskazane kao:</w:t>
      </w:r>
    </w:p>
    <w:p w:rsidRDefault="009B5AFC" w:rsidP="009B5AFC" w:rsidR="009B5AFC">
      <w:pPr>
        <w:pStyle w:val="Odlomakpopisa"/>
        <w:numPr>
          <w:ilvl w:val="0"/>
          <w:numId w:val="11"/>
        </w:numPr>
        <w:jc w:val="both"/>
        <w:rPr>
          <w:szCs w:val="20"/>
        </w:rPr>
      </w:pPr>
      <w:r>
        <w:rPr>
          <w:szCs w:val="20"/>
        </w:rPr>
        <w:t>obveze za kratkoročne pozajmice u iznosu od 14.639,00 kn</w:t>
      </w:r>
    </w:p>
    <w:p w:rsidRDefault="009B5AFC" w:rsidP="009B5AFC" w:rsidR="009B5AFC">
      <w:pPr>
        <w:pStyle w:val="Odlomakpopisa"/>
        <w:numPr>
          <w:ilvl w:val="0"/>
          <w:numId w:val="11"/>
        </w:numPr>
        <w:jc w:val="both"/>
        <w:rPr>
          <w:szCs w:val="20"/>
        </w:rPr>
      </w:pPr>
      <w:r>
        <w:rPr>
          <w:szCs w:val="20"/>
        </w:rPr>
        <w:t>obveze prema dobavljačima u iznosu od 341.169,00 kn</w:t>
      </w:r>
    </w:p>
    <w:p w:rsidRDefault="009B5AFC" w:rsidP="009B5AFC" w:rsidR="009B5AFC">
      <w:pPr>
        <w:pStyle w:val="Odlomakpopisa"/>
        <w:numPr>
          <w:ilvl w:val="0"/>
          <w:numId w:val="11"/>
        </w:numPr>
        <w:jc w:val="both"/>
        <w:rPr>
          <w:szCs w:val="20"/>
        </w:rPr>
      </w:pPr>
      <w:r>
        <w:rPr>
          <w:szCs w:val="20"/>
        </w:rPr>
        <w:t>obveze za poreze, doprinose i slična davanja u iznosu od 76.855,00 kn</w:t>
      </w:r>
    </w:p>
    <w:p w:rsidRDefault="009B5AFC" w:rsidP="009B5AFC" w:rsidR="009B5AFC">
      <w:pPr>
        <w:pStyle w:val="Odlomakpopisa"/>
        <w:numPr>
          <w:ilvl w:val="0"/>
          <w:numId w:val="11"/>
        </w:numPr>
        <w:jc w:val="both"/>
        <w:rPr>
          <w:szCs w:val="20"/>
        </w:rPr>
      </w:pPr>
      <w:r>
        <w:rPr>
          <w:szCs w:val="20"/>
        </w:rPr>
        <w:t xml:space="preserve">dugoročne obveze prema bankarskim institucijama u iznosu od 341.891,00 kn, </w:t>
      </w:r>
    </w:p>
    <w:p w:rsidRDefault="009B5AFC" w:rsidP="009B5AFC" w:rsidR="009B5AFC">
      <w:pPr>
        <w:jc w:val="both"/>
        <w:rPr>
          <w:szCs w:val="20"/>
        </w:rPr>
      </w:pPr>
      <w:r w:rsidRPr="009B5AFC">
        <w:rPr>
          <w:szCs w:val="20"/>
        </w:rPr>
        <w:t xml:space="preserve">odnosno </w:t>
      </w:r>
      <w:r>
        <w:rPr>
          <w:szCs w:val="20"/>
        </w:rPr>
        <w:t>sveukupne obveze da iznose 774.554,00 kn. Dužnik da nema obveza prema zaposlenicima.</w:t>
      </w:r>
    </w:p>
    <w:p w:rsidRDefault="009B5AFC" w:rsidP="009B5AFC" w:rsidR="009B5AFC">
      <w:pPr>
        <w:jc w:val="both"/>
        <w:rPr>
          <w:szCs w:val="20"/>
        </w:rPr>
      </w:pPr>
    </w:p>
    <w:p w:rsidRDefault="009B5AFC" w:rsidP="009B5AFC" w:rsidR="009B5AFC">
      <w:pPr>
        <w:jc w:val="both"/>
        <w:rPr>
          <w:szCs w:val="20"/>
        </w:rPr>
      </w:pPr>
      <w:r>
        <w:rPr>
          <w:szCs w:val="20"/>
        </w:rPr>
        <w:tab/>
        <w:t>Iz knjigovodstvenih podataka, dakle, da proizlazi da su obveze društva na dan 21.12.2014. godine veće od imovine iskazane u bilanci društva te da gubitak društva premašuje upisani temeljni kapital za 605.600,00 kn.</w:t>
      </w:r>
    </w:p>
    <w:p w:rsidRDefault="009B5AFC" w:rsidP="009B5AFC" w:rsidR="009B5AFC">
      <w:pPr>
        <w:jc w:val="both"/>
        <w:rPr>
          <w:szCs w:val="20"/>
        </w:rPr>
      </w:pPr>
    </w:p>
    <w:p w:rsidRDefault="009B5AFC" w:rsidP="009B5AFC" w:rsidR="009B5AFC">
      <w:pPr>
        <w:jc w:val="both"/>
        <w:rPr>
          <w:szCs w:val="20"/>
        </w:rPr>
      </w:pPr>
      <w:r>
        <w:rPr>
          <w:szCs w:val="20"/>
        </w:rPr>
        <w:tab/>
        <w:t xml:space="preserve">Privremena stečajna upraviteljica u svom izviješću </w:t>
      </w:r>
      <w:r w:rsidR="00155603">
        <w:rPr>
          <w:szCs w:val="20"/>
        </w:rPr>
        <w:t>zaključuje da je uvidom u poslovne knjige i evidenciju dužnika utvrdila da je društvo steklo uvjete za otvaranje stečajnog postupka, ali da  imovina društva nije dovoljna ni za namirenje troškova stečajnog postupka (koje predviđa u iznosu od oko 20.000,00 kn), točnije da društvo nema nikakve imovine radi čega smatra da su ispunjeni uvjeti za otvaranje i istovremeno zaključenje stečajnog postupka</w:t>
      </w:r>
      <w:r w:rsidR="00D91D95">
        <w:rPr>
          <w:szCs w:val="20"/>
        </w:rPr>
        <w:t>.</w:t>
      </w:r>
    </w:p>
    <w:p w:rsidRDefault="00D91D95" w:rsidP="009B5AFC" w:rsidR="00D91D95">
      <w:pPr>
        <w:jc w:val="both"/>
        <w:rPr>
          <w:szCs w:val="20"/>
        </w:rPr>
      </w:pPr>
    </w:p>
    <w:p w:rsidRDefault="009F0D8F" w:rsidP="009F0D8F" w:rsidR="009F0D8F" w:rsidRPr="009F0D8F">
      <w:pPr>
        <w:ind w:firstLine="720"/>
        <w:jc w:val="both"/>
        <w:rPr>
          <w:rFonts w:cstheme="minorBidi" w:eastAsiaTheme="minorHAnsi"/>
          <w:lang w:eastAsia="en-US"/>
        </w:rPr>
      </w:pPr>
      <w:r w:rsidRPr="00772D95">
        <w:rPr>
          <w:szCs w:val="20"/>
        </w:rPr>
        <w:t xml:space="preserve">Na ročištu održanom </w:t>
      </w:r>
      <w:r>
        <w:rPr>
          <w:szCs w:val="20"/>
        </w:rPr>
        <w:t>dana 28. kolovoza 2015</w:t>
      </w:r>
      <w:r w:rsidRPr="00772D95">
        <w:rPr>
          <w:szCs w:val="20"/>
        </w:rPr>
        <w:t>.</w:t>
      </w:r>
      <w:r>
        <w:rPr>
          <w:szCs w:val="20"/>
        </w:rPr>
        <w:t xml:space="preserve"> godine zakonska zastupnica dužnika izjavila je da je suglas</w:t>
      </w:r>
      <w:r w:rsidRPr="00772D95">
        <w:rPr>
          <w:szCs w:val="20"/>
        </w:rPr>
        <w:t>n</w:t>
      </w:r>
      <w:r>
        <w:rPr>
          <w:szCs w:val="20"/>
        </w:rPr>
        <w:t>a</w:t>
      </w:r>
      <w:r w:rsidRPr="00772D95">
        <w:rPr>
          <w:szCs w:val="20"/>
        </w:rPr>
        <w:t xml:space="preserve"> s</w:t>
      </w:r>
      <w:r>
        <w:rPr>
          <w:szCs w:val="20"/>
        </w:rPr>
        <w:t>a prijedlogom za otvaranje</w:t>
      </w:r>
      <w:r w:rsidRPr="00772D95">
        <w:rPr>
          <w:szCs w:val="20"/>
        </w:rPr>
        <w:t xml:space="preserve"> stečajnog postupka</w:t>
      </w:r>
      <w:r>
        <w:rPr>
          <w:szCs w:val="20"/>
        </w:rPr>
        <w:t xml:space="preserve"> nad dužnikom te da priznaje postojanje stečajnog razloga. Ista je u svom iskazu navela,</w:t>
      </w:r>
      <w:r w:rsidRPr="00772D95">
        <w:rPr>
          <w:szCs w:val="20"/>
        </w:rPr>
        <w:t xml:space="preserve"> a nakon što je prethodno upozoren</w:t>
      </w:r>
      <w:r>
        <w:rPr>
          <w:szCs w:val="20"/>
        </w:rPr>
        <w:t>a</w:t>
      </w:r>
      <w:r w:rsidRPr="00772D95">
        <w:rPr>
          <w:szCs w:val="20"/>
        </w:rPr>
        <w:t xml:space="preserve"> na dužnost kazivanja istine i posljedice davanja lažnog iskaza,</w:t>
      </w:r>
      <w:r>
        <w:rPr>
          <w:szCs w:val="20"/>
        </w:rPr>
        <w:t xml:space="preserve"> da </w:t>
      </w:r>
      <w:r>
        <w:rPr>
          <w:rFonts w:cstheme="minorBidi" w:eastAsiaTheme="minorHAnsi"/>
          <w:lang w:eastAsia="en-US"/>
        </w:rPr>
        <w:t>je</w:t>
      </w:r>
      <w:r w:rsidRPr="00A51391">
        <w:rPr>
          <w:rFonts w:cstheme="minorBidi" w:eastAsiaTheme="minorHAnsi"/>
          <w:lang w:eastAsia="en-US"/>
        </w:rPr>
        <w:t xml:space="preserve"> slušala izvješće privremene stečajne upraviteljice Mire Hajdić sa kojim se u cijelosti slaže</w:t>
      </w:r>
      <w:r>
        <w:rPr>
          <w:rFonts w:cstheme="minorBidi" w:eastAsiaTheme="minorHAnsi"/>
          <w:lang w:eastAsia="en-US"/>
        </w:rPr>
        <w:t xml:space="preserve"> i načelno </w:t>
      </w:r>
      <w:r>
        <w:rPr>
          <w:rFonts w:cstheme="minorBidi" w:eastAsiaTheme="minorHAnsi"/>
          <w:lang w:eastAsia="en-US"/>
        </w:rPr>
        <w:lastRenderedPageBreak/>
        <w:t>nema</w:t>
      </w:r>
      <w:r w:rsidRPr="00A51391">
        <w:rPr>
          <w:rFonts w:cstheme="minorBidi" w:eastAsiaTheme="minorHAnsi"/>
          <w:lang w:eastAsia="en-US"/>
        </w:rPr>
        <w:t xml:space="preserve"> što posebno dodati vezano za njezina utvrđenja. Društvo</w:t>
      </w:r>
      <w:r>
        <w:rPr>
          <w:rFonts w:cstheme="minorBidi" w:eastAsiaTheme="minorHAnsi"/>
          <w:lang w:eastAsia="en-US"/>
        </w:rPr>
        <w:t xml:space="preserve"> da</w:t>
      </w:r>
      <w:r w:rsidRPr="00A51391">
        <w:rPr>
          <w:rFonts w:cstheme="minorBidi" w:eastAsiaTheme="minorHAnsi"/>
          <w:lang w:eastAsia="en-US"/>
        </w:rPr>
        <w:t xml:space="preserve"> nema nikakve imovine, a kao što je to navedeno i u prokaznom popisu imovine kojeg </w:t>
      </w:r>
      <w:r>
        <w:rPr>
          <w:rFonts w:cstheme="minorBidi" w:eastAsiaTheme="minorHAnsi"/>
          <w:lang w:eastAsia="en-US"/>
        </w:rPr>
        <w:t>je</w:t>
      </w:r>
      <w:r w:rsidRPr="00A51391">
        <w:rPr>
          <w:rFonts w:cstheme="minorBidi" w:eastAsiaTheme="minorHAnsi"/>
          <w:lang w:eastAsia="en-US"/>
        </w:rPr>
        <w:t xml:space="preserve"> ranije dostavila u sudski spis.</w:t>
      </w:r>
    </w:p>
    <w:p w:rsidRDefault="009F0D8F" w:rsidP="009B5AFC" w:rsidR="009F0D8F">
      <w:pPr>
        <w:jc w:val="both"/>
        <w:rPr>
          <w:szCs w:val="20"/>
        </w:rPr>
      </w:pPr>
    </w:p>
    <w:p w:rsidRDefault="00D91D95" w:rsidP="009F0D8F" w:rsidR="00D91D95" w:rsidRPr="009B5AFC">
      <w:pPr>
        <w:ind w:firstLine="720"/>
        <w:jc w:val="both"/>
        <w:rPr>
          <w:szCs w:val="20"/>
        </w:rPr>
      </w:pPr>
      <w:r>
        <w:rPr>
          <w:szCs w:val="20"/>
        </w:rPr>
        <w:t xml:space="preserve">Na </w:t>
      </w:r>
      <w:r w:rsidR="009F0D8F">
        <w:rPr>
          <w:szCs w:val="20"/>
        </w:rPr>
        <w:t>istom ročištu,</w:t>
      </w:r>
      <w:r>
        <w:rPr>
          <w:szCs w:val="20"/>
        </w:rPr>
        <w:t xml:space="preserve"> privremena stečajna upraviteljica ustrajala je u svom prijedlogu da se vjerovnici </w:t>
      </w:r>
      <w:r w:rsidR="003A4327">
        <w:rPr>
          <w:szCs w:val="20"/>
        </w:rPr>
        <w:t>koji imaju interes da se stečajni postupak otvori i provede pozovu na solidarnu uplatu predujma u ukupnom iznosu od 20.000,00 k</w:t>
      </w:r>
      <w:r w:rsidR="00171EB5">
        <w:rPr>
          <w:szCs w:val="20"/>
        </w:rPr>
        <w:t>n navodeći da se ti troškovi odnose na materijalne troškove oglašavanja u „Narodnim novinama“, troškove stečajnog upravitelja, trošak osiguranja stečajnog upravitelja, trošak sređivanja arhivske građe, knjigovodstvenih usluga i sl.</w:t>
      </w:r>
    </w:p>
    <w:p w:rsidRDefault="00772D95" w:rsidP="00750BFD" w:rsidR="00772D95" w:rsidRPr="00D91D95">
      <w:pPr>
        <w:spacing w:before="240"/>
        <w:ind w:firstLine="720"/>
        <w:jc w:val="both"/>
        <w:rPr>
          <w:szCs w:val="20"/>
        </w:rPr>
      </w:pPr>
      <w:r w:rsidRPr="00D91D95">
        <w:rPr>
          <w:szCs w:val="20"/>
        </w:rPr>
        <w:t>Kako</w:t>
      </w:r>
      <w:r w:rsidR="00750BFD" w:rsidRPr="00D91D95">
        <w:rPr>
          <w:szCs w:val="20"/>
        </w:rPr>
        <w:t>,</w:t>
      </w:r>
      <w:r w:rsidRPr="00D91D95">
        <w:rPr>
          <w:szCs w:val="20"/>
        </w:rPr>
        <w:t xml:space="preserve"> dakle</w:t>
      </w:r>
      <w:r w:rsidR="00750BFD" w:rsidRPr="00D91D95">
        <w:rPr>
          <w:szCs w:val="20"/>
        </w:rPr>
        <w:t>,</w:t>
      </w:r>
      <w:r w:rsidRPr="00D91D95">
        <w:rPr>
          <w:szCs w:val="20"/>
        </w:rPr>
        <w:t xml:space="preserve"> iz rezultata prethodnog postupka i to iz prokaznog popisa imovine</w:t>
      </w:r>
      <w:r w:rsidR="00155603" w:rsidRPr="00D91D95">
        <w:rPr>
          <w:szCs w:val="20"/>
        </w:rPr>
        <w:t xml:space="preserve">, </w:t>
      </w:r>
      <w:r w:rsidR="00750BFD" w:rsidRPr="00D91D95">
        <w:rPr>
          <w:szCs w:val="20"/>
        </w:rPr>
        <w:t xml:space="preserve"> iz</w:t>
      </w:r>
      <w:r w:rsidRPr="00D91D95">
        <w:rPr>
          <w:szCs w:val="20"/>
        </w:rPr>
        <w:t xml:space="preserve">jave </w:t>
      </w:r>
      <w:r w:rsidR="00750BFD" w:rsidRPr="00D91D95">
        <w:rPr>
          <w:szCs w:val="20"/>
        </w:rPr>
        <w:t>zakonskog zastupnika dužnika</w:t>
      </w:r>
      <w:r w:rsidR="00155603" w:rsidRPr="00D91D95">
        <w:rPr>
          <w:szCs w:val="20"/>
        </w:rPr>
        <w:t xml:space="preserve"> i izviješća privremene stečajne upraviteljice</w:t>
      </w:r>
      <w:r w:rsidR="00750BFD" w:rsidRPr="00D91D95">
        <w:rPr>
          <w:szCs w:val="20"/>
        </w:rPr>
        <w:t xml:space="preserve"> </w:t>
      </w:r>
      <w:r w:rsidRPr="00D91D95">
        <w:rPr>
          <w:szCs w:val="20"/>
        </w:rPr>
        <w:t xml:space="preserve">proizlazi da dužnik nema imovine koja bi ušla u stečajnu masu i iz koje bi se mogli podmiriti barem troškovi stečajnog postupka, </w:t>
      </w:r>
      <w:r w:rsidR="00155603" w:rsidRPr="00D91D95">
        <w:rPr>
          <w:szCs w:val="20"/>
        </w:rPr>
        <w:t>kao i to da je</w:t>
      </w:r>
      <w:r w:rsidRPr="00D91D95">
        <w:rPr>
          <w:szCs w:val="20"/>
        </w:rPr>
        <w:t xml:space="preserve"> kod dužnika ispunjen stečajni razlog nesposobnosti</w:t>
      </w:r>
      <w:r w:rsidR="00250235" w:rsidRPr="00D91D95">
        <w:rPr>
          <w:szCs w:val="20"/>
        </w:rPr>
        <w:t xml:space="preserve"> za plaćanje, što proizlazi iz P</w:t>
      </w:r>
      <w:r w:rsidRPr="00D91D95">
        <w:rPr>
          <w:szCs w:val="20"/>
        </w:rPr>
        <w:t>otvrde FIN</w:t>
      </w:r>
      <w:r w:rsidR="00750BFD" w:rsidRPr="00D91D95">
        <w:rPr>
          <w:szCs w:val="20"/>
        </w:rPr>
        <w:t>A-e</w:t>
      </w:r>
      <w:r w:rsidRPr="00D91D95">
        <w:rPr>
          <w:szCs w:val="20"/>
        </w:rPr>
        <w:t>, Regionalni centar Split od</w:t>
      </w:r>
      <w:r w:rsidR="00155603" w:rsidRPr="00D91D95">
        <w:rPr>
          <w:szCs w:val="20"/>
        </w:rPr>
        <w:t xml:space="preserve"> 26. kolovoza </w:t>
      </w:r>
      <w:r w:rsidR="00750BFD" w:rsidRPr="00D91D95">
        <w:rPr>
          <w:szCs w:val="20"/>
        </w:rPr>
        <w:t>2015. godine,</w:t>
      </w:r>
      <w:r w:rsidRPr="00D91D95">
        <w:rPr>
          <w:szCs w:val="20"/>
        </w:rPr>
        <w:t xml:space="preserve"> kojom se potvrđuje da dužnik u očevidniku redoslijeda osnova za pl</w:t>
      </w:r>
      <w:r w:rsidR="00750BFD" w:rsidRPr="00D91D95">
        <w:rPr>
          <w:szCs w:val="20"/>
        </w:rPr>
        <w:t>a</w:t>
      </w:r>
      <w:r w:rsidR="00CB225A" w:rsidRPr="00D91D95">
        <w:rPr>
          <w:szCs w:val="20"/>
        </w:rPr>
        <w:t xml:space="preserve">ćanje ima evidentirano ukupno </w:t>
      </w:r>
      <w:r w:rsidR="00D91D95" w:rsidRPr="00D91D95">
        <w:rPr>
          <w:szCs w:val="20"/>
        </w:rPr>
        <w:t>523</w:t>
      </w:r>
      <w:r w:rsidRPr="00D91D95">
        <w:rPr>
          <w:szCs w:val="20"/>
        </w:rPr>
        <w:t xml:space="preserve"> dana neprekidne blokade računa zbog nepodmirenih obveza za plaćanje u ukupnom iznosu od </w:t>
      </w:r>
      <w:r w:rsidR="00D91D95" w:rsidRPr="00D91D95">
        <w:rPr>
          <w:szCs w:val="20"/>
        </w:rPr>
        <w:t>944.154,31</w:t>
      </w:r>
      <w:r w:rsidRPr="00D91D95">
        <w:rPr>
          <w:szCs w:val="20"/>
        </w:rPr>
        <w:t xml:space="preserve"> kn, to su se u konkretnom slučaju ispunili uvjeti za donošenje rješenja o otvaranju i istovremenom zaključenju stečajnog postupka nad dužnikom. </w:t>
      </w:r>
    </w:p>
    <w:p w:rsidRDefault="00772D95" w:rsidP="00750BFD" w:rsidR="00772D95" w:rsidRPr="00D91D95">
      <w:pPr>
        <w:spacing w:before="240"/>
        <w:ind w:firstLine="720"/>
        <w:jc w:val="both"/>
        <w:rPr>
          <w:szCs w:val="20"/>
        </w:rPr>
      </w:pPr>
      <w:r w:rsidRPr="00D91D95">
        <w:rPr>
          <w:szCs w:val="20"/>
        </w:rPr>
        <w:t>Međutim, prethodno tom rješenju valjalo je najprije pozvati vjerovnike dužnika</w:t>
      </w:r>
      <w:r w:rsidR="00750BFD" w:rsidRPr="00D91D95">
        <w:rPr>
          <w:szCs w:val="20"/>
        </w:rPr>
        <w:t>,</w:t>
      </w:r>
      <w:r w:rsidRPr="00D91D95">
        <w:rPr>
          <w:szCs w:val="20"/>
        </w:rPr>
        <w:t xml:space="preserve"> kao i sve druge zainteresirane osobe na uplatu predujma za pokriće troškova</w:t>
      </w:r>
      <w:r w:rsidR="00750BFD" w:rsidRPr="00D91D95">
        <w:rPr>
          <w:szCs w:val="20"/>
        </w:rPr>
        <w:t>,</w:t>
      </w:r>
      <w:r w:rsidRPr="00D91D95">
        <w:rPr>
          <w:szCs w:val="20"/>
        </w:rPr>
        <w:t xml:space="preserve"> kako prethodnog</w:t>
      </w:r>
      <w:r w:rsidR="00750BFD" w:rsidRPr="00D91D95">
        <w:rPr>
          <w:szCs w:val="20"/>
        </w:rPr>
        <w:t>,</w:t>
      </w:r>
      <w:r w:rsidRPr="00D91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3A4327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A4327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3A4327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3A4327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772D95" w:rsidP="003A4327" w:rsidR="00772D95" w:rsidRPr="00772D95">
      <w:pPr>
        <w:spacing w:before="240"/>
        <w:ind w:firstLine="708"/>
        <w:jc w:val="both"/>
        <w:rPr>
          <w:szCs w:val="20"/>
        </w:rPr>
      </w:pPr>
      <w:r w:rsidRPr="003A4327">
        <w:rPr>
          <w:szCs w:val="20"/>
        </w:rPr>
        <w:t xml:space="preserve">U odnosu na visinu zatraženog predujma ističe se da je sud prilikom određivanja iznosa tog predujma imao u vidu predvidive troškove koji bi mogli nastati u ovom postupku, kao i nastale troškove prethodnog postupka. </w:t>
      </w:r>
      <w:r w:rsidR="003A4327" w:rsidRPr="003A4327">
        <w:rPr>
          <w:szCs w:val="20"/>
        </w:rPr>
        <w:t>U</w:t>
      </w:r>
      <w:r w:rsidRPr="003A4327">
        <w:rPr>
          <w:szCs w:val="20"/>
        </w:rPr>
        <w:t xml:space="preserve"> predvidive troškove stečajnog postupka treba pribrojati i nagradu</w:t>
      </w:r>
      <w:r w:rsidR="0065129A" w:rsidRPr="003A4327">
        <w:rPr>
          <w:szCs w:val="20"/>
        </w:rPr>
        <w:t>,</w:t>
      </w:r>
      <w:r w:rsidRPr="003A4327">
        <w:rPr>
          <w:szCs w:val="20"/>
        </w:rPr>
        <w:t xml:space="preserve"> kao i naknadu stvarnih troškova stečajnog upravitelja, a čiji iznos za</w:t>
      </w:r>
      <w:r w:rsidRPr="00772D95">
        <w:rPr>
          <w:szCs w:val="20"/>
        </w:rPr>
        <w:t xml:space="preserve"> sada sa sigurnošću nije moguće utvrditi jer isti ovisi o pr</w:t>
      </w:r>
      <w:r w:rsidR="003A4327">
        <w:rPr>
          <w:szCs w:val="20"/>
        </w:rPr>
        <w:t>imjeni čl. 29. SZ-a  i Uredbe</w:t>
      </w:r>
      <w:r w:rsidR="003A4327" w:rsidRPr="00772D95">
        <w:rPr>
          <w:szCs w:val="20"/>
        </w:rPr>
        <w:t xml:space="preserve"> o kriterijima i načinu obračuna i plaćanja nagrada stečajnim upraviteljima</w:t>
      </w:r>
      <w:r w:rsidR="003A4327">
        <w:rPr>
          <w:szCs w:val="20"/>
        </w:rPr>
        <w:t xml:space="preserve"> te</w:t>
      </w:r>
      <w:r w:rsidR="00D1024B">
        <w:rPr>
          <w:szCs w:val="20"/>
        </w:rPr>
        <w:t xml:space="preserve"> stvarno nastalim troškovima</w:t>
      </w:r>
      <w:r w:rsidRPr="00772D95">
        <w:rPr>
          <w:szCs w:val="20"/>
        </w:rPr>
        <w:t>. Pored tih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D1024B" w:rsidR="00E91578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 xml:space="preserve">S obzirom na sve naprijed navedeno, ovaj sud </w:t>
      </w:r>
      <w:r w:rsidR="003A4327">
        <w:rPr>
          <w:szCs w:val="20"/>
        </w:rPr>
        <w:t>smatra kako iznos predujma od 20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772D95" w:rsidP="0065129A" w:rsid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lastRenderedPageBreak/>
        <w:t xml:space="preserve">Radi navedenog, a temeljem odredbe čl. 63. st. 1. SZ-a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250235">
        <w:t>1</w:t>
      </w:r>
      <w:r w:rsidR="007C46CF">
        <w:t>5</w:t>
      </w:r>
      <w:r w:rsidR="00250235">
        <w:t>. rujna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65129A" w:rsidR="00CB225A">
      <w:pPr>
        <w:numPr>
          <w:ilvl w:val="12"/>
          <w:numId w:val="0"/>
        </w:numPr>
        <w:jc w:val="both"/>
      </w:pPr>
      <w:r w:rsidRPr="0065129A">
        <w:t>-  dužniku</w:t>
      </w:r>
      <w:r w:rsidR="003A4327">
        <w:t xml:space="preserve"> po punomoćniku</w:t>
      </w:r>
    </w:p>
    <w:p w:rsidRDefault="003A4327" w:rsidP="0065129A" w:rsidR="003A4327">
      <w:pPr>
        <w:numPr>
          <w:ilvl w:val="12"/>
          <w:numId w:val="0"/>
        </w:numPr>
        <w:jc w:val="both"/>
      </w:pPr>
      <w:r>
        <w:t xml:space="preserve">- </w:t>
      </w:r>
      <w:r w:rsidR="00AE382F">
        <w:t xml:space="preserve"> </w:t>
      </w:r>
      <w:r>
        <w:t>privremenoj stečajnoj upraviteljici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>e-oglasna ploča suda, rok 8</w:t>
      </w:r>
      <w:r w:rsidRPr="0065129A">
        <w:t xml:space="preserve"> dana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754" w:rsidR="00F00754">
      <w:r>
        <w:separator/>
      </w:r>
    </w:p>
  </w:endnote>
  <w:endnote w:id="0" w:type="continuationSeparator">
    <w:p w:rsidRDefault="00F00754" w:rsidR="00F00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754" w:rsidR="00F00754">
      <w:r>
        <w:separator/>
      </w:r>
    </w:p>
  </w:footnote>
  <w:footnote w:id="0" w:type="continuationSeparator">
    <w:p w:rsidRDefault="00F00754" w:rsidR="00F00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C33E0D">
      <w:fldChar w:fldCharType="begin"/>
    </w:r>
    <w:r>
      <w:instrText xml:space="preserve"> PAGE </w:instrText>
    </w:r>
    <w:r w:rsidR="00C33E0D">
      <w:fldChar w:fldCharType="separate"/>
    </w:r>
    <w:r w:rsidR="00050790">
      <w:rPr>
        <w:noProof/>
      </w:rPr>
      <w:t>4</w:t>
    </w:r>
    <w:r w:rsidR="00C33E0D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A51391">
      <w:t>144</w:t>
    </w:r>
    <w:r w:rsidR="00250235">
      <w:t>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51391">
      <w:t>144</w:t>
    </w:r>
    <w:r w:rsidR="00250235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C67D97"/>
    <w:multiLevelType w:val="hybridMultilevel"/>
    <w:tmpl w:val="04DA70E2"/>
    <w:lvl w:tplc="E1285A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50790"/>
    <w:rsid w:val="000919EF"/>
    <w:rsid w:val="00093E6C"/>
    <w:rsid w:val="0009737E"/>
    <w:rsid w:val="000B1524"/>
    <w:rsid w:val="000B2587"/>
    <w:rsid w:val="000B43C7"/>
    <w:rsid w:val="000B7516"/>
    <w:rsid w:val="000C06C9"/>
    <w:rsid w:val="000C1C8E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55603"/>
    <w:rsid w:val="00156563"/>
    <w:rsid w:val="00160C6A"/>
    <w:rsid w:val="00171EB5"/>
    <w:rsid w:val="001C2F44"/>
    <w:rsid w:val="001D2072"/>
    <w:rsid w:val="001D2EB8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4327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B7353"/>
    <w:rsid w:val="004E5469"/>
    <w:rsid w:val="004E60B7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85519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46C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86EE2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9084A"/>
    <w:rsid w:val="009B1540"/>
    <w:rsid w:val="009B5AFC"/>
    <w:rsid w:val="009B7BE9"/>
    <w:rsid w:val="009C0005"/>
    <w:rsid w:val="009E74D1"/>
    <w:rsid w:val="009F0D8F"/>
    <w:rsid w:val="00A01915"/>
    <w:rsid w:val="00A11CD5"/>
    <w:rsid w:val="00A3187C"/>
    <w:rsid w:val="00A32BBB"/>
    <w:rsid w:val="00A36243"/>
    <w:rsid w:val="00A47153"/>
    <w:rsid w:val="00A51391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382F"/>
    <w:rsid w:val="00AE7944"/>
    <w:rsid w:val="00AE7A63"/>
    <w:rsid w:val="00B04760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2A6D"/>
    <w:rsid w:val="00BE64CD"/>
    <w:rsid w:val="00C071DF"/>
    <w:rsid w:val="00C07DA5"/>
    <w:rsid w:val="00C1723C"/>
    <w:rsid w:val="00C2366F"/>
    <w:rsid w:val="00C33E0D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024B"/>
    <w:rsid w:val="00D158CE"/>
    <w:rsid w:val="00D20319"/>
    <w:rsid w:val="00D359EC"/>
    <w:rsid w:val="00D438B6"/>
    <w:rsid w:val="00D44207"/>
    <w:rsid w:val="00D6364C"/>
    <w:rsid w:val="00D91D95"/>
    <w:rsid w:val="00DA1B30"/>
    <w:rsid w:val="00DA2F7B"/>
    <w:rsid w:val="00DA755E"/>
    <w:rsid w:val="00DB5821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91578"/>
    <w:rsid w:val="00EB6CC8"/>
    <w:rsid w:val="00EF227F"/>
    <w:rsid w:val="00F00754"/>
    <w:rsid w:val="00F10594"/>
    <w:rsid w:val="00F24E5C"/>
    <w:rsid w:val="00F430F5"/>
    <w:rsid w:val="00F57C86"/>
    <w:rsid w:val="00F643FB"/>
    <w:rsid w:val="00F73DB9"/>
    <w:rsid w:val="00F86800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2014.</izvorni_sadrzaj>
    <derivirana_varijabla naziv="DomainObject.Predmet.DatumOsnivanja_1">29.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St-144/2014</izvorni_sadrzaj>
    <derivirana_varijabla naziv="DomainObject.Predmet.OznakaBroj_1">St-144/2014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STRANE JEZIKE d.o.o.</izvorni_sadrzaj>
    <derivirana_varijabla naziv="DomainObject.Predmet.StrankaFormated_1">  CENTAR ZA STRANE JEZIKE d.o.o.</derivirana_varijabla>
  </DomainObject.Predmet.StrankaFormated>
  <DomainObject.Predmet.StrankaFormatedOIB>
    <izvorni_sadrzaj>  CENTAR ZA STRANE JEZIKE d.o.o., OIB 65717117335</izvorni_sadrzaj>
    <derivirana_varijabla naziv="DomainObject.Predmet.StrankaFormatedOIB_1">  CENTAR ZA STRANE JEZIKE d.o.o., OIB 65717117335</derivirana_varijabla>
  </DomainObject.Predmet.StrankaFormatedOIB>
  <DomainObject.Predmet.StrankaFormatedWithAdress>
    <izvorni_sadrzaj> CENTAR ZA STRANE JEZIKE d.o.o., Trg Republike 2, 21000 Split</izvorni_sadrzaj>
    <derivirana_varijabla naziv="DomainObject.Predmet.StrankaFormatedWithAdress_1"> CENTAR ZA STRANE JEZIKE d.o.o., Trg Republike 2, 21000 Split</derivirana_varijabla>
  </DomainObject.Predmet.StrankaFormatedWithAdress>
  <DomainObject.Predmet.StrankaFormatedWithAdressOIB>
    <izvorni_sadrzaj> CENTAR ZA STRANE JEZIKE d.o.o., OIB 65717117335, Trg Republike 2, 21000 Split</izvorni_sadrzaj>
    <derivirana_varijabla naziv="DomainObject.Predmet.StrankaFormatedWithAdressOIB_1"> CENTAR ZA STRANE JEZIKE d.o.o., OIB 65717117335, Trg Republike 2, 21000 Split</derivirana_varijabla>
  </DomainObject.Predmet.StrankaFormatedWithAdressOIB>
  <DomainObject.Predmet.StrankaWithAdress>
    <izvorni_sadrzaj>CENTAR ZA STRANE JEZIKE d.o.o. Trg Republike 2,21000 Split</izvorni_sadrzaj>
    <derivirana_varijabla naziv="DomainObject.Predmet.StrankaWithAdress_1">CENTAR ZA STRANE JEZIKE d.o.o. Trg Republike 2,21000 Split</derivirana_varijabla>
  </DomainObject.Predmet.StrankaWithAdress>
  <DomainObject.Predmet.StrankaWithAdressOIB>
    <izvorni_sadrzaj>CENTAR ZA STRANE JEZIKE d.o.o., OIB 65717117335, Trg Republike 2,21000 Split</izvorni_sadrzaj>
    <derivirana_varijabla naziv="DomainObject.Predmet.StrankaWithAdressOIB_1">CENTAR ZA STRANE JEZIKE d.o.o., OIB 65717117335, Trg Republike 2,21000 Split</derivirana_varijabla>
  </DomainObject.Predmet.StrankaWithAdressOIB>
  <DomainObject.Predmet.StrankaNazivFormated>
    <izvorni_sadrzaj>CENTAR ZA STRANE JEZIKE d.o.o.</izvorni_sadrzaj>
    <derivirana_varijabla naziv="DomainObject.Predmet.StrankaNazivFormated_1">CENTAR ZA STRANE JEZIKE d.o.o.</derivirana_varijabla>
  </DomainObject.Predmet.StrankaNazivFormated>
  <DomainObject.Predmet.StrankaNazivFormatedOIB>
    <izvorni_sadrzaj>CENTAR ZA STRANE JEZIKE d.o.o., OIB 65717117335</izvorni_sadrzaj>
    <derivirana_varijabla naziv="DomainObject.Predmet.StrankaNazivFormatedOIB_1">CENTAR ZA STRANE JEZIKE d.o.o., OIB 65717117335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CENTAR ZA STRANE JEZIKE d.o.o.</item>
    </izvorni_sadrzaj>
    <derivirana_varijabla naziv="DomainObject.Predmet.StrankaListFormated_1">
      <item>CENTAR ZA STRANE JEZIKE d.o.o.</item>
    </derivirana_varijabla>
  </DomainObject.Predmet.StrankaListFormated>
  <DomainObject.Predmet.StrankaListFormatedOIB>
    <izvorni_sadrzaj>
      <item>CENTAR ZA STRANE JEZIKE d.o.o., OIB 65717117335</item>
    </izvorni_sadrzaj>
    <derivirana_varijabla naziv="DomainObject.Predmet.StrankaListFormatedOIB_1">
      <item>CENTAR ZA STRANE JEZIKE d.o.o., OIB 65717117335</item>
    </derivirana_varijabla>
  </DomainObject.Predmet.StrankaListFormatedOIB>
  <DomainObject.Predmet.StrankaListFormatedWithAdress>
    <izvorni_sadrzaj>
      <item>CENTAR ZA STRANE JEZIKE d.o.o., Trg Republike 2, 21000 Split</item>
    </izvorni_sadrzaj>
    <derivirana_varijabla naziv="DomainObject.Predmet.StrankaListFormatedWithAdress_1">
      <item>CENTAR ZA STRANE JEZIKE d.o.o., Trg Republike 2, 21000 Split</item>
    </derivirana_varijabla>
  </DomainObject.Predmet.StrankaListFormatedWithAdress>
  <DomainObject.Predmet.StrankaListFormatedWithAdressOIB>
    <izvorni_sadrzaj>
      <item>CENTAR ZA STRANE JEZIKE d.o.o., OIB 65717117335, Trg Republike 2, 21000 Split</item>
    </izvorni_sadrzaj>
    <derivirana_varijabla naziv="DomainObject.Predmet.StrankaListFormatedWithAdressOIB_1">
      <item>CENTAR ZA STRANE JEZIKE d.o.o., OIB 65717117335, Trg Republike 2, 21000 Split</item>
    </derivirana_varijabla>
  </DomainObject.Predmet.StrankaListFormatedWithAdressOIB>
  <DomainObject.Predmet.StrankaListNazivFormated>
    <izvorni_sadrzaj>
      <item>CENTAR ZA STRANE JEZIKE d.o.o.</item>
    </izvorni_sadrzaj>
    <derivirana_varijabla naziv="DomainObject.Predmet.StrankaListNazivFormated_1">
      <item>CENTAR ZA STRANE JEZIKE d.o.o.</item>
    </derivirana_varijabla>
  </DomainObject.Predmet.StrankaListNazivFormated>
  <DomainObject.Predmet.StrankaListNazivFormatedOIB>
    <izvorni_sadrzaj>
      <item>CENTAR ZA STRANE JEZIKE d.o.o., OIB 65717117335</item>
    </izvorni_sadrzaj>
    <derivirana_varijabla naziv="DomainObject.Predmet.StrankaListNazivFormatedOIB_1">
      <item>CENTAR ZA STRANE JEZIKE d.o.o., OIB 65717117335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Krka</item>
      <item>FINA Split</item>
      <item>Mira Hajdić</item>
      <item>Trgovački sud u Splitu - Sudska pisarnica</item>
      <item>Narodne novine d.d.</item>
    </izvorni_sadrzaj>
    <derivirana_varijabla naziv="DomainObject.Predmet.OstaliListFormated_1">
      <item>Tomislav Krka</item>
      <item>FINA Split</item>
      <item>Mira Hajdić</item>
      <item>Trgovački sud u Splitu - Sudska pisarnica</item>
      <item>Narodne novine d.d.</item>
    </derivirana_varijabla>
  </DomainObject.Predmet.OstaliListFormated>
  <DomainObject.Predmet.OstaliListFormatedOIB>
    <izvorni_sadrzaj>
      <item>Tomislav Krka</item>
      <item>FINA Split</item>
      <item>Mira Hajdić, OIB 33624188331</item>
      <item>Trgovački sud u Splitu - Sudska pisarnica</item>
      <item>Narodne novine d.d.</item>
    </izvorni_sadrzaj>
    <derivirana_varijabla naziv="DomainObject.Predmet.OstaliListFormatedOIB_1">
      <item>Tomislav Krka</item>
      <item>FINA Split</item>
      <item>Mira Hajdić, OIB 33624188331</item>
      <item>Trgovački sud u Splitu - Sudska pisarnica</item>
      <item>Narodne novine d.d.</item>
    </derivirana_varijabla>
  </DomainObject.Predmet.OstaliListFormatedOIB>
  <DomainObject.Predmet.OstaliListFormatedWithAdress>
    <izvorni_sadrzaj>
      <item>Tomislav Krka, Starčevićeva 13/I, 21000 Split</item>
      <item>FINA Split, Mažuranićevo šetalište 24B, 21000 Split</item>
      <item>Mira Hajdić, Trg Republike 2, 21000 Split</item>
      <item>Trgovački sud u Splitu - Sudska pisarnica, Sukoišanska 6, 21000 Split</item>
      <item>Narodne novine d.d., Savski gaj, XIII. put 6, 10000 Zagreb</item>
    </izvorni_sadrzaj>
    <derivirana_varijabla naziv="DomainObject.Predmet.OstaliListFormatedWithAdress_1">
      <item>Tomislav Krka, Starčevićeva 13/I, 21000 Split</item>
      <item>FINA Split, Mažuranićevo šetalište 24B, 21000 Split</item>
      <item>Mira Hajdić, Trg Republike 2, 21000 Split</item>
      <item>Trgovački sud u Splitu - Sudska pisarnica, Sukoišanska 6, 21000 Split</item>
      <item>Narodne novine d.d., Savski gaj, XIII. put 6, 10000 Zagreb</item>
    </derivirana_varijabla>
  </DomainObject.Predmet.OstaliListFormatedWithAdress>
  <DomainObject.Predmet.OstaliListFormatedWithAdressOIB>
    <izvorni_sadrzaj>
      <item>Tomislav Krka, Starčevićeva 13/I, 21000 Split</item>
      <item>FINA Split, Mažuranićevo šetalište 24B, 21000 Split</item>
      <item>Mira Hajdić, OIB 33624188331, Trg Republike 2, 21000 Split</item>
      <item>Trgovački sud u Splitu - Sudska pisarnica, Sukoišanska 6, 21000 Split</item>
      <item>Narodne novine d.d., Savski gaj, XIII. put 6, 10000 Zagreb</item>
    </izvorni_sadrzaj>
    <derivirana_varijabla naziv="DomainObject.Predmet.OstaliListFormatedWithAdressOIB_1">
      <item>Tomislav Krka, Starčevićeva 13/I, 21000 Split</item>
      <item>FINA Split, Mažuranićevo šetalište 24B, 21000 Split</item>
      <item>Mira Hajdić, OIB 33624188331, Trg Republike 2, 21000 Split</item>
      <item>Trgovački sud u Splitu - Sudska pisarnica, Sukoišanska 6, 21000 Split</item>
      <item>Narodne novine d.d., Savski gaj, XIII. put 6, 10000 Zagreb</item>
    </derivirana_varijabla>
  </DomainObject.Predmet.OstaliListFormatedWithAdressOIB>
  <DomainObject.Predmet.OstaliListNazivFormated>
    <izvorni_sadrzaj>
      <item>Tomislav Krka</item>
      <item>FINA Split</item>
      <item>Mira Hajdić</item>
      <item>Trgovački sud u Splitu - Sudska pisarnica</item>
      <item>Narodne novine d.d.</item>
    </izvorni_sadrzaj>
    <derivirana_varijabla naziv="DomainObject.Predmet.OstaliListNazivFormated_1">
      <item>Tomislav Krka</item>
      <item>FINA Split</item>
      <item>Mira Hajdić</item>
      <item>Trgovački sud u Splitu - Sudska pisarnica</item>
      <item>Narodne novine d.d.</item>
    </derivirana_varijabla>
  </DomainObject.Predmet.OstaliListNazivFormated>
  <DomainObject.Predmet.OstaliListNazivFormatedOIB>
    <izvorni_sadrzaj>
      <item>Tomislav Krka</item>
      <item>FINA Split</item>
      <item>Mira Hajdić, OIB 33624188331</item>
      <item>Trgovački sud u Splitu - Sudska pisarnica</item>
      <item>Narodne novine d.d.</item>
    </izvorni_sadrzaj>
    <derivirana_varijabla naziv="DomainObject.Predmet.OstaliListNazivFormatedOIB_1">
      <item>Tomislav Krka</item>
      <item>FINA Split</item>
      <item>Mira Hajdić, OIB 33624188331</item>
      <item>Trgovački sud u Splitu - Sudska pisarnica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STRANE JEZIKE d.o.o.</izvorni_sadrzaj>
    <derivirana_varijabla naziv="DomainObject.Predmet.StrankaIDrugi_1">CENTAR ZA STRANE JEZIKE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STRANE JEZIKE d.o.o., OIB 65717117335, Trg Republike 2, 21000 Split</izvorni_sadrzaj>
    <derivirana_varijabla naziv="DomainObject.Predmet.StrankaIDrugiAdressOIB_1">CENTAR ZA STRANE JEZIKE d.o.o., OIB 65717117335, Trg Republike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STRANE JEZIKE d.o.o.</item>
      <item>Tomislav Krka</item>
      <item>FINA Split</item>
      <item>Mira Hajdić</item>
      <item>Trgovački sud u Splitu - Sudska pisarnica</item>
      <item>Narodne novine d.d.</item>
    </izvorni_sadrzaj>
    <derivirana_varijabla naziv="DomainObject.Predmet.SudioniciListNaziv_1">
      <item>CENTAR ZA STRANE JEZIKE d.o.o.</item>
      <item>Tomislav Krka</item>
      <item>FINA Split</item>
      <item>Mira Hajdić</item>
      <item>Trgovački sud u Splitu - Sudska pisarnica</item>
      <item>Narodne novine d.d.</item>
    </derivirana_varijabla>
  </DomainObject.Predmet.SudioniciListNaziv>
  <DomainObject.Predmet.SudioniciListAdressOIB>
    <izvorni_sadrzaj>
      <item>CENTAR ZA STRANE JEZIKE d.o.o., OIB 65717117335, Trg Republike 2,21000 Split</item>
      <item>Tomislav Krka, Starčevićeva 13/I,21000 Split</item>
      <item>FINA Split, Mažuranićevo šetalište 24B,21000 Split</item>
      <item>Mira Hajdić, OIB 33624188331, Trg Republike 2,21000 Split</item>
      <item>Trgovački sud u Splitu - Sudska pisarnica, Sukoišanska 6,21000 Split</item>
      <item>Narodne novine d.d., Savski gaj, XIII. put 6,10000 Zagreb</item>
    </izvorni_sadrzaj>
    <derivirana_varijabla naziv="DomainObject.Predmet.SudioniciListAdressOIB_1">
      <item>CENTAR ZA STRANE JEZIKE d.o.o., OIB 65717117335, Trg Republike 2,21000 Split</item>
      <item>Tomislav Krka, Starčevićeva 13/I,21000 Split</item>
      <item>FINA Split, Mažuranićevo šetalište 24B,21000 Split</item>
      <item>Mira Hajdić, OIB 33624188331, Trg Republike 2,21000 Split</item>
      <item>Trgovački sud u Splitu - Sudska pisarnica, Sukoišanska 6,21000 Split</item>
      <item>Narodne novine d.d., Savski gaj, XIII.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65717117335</item>
      <item>, OIB null</item>
      <item>, OIB null</item>
      <item>, OIB 33624188331</item>
      <item>, OIB null</item>
      <item>, OIB null</item>
    </izvorni_sadrzaj>
    <derivirana_varijabla naziv="DomainObject.Predmet.SudioniciListNazivOIB_1">
      <item>, OIB 65717117335</item>
      <item>, OIB null</item>
      <item>, OIB null</item>
      <item>, OIB 33624188331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26814-2B23-443F-B930-2C306FFA6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1468</properties:Words>
  <properties:Characters>8320</properties:Characters>
  <properties:Lines>148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2015-09-15T12:31:00Z</dcterms:created>
  <dc:creator>nmarkovic</dc:creator>
  <cp:lastModifiedBy>Ana Golub Gruić</cp:lastModifiedBy>
  <cp:lastPrinted>2015-09-16T06:06:00Z</cp:lastPrinted>
  <dcterms:modified xmlns:xsi="http://www.w3.org/2001/XMLSchema-instance" xsi:type="dcterms:W3CDTF">2015-09-16T11:06:00Z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