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16cd" w14:paraId="8b416cd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693611">
        <w:t xml:space="preserve">6 </w:t>
      </w:r>
      <w:r>
        <w:t>St-</w:t>
      </w:r>
      <w:r w:rsidR="00443D1D">
        <w:t>200/18-13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443D1D">
        <w:rPr>
          <w:b/>
        </w:rPr>
        <w:t>NOGOMETNA UDRUGA SOCCER, Osijek, F. Krežme 22, RB: 14004333, OIB: 49456790450</w:t>
      </w:r>
      <w:r w:rsidR="006139EC">
        <w:t xml:space="preserve">, </w:t>
      </w:r>
      <w:r w:rsidR="003B4C28">
        <w:t xml:space="preserve">dana </w:t>
      </w:r>
      <w:r w:rsidR="00443D1D">
        <w:t>25. travnja</w:t>
      </w:r>
      <w:r w:rsidR="009F0F31">
        <w:t xml:space="preserve"> 2018.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9F0F31" w:rsidR="00443D1D">
      <w:pPr>
        <w:pStyle w:val="Standard"/>
        <w:numPr>
          <w:ilvl w:val="0"/>
          <w:numId w:val="8"/>
        </w:numPr>
        <w:ind w:firstLine="709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443D1D">
        <w:rPr>
          <w:b/>
        </w:rPr>
        <w:t xml:space="preserve">NOGOMETNA UDRUGA SOCCER, Osijek, F. Krežme 22, RB: 14004333, OIB: 49456790450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443D1D">
        <w:rPr>
          <w:b/>
        </w:rPr>
        <w:t>200-18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443D1D">
        <w:rPr>
          <w:b/>
        </w:rPr>
        <w:t>16.300</w:t>
      </w:r>
      <w:r w:rsidR="00F018CA">
        <w:rPr>
          <w:b/>
        </w:rPr>
        <w:t>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se sastoji od:</w:t>
      </w:r>
      <w:r w:rsidR="00F018CA">
        <w:t xml:space="preserve"> </w:t>
      </w:r>
    </w:p>
    <w:p w:rsidRDefault="00443D1D" w:rsidP="00443D1D" w:rsidR="00443D1D">
      <w:pPr>
        <w:pStyle w:val="Bezproreda"/>
        <w:ind w:firstLine="708" w:left="36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- nagrada stečajne upraviteljice za prethodni postupak (bruto)..3.500,00 kn</w:t>
      </w:r>
    </w:p>
    <w:p w:rsidRDefault="00443D1D" w:rsidP="00443D1D" w:rsidR="00443D1D">
      <w:pPr>
        <w:pStyle w:val="Bezproreda"/>
        <w:ind w:left="106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troškovi vođenja i zatvaranja računa………………………………500,00 kn</w:t>
      </w:r>
    </w:p>
    <w:p w:rsidRDefault="00443D1D" w:rsidP="00443D1D" w:rsidR="00443D1D">
      <w:pPr>
        <w:pStyle w:val="Bezproreda"/>
        <w:ind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izrada žiga…………………………………………………………....150,00 kn</w:t>
      </w:r>
    </w:p>
    <w:p w:rsidRDefault="00443D1D" w:rsidP="00443D1D" w:rsidR="00443D1D">
      <w:pPr>
        <w:pStyle w:val="Bezproreda"/>
        <w:ind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usluga knjigovodstva sa izradom evidencija za 12 </w:t>
      </w:r>
      <w:proofErr w:type="spellStart"/>
      <w:r>
        <w:rPr>
          <w:rFonts w:cs="Times New Roman" w:hAnsi="Times New Roman" w:ascii="Times New Roman"/>
        </w:rPr>
        <w:t>mj</w:t>
      </w:r>
      <w:proofErr w:type="spellEnd"/>
      <w:r>
        <w:rPr>
          <w:rFonts w:cs="Times New Roman" w:hAnsi="Times New Roman" w:ascii="Times New Roman"/>
        </w:rPr>
        <w:t>………...5.000,00 kn</w:t>
      </w:r>
    </w:p>
    <w:p w:rsidRDefault="00443D1D" w:rsidP="00443D1D" w:rsidR="00443D1D">
      <w:pPr>
        <w:pStyle w:val="Bezproreda"/>
        <w:ind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trošak sređivanja arhivske građe………………………………..1.000,00 kn</w:t>
      </w:r>
    </w:p>
    <w:p w:rsidRDefault="00443D1D" w:rsidP="00443D1D" w:rsidR="00443D1D">
      <w:pPr>
        <w:pStyle w:val="Bezproreda"/>
        <w:ind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nagrada stečajnoj upraviteljici ( bruto)…………………………..5.000,00 kn</w:t>
      </w:r>
    </w:p>
    <w:p w:rsidRDefault="00443D1D" w:rsidP="00443D1D" w:rsidR="00443D1D">
      <w:pPr>
        <w:pStyle w:val="Bezproreda"/>
        <w:ind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stvarni troškovi stečajne upraviteljice </w:t>
      </w:r>
    </w:p>
    <w:p w:rsidRDefault="00443D1D" w:rsidP="00443D1D" w:rsidR="00443D1D">
      <w:pPr>
        <w:pStyle w:val="Bezproreda"/>
        <w:ind w:left="106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( upotreba privatnog vozila u službene svrhe -bruto)…….…...1.150,00 kn</w:t>
      </w:r>
    </w:p>
    <w:p w:rsidRDefault="00443D1D" w:rsidP="00443D1D" w:rsidR="00443D1D">
      <w:pPr>
        <w:pStyle w:val="Bezproreda"/>
        <w:ind w:left="106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- Ukupno:……………………………………………………………16.300,00 kn</w:t>
      </w:r>
    </w:p>
    <w:p w:rsidRDefault="009F0F31" w:rsidP="00443D1D" w:rsidR="00BB2037">
      <w:pPr>
        <w:pStyle w:val="Standard"/>
        <w:ind w:left="709"/>
        <w:jc w:val="both"/>
      </w:pPr>
      <w:r>
        <w:t xml:space="preserve"> </w:t>
      </w:r>
      <w:r w:rsidR="009B61F0"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443D1D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443D1D">
        <w:t>28.12</w:t>
      </w:r>
      <w:r w:rsidR="009F0F31">
        <w:t>.</w:t>
      </w:r>
      <w:r w:rsidR="00503C1F">
        <w:t>2017</w:t>
      </w:r>
      <w:r w:rsidR="000C72EB">
        <w:t>.</w:t>
      </w:r>
      <w:r w:rsidR="00C43FA3">
        <w:t xml:space="preserve"> g.</w:t>
      </w:r>
      <w:r w:rsidRPr="00DD2365">
        <w:t xml:space="preserve"> </w:t>
      </w:r>
      <w:r w:rsidR="009F0F31">
        <w:t xml:space="preserve">zahtjev za provedbu skraćenog </w:t>
      </w:r>
      <w:r w:rsidRPr="00DD2365">
        <w:t xml:space="preserve">stečajnog postupka nad dužnikom </w:t>
      </w:r>
      <w:r w:rsidR="00443D1D">
        <w:rPr>
          <w:b/>
        </w:rPr>
        <w:t>NOGOMETNA UDRUGA SOCCER, Osijek, F. Krežme 22, RB: 14004333, OIB: 49456790450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443D1D" w:rsidP="00160320" w:rsidR="00443D1D">
      <w:pPr>
        <w:tabs>
          <w:tab w:pos="4050" w:val="left"/>
        </w:tabs>
        <w:jc w:val="both"/>
      </w:pPr>
    </w:p>
    <w:p w:rsidRDefault="00443D1D" w:rsidP="00443D1D" w:rsidR="00443D1D">
      <w:pPr>
        <w:jc w:val="right"/>
      </w:pPr>
      <w:r>
        <w:lastRenderedPageBreak/>
        <w:t>Broj: 6 St-200/18-13</w:t>
      </w:r>
    </w:p>
    <w:p w:rsidRDefault="00443D1D" w:rsidP="00160320" w:rsidR="00443D1D">
      <w:pPr>
        <w:tabs>
          <w:tab w:pos="4050" w:val="left"/>
        </w:tabs>
        <w:jc w:val="both"/>
      </w:pPr>
    </w:p>
    <w:p w:rsidRDefault="00443D1D" w:rsidP="00160320" w:rsidR="00443D1D">
      <w:pPr>
        <w:tabs>
          <w:tab w:pos="4050" w:val="left"/>
        </w:tabs>
        <w:jc w:val="both"/>
      </w:pPr>
    </w:p>
    <w:p w:rsidRDefault="00C43FA3" w:rsidP="00443D1D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443D1D">
        <w:t xml:space="preserve">6 </w:t>
      </w:r>
      <w:r>
        <w:t>St-</w:t>
      </w:r>
      <w:r w:rsidR="00443D1D">
        <w:t>200/18-9 od 8. ožujka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443D1D">
        <w:t>25. travnja</w:t>
      </w:r>
      <w:r w:rsidR="009F0F31">
        <w:t xml:space="preserve"> 2018. g. raz</w:t>
      </w:r>
      <w:r>
        <w:t xml:space="preserve">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43D1D">
        <w:t>16.300,00</w:t>
      </w:r>
      <w:r>
        <w:t xml:space="preserve"> kn </w:t>
      </w:r>
      <w:r w:rsidR="009F0F31">
        <w:t>kako je to u izreci ovoga Rješenja navedeno.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F018CA" w:rsidP="00681535" w:rsidR="00F018CA">
      <w:pPr>
        <w:ind w:firstLine="720"/>
        <w:jc w:val="both"/>
      </w:pPr>
    </w:p>
    <w:p w:rsidRDefault="00F018CA" w:rsidP="00681535" w:rsidR="00F018CA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43D1D">
        <w:t>25. travnja</w:t>
      </w:r>
      <w:r w:rsidR="00640623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43D1D">
        <w:t>25.5.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7B9" w:rsidR="00FC67B9">
      <w:r>
        <w:separator/>
      </w:r>
    </w:p>
  </w:endnote>
  <w:endnote w:id="0" w:type="continuationSeparator">
    <w:p w:rsidRDefault="00FC67B9" w:rsidR="00FC6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7B9" w:rsidR="00FC67B9">
      <w:r>
        <w:separator/>
      </w:r>
    </w:p>
  </w:footnote>
  <w:footnote w:id="0" w:type="continuationSeparator">
    <w:p w:rsidRDefault="00FC67B9" w:rsidR="00FC6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5385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3537A33"/>
    <w:multiLevelType w:val="hybridMultilevel"/>
    <w:tmpl w:val="E508E582"/>
    <w:lvl w:tplc="17904F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A5385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0E35"/>
    <w:rsid w:val="003E147C"/>
    <w:rsid w:val="003E25F9"/>
    <w:rsid w:val="003E556F"/>
    <w:rsid w:val="003F28A4"/>
    <w:rsid w:val="004039B7"/>
    <w:rsid w:val="00403D39"/>
    <w:rsid w:val="00405B85"/>
    <w:rsid w:val="004105B6"/>
    <w:rsid w:val="00443D1D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0623"/>
    <w:rsid w:val="0064434C"/>
    <w:rsid w:val="00681535"/>
    <w:rsid w:val="006826C2"/>
    <w:rsid w:val="006837ED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5737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F0F31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018CA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696F"/>
    <w:rsid w:val="00FA7686"/>
    <w:rsid w:val="00FC67B9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Standard" w:type="paragraph">
    <w:name w:val="Standard"/>
    <w:rsid w:val="00F018CA"/>
    <w:pPr>
      <w:suppressAutoHyphens/>
      <w:autoSpaceDN w:val="fals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2A53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5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Standard" w:type="paragraph">
    <w:name w:val="Standard"/>
    <w:rsid w:val="00F018CA"/>
    <w:pPr>
      <w:suppressAutoHyphens/>
      <w:autoSpaceDN w:val="0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2A53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5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1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279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NOGOMETNA UDRUGA SOCCER</izvorni_sadrzaj>
    <derivirana_varijabla naziv="DomainObject.Predmet.ProtustrankaFormated_1">  NOGOMETNA UDRUGA SOCCER</derivirana_varijabla>
  </DomainObject.Predmet.ProtustrankaFormated>
  <DomainObject.Predmet.ProtustrankaFormatedOIB>
    <izvorni_sadrzaj>  NOGOMETNA UDRUGA SOCCER, OIB 49456790450</izvorni_sadrzaj>
    <derivirana_varijabla naziv="DomainObject.Predmet.ProtustrankaFormatedOIB_1">  NOGOMETNA UDRUGA SOCCER, OIB 49456790450</derivirana_varijabla>
  </DomainObject.Predmet.ProtustrankaFormatedOIB>
  <DomainObject.Predmet.ProtustrankaFormatedWithAdress>
    <izvorni_sadrzaj> NOGOMETNA UDRUGA SOCCER, Franje Krežme 22, 31000 Osijek</izvorni_sadrzaj>
    <derivirana_varijabla naziv="DomainObject.Predmet.ProtustrankaFormatedWithAdress_1"> NOGOMETNA UDRUGA SOCCER, Franje Krežme 22, 31000 Osijek</derivirana_varijabla>
  </DomainObject.Predmet.ProtustrankaFormatedWithAdress>
  <DomainObject.Predmet.ProtustrankaFormatedWithAdressOIB>
    <izvorni_sadrzaj> NOGOMETNA UDRUGA SOCCER, OIB 49456790450, Franje Krežme 22, 31000 Osijek</izvorni_sadrzaj>
    <derivirana_varijabla naziv="DomainObject.Predmet.ProtustrankaFormatedWithAdressOIB_1"> NOGOMETNA UDRUGA SOCCER, OIB 49456790450, Franje Krežme 22, 31000 Osijek</derivirana_varijabla>
  </DomainObject.Predmet.ProtustrankaFormatedWithAdressOIB>
  <DomainObject.Predmet.ProtustrankaWithAdress>
    <izvorni_sadrzaj>NOGOMETNA UDRUGA SOCCER Franje Krežme 22, 31000 Osijek</izvorni_sadrzaj>
    <derivirana_varijabla naziv="DomainObject.Predmet.ProtustrankaWithAdress_1">NOGOMETNA UDRUGA SOCCER Franje Krežme 22, 31000 Osijek</derivirana_varijabla>
  </DomainObject.Predmet.ProtustrankaWithAdress>
  <DomainObject.Predmet.ProtustrankaWithAdressOIB>
    <izvorni_sadrzaj>NOGOMETNA UDRUGA SOCCER, OIB 49456790450, Franje Krežme 22, 31000 Osijek</izvorni_sadrzaj>
    <derivirana_varijabla naziv="DomainObject.Predmet.ProtustrankaWithAdressOIB_1">NOGOMETNA UDRUGA SOCCER, OIB 49456790450, Franje Krežme 22, 31000 Osijek</derivirana_varijabla>
  </DomainObject.Predmet.ProtustrankaWithAdressOIB>
  <DomainObject.Predmet.ProtustrankaNazivFormated>
    <izvorni_sadrzaj>NOGOMETNA UDRUGA SOCCER</izvorni_sadrzaj>
    <derivirana_varijabla naziv="DomainObject.Predmet.ProtustrankaNazivFormated_1">NOGOMETNA UDRUGA SOCCER</derivirana_varijabla>
  </DomainObject.Predmet.ProtustrankaNazivFormated>
  <DomainObject.Predmet.ProtustrankaNazivFormatedOIB>
    <izvorni_sadrzaj>NOGOMETNA UDRUGA SOCCER, OIB 49456790450</izvorni_sadrzaj>
    <derivirana_varijabla naziv="DomainObject.Predmet.ProtustrankaNazivFormatedOIB_1">NOGOMETNA UDRUGA SOCCER, OIB 49456790450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NOGOMETNA UDRUGA SOCCER</item>
    </izvorni_sadrzaj>
    <derivirana_varijabla naziv="DomainObject.Predmet.ProtuStrankaListFormated_1">
      <item>NOGOMETNA UDRUGA SOCCER</item>
    </derivirana_varijabla>
  </DomainObject.Predmet.ProtuStrankaListFormated>
  <DomainObject.Predmet.ProtuStrankaListFormatedOIB>
    <izvorni_sadrzaj>
      <item>NOGOMETNA UDRUGA SOCCER, OIB 49456790450</item>
    </izvorni_sadrzaj>
    <derivirana_varijabla naziv="DomainObject.Predmet.ProtuStrankaListFormatedOIB_1">
      <item>NOGOMETNA UDRUGA SOCCER, OIB 49456790450</item>
    </derivirana_varijabla>
  </DomainObject.Predmet.ProtuStrankaListFormatedOIB>
  <DomainObject.Predmet.ProtuStrankaListFormatedWithAdress>
    <izvorni_sadrzaj>
      <item>NOGOMETNA UDRUGA SOCCER, Franje Krežme 22, 31000 Osijek</item>
    </izvorni_sadrzaj>
    <derivirana_varijabla naziv="DomainObject.Predmet.ProtuStrankaListFormatedWithAdress_1">
      <item>NOGOMETNA UDRUGA SOCCER, Franje Krežme 22, 31000 Osijek</item>
    </derivirana_varijabla>
  </DomainObject.Predmet.ProtuStrankaListFormatedWithAdress>
  <DomainObject.Predmet.ProtuStrankaListFormatedWithAdressOIB>
    <izvorni_sadrzaj>
      <item>NOGOMETNA UDRUGA SOCCER, OIB 49456790450, Franje Krežme 22, 31000 Osijek</item>
    </izvorni_sadrzaj>
    <derivirana_varijabla naziv="DomainObject.Predmet.ProtuStrankaListFormatedWithAdressOIB_1">
      <item>NOGOMETNA UDRUGA SOCCER, OIB 49456790450, Franje Krežme 22, 31000 Osijek</item>
    </derivirana_varijabla>
  </DomainObject.Predmet.ProtuStrankaListFormatedWithAdressOIB>
  <DomainObject.Predmet.ProtuStrankaListNazivFormated>
    <izvorni_sadrzaj>
      <item>NOGOMETNA UDRUGA SOCCER</item>
    </izvorni_sadrzaj>
    <derivirana_varijabla naziv="DomainObject.Predmet.ProtuStrankaListNazivFormated_1">
      <item>NOGOMETNA UDRUGA SOCCER</item>
    </derivirana_varijabla>
  </DomainObject.Predmet.ProtuStrankaListNazivFormated>
  <DomainObject.Predmet.ProtuStrankaListNazivFormatedOIB>
    <izvorni_sadrzaj>
      <item>NOGOMETNA UDRUGA SOCCER, OIB 49456790450</item>
    </izvorni_sadrzaj>
    <derivirana_varijabla naziv="DomainObject.Predmet.ProtuStrankaListNazivFormatedOIB_1">
      <item>NOGOMETNA UDRUGA SOCCER, OIB 49456790450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NOGOMETNA UDRUGA SOCCER</izvorni_sadrzaj>
    <derivirana_varijabla naziv="DomainObject.Predmet.ProtustrankaIDrugi_1">NOGOMETNA UDRUGA SOCCER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NOGOMETNA UDRUGA SOCCER, OIB 49456790450, Franje Krežme 22, 31000 Osijek</izvorni_sadrzaj>
    <derivirana_varijabla naziv="DomainObject.Predmet.ProtustrankaIDrugiAdressOIB_1">NOGOMETNA UDRUGA SOCCER, OIB 49456790450, Franje Krežme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NOGOMETNA UDRUGA SOCCER</item>
      <item>RH MF PU PODRUČNI URED OSIJEK</item>
    </izvorni_sadrzaj>
    <derivirana_varijabla naziv="DomainObject.Predmet.SudioniciListNaziv_1">
      <item>NOGOMETNA UDRUGA SOCCER</item>
      <item>RH MF PU PODRUČNI URED OSIJEK</item>
    </derivirana_varijabla>
  </DomainObject.Predmet.SudioniciListNaziv>
  <DomainObject.Predmet.SudioniciListAdressOIB>
    <izvorni_sadrzaj>
      <item>NOGOMETNA UDRUGA SOCCER, OIB 49456790450, Franje Krežme 22,31000 Osijek</item>
      <item>RH MF PU PODRUČNI URED OSIJEK, OIB 18683136487</item>
    </izvorni_sadrzaj>
    <derivirana_varijabla naziv="DomainObject.Predmet.SudioniciListAdressOIB_1">
      <item>NOGOMETNA UDRUGA SOCCER, OIB 49456790450, Franje Krežme 22,31000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49456790450</item>
      <item>, OIB 18683136487</item>
    </izvorni_sadrzaj>
    <derivirana_varijabla naziv="DomainObject.Predmet.SudioniciListNazivOIB_1">
      <item>, OIB 49456790450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89A9E-F78A-4124-905B-4B2EEC8F9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2677</properties:Characters>
  <properties:Lines>97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2018-04-25T12:00:00Z</dcterms:created>
  <dc:creator>hermanj</dc:creator>
  <cp:lastModifiedBy>Danijela Sekulić</cp:lastModifiedBy>
  <cp:lastPrinted>2018-04-25T12:00:00Z</cp:lastPrinted>
  <dcterms:modified xmlns:xsi="http://www.w3.org/2001/XMLSchema-instance" xsi:type="dcterms:W3CDTF">2018-04-25T12:01:00Z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(OPAČAK.docx)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