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656f" w14:paraId="967656f" w:rsidRDefault="009356F8" w:rsidP="009356F8" w:rsidR="009356F8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6F8" w:rsidP="009356F8" w:rsidR="009356F8">
      <w:r>
        <w:t xml:space="preserve">         REPUBLIKA HRVATSKA</w:t>
      </w:r>
    </w:p>
    <w:p w:rsidRDefault="009356F8" w:rsidP="009356F8" w:rsidR="009356F8">
      <w:r>
        <w:t xml:space="preserve"> TRGOVAČKI SUD U VARAŽDINU</w:t>
      </w:r>
    </w:p>
    <w:p w:rsidRDefault="009356F8" w:rsidP="009356F8" w:rsidR="009356F8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9356F8" w:rsidP="009356F8" w:rsidR="009356F8">
      <w:pPr>
        <w:outlineLvl w:val="0"/>
        <w:rPr>
          <w:lang w:val="hr-HR"/>
        </w:rPr>
      </w:pPr>
    </w:p>
    <w:p w:rsidRDefault="009356F8" w:rsidP="009356F8" w:rsidR="009356F8">
      <w:pPr>
        <w:rPr>
          <w:lang w:val="hr-HR"/>
        </w:rPr>
      </w:pPr>
    </w:p>
    <w:p w:rsidRDefault="009356F8" w:rsidP="009356F8" w:rsidR="009356F8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2905CE">
        <w:t xml:space="preserve">GROUND INVEST </w:t>
      </w:r>
      <w:proofErr w:type="spellStart"/>
      <w:r w:rsidR="002905CE">
        <w:t>d.o.o</w:t>
      </w:r>
      <w:proofErr w:type="spellEnd"/>
      <w:r w:rsidR="002905CE">
        <w:t>., OIB: 52727371448</w:t>
      </w:r>
      <w:r>
        <w:t xml:space="preserve">, </w:t>
      </w:r>
      <w:r w:rsidR="00E61267">
        <w:t xml:space="preserve">, </w:t>
      </w:r>
      <w:proofErr w:type="spellStart"/>
      <w:r w:rsidR="00E61267">
        <w:t>Dravska</w:t>
      </w:r>
      <w:proofErr w:type="spellEnd"/>
      <w:r w:rsidR="00E61267">
        <w:t xml:space="preserve"> </w:t>
      </w:r>
      <w:proofErr w:type="spellStart"/>
      <w:r w:rsidR="00E61267">
        <w:t>ulica</w:t>
      </w:r>
      <w:proofErr w:type="spellEnd"/>
      <w:r w:rsidR="00E61267">
        <w:t xml:space="preserve"> 17, </w:t>
      </w:r>
      <w:proofErr w:type="spellStart"/>
      <w:r w:rsidR="00E61267">
        <w:t>Koprivnica</w:t>
      </w:r>
      <w:proofErr w:type="spellEnd"/>
      <w:r w:rsidR="00E61267">
        <w:t xml:space="preserve">, </w:t>
      </w:r>
      <w:r>
        <w:t xml:space="preserve">12. </w:t>
      </w:r>
      <w:proofErr w:type="spellStart"/>
      <w:proofErr w:type="gramStart"/>
      <w:r>
        <w:t>veljače</w:t>
      </w:r>
      <w:proofErr w:type="spellEnd"/>
      <w:proofErr w:type="gramEnd"/>
      <w:r>
        <w:t xml:space="preserve"> 2018.</w:t>
      </w:r>
      <w:r>
        <w:t xml:space="preserve">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9356F8" w:rsidP="009356F8" w:rsidR="009356F8">
      <w:pPr>
        <w:jc w:val="both"/>
      </w:pPr>
    </w:p>
    <w:p w:rsidRDefault="009356F8" w:rsidP="009356F8" w:rsidR="009356F8">
      <w:pPr>
        <w:jc w:val="both"/>
      </w:pPr>
    </w:p>
    <w:p w:rsidRDefault="009356F8" w:rsidP="009356F8" w:rsidR="009356F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356F8" w:rsidP="009356F8" w:rsidR="009356F8">
      <w:pPr>
        <w:jc w:val="center"/>
        <w:rPr>
          <w:sz w:val="28"/>
          <w:szCs w:val="28"/>
          <w:lang w:val="hr-HR"/>
        </w:rPr>
      </w:pPr>
    </w:p>
    <w:p w:rsidRDefault="009356F8" w:rsidP="009356F8" w:rsidR="009356F8">
      <w:pPr>
        <w:jc w:val="both"/>
        <w:rPr>
          <w:lang w:val="hr-HR"/>
        </w:rPr>
      </w:pPr>
    </w:p>
    <w:p w:rsidRDefault="009356F8" w:rsidP="009356F8" w:rsidR="009356F8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8072A7">
        <w:t xml:space="preserve">GROUND INVEST </w:t>
      </w:r>
      <w:proofErr w:type="spellStart"/>
      <w:r w:rsidR="008072A7">
        <w:t>d.o.o</w:t>
      </w:r>
      <w:proofErr w:type="spellEnd"/>
      <w:r w:rsidR="008072A7">
        <w:t>., OIB: 52727371448</w:t>
      </w:r>
      <w:proofErr w:type="gramStart"/>
      <w:r w:rsidR="008072A7">
        <w:t>, ,</w:t>
      </w:r>
      <w:proofErr w:type="gramEnd"/>
      <w:r w:rsidR="008072A7">
        <w:t xml:space="preserve"> </w:t>
      </w:r>
      <w:proofErr w:type="spellStart"/>
      <w:r w:rsidR="008072A7">
        <w:t>Dravska</w:t>
      </w:r>
      <w:proofErr w:type="spellEnd"/>
      <w:r w:rsidR="008072A7">
        <w:t xml:space="preserve"> </w:t>
      </w:r>
      <w:proofErr w:type="spellStart"/>
      <w:r w:rsidR="008072A7">
        <w:t>ulica</w:t>
      </w:r>
      <w:proofErr w:type="spellEnd"/>
      <w:r w:rsidR="008072A7">
        <w:t xml:space="preserve"> 17, </w:t>
      </w:r>
      <w:proofErr w:type="spellStart"/>
      <w:r w:rsidR="008072A7">
        <w:t>Koprivnica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8072A7">
        <w:t>7.293,60</w:t>
      </w:r>
      <w:r>
        <w:t xml:space="preserve"> kn.</w:t>
      </w:r>
    </w:p>
    <w:p w:rsidRDefault="009356F8" w:rsidP="009356F8" w:rsidR="009356F8">
      <w:pPr>
        <w:jc w:val="both"/>
      </w:pPr>
    </w:p>
    <w:p w:rsidRDefault="009356F8" w:rsidP="009356F8" w:rsidR="009356F8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28286F">
        <w:t>Julija</w:t>
      </w:r>
      <w:proofErr w:type="spellEnd"/>
      <w:r w:rsidR="0028286F">
        <w:t xml:space="preserve"> Gal, OIB: 64642019785, </w:t>
      </w:r>
      <w:proofErr w:type="spellStart"/>
      <w:r w:rsidR="0028286F">
        <w:t>Slovenija</w:t>
      </w:r>
      <w:proofErr w:type="spellEnd"/>
      <w:r w:rsidR="0028286F">
        <w:t xml:space="preserve">, </w:t>
      </w:r>
      <w:proofErr w:type="spellStart"/>
      <w:r w:rsidR="0028286F">
        <w:t>Kranj</w:t>
      </w:r>
      <w:proofErr w:type="spellEnd"/>
      <w:r w:rsidR="0028286F">
        <w:t xml:space="preserve">, </w:t>
      </w:r>
      <w:proofErr w:type="spellStart"/>
      <w:r w:rsidR="0028286F">
        <w:t>Štirnova</w:t>
      </w:r>
      <w:proofErr w:type="spellEnd"/>
      <w:r w:rsidR="0028286F">
        <w:t xml:space="preserve"> </w:t>
      </w:r>
      <w:proofErr w:type="spellStart"/>
      <w:r w:rsidR="0028286F">
        <w:t>ulica</w:t>
      </w:r>
      <w:proofErr w:type="spellEnd"/>
      <w:r w:rsidR="0028286F">
        <w:t xml:space="preserve"> 36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9356F8" w:rsidP="009356F8" w:rsidR="009356F8">
      <w:pPr>
        <w:jc w:val="both"/>
      </w:pPr>
    </w:p>
    <w:p w:rsidRDefault="009356F8" w:rsidP="009356F8" w:rsidR="009356F8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9356F8" w:rsidP="009356F8" w:rsidR="009356F8">
      <w:pPr>
        <w:jc w:val="both"/>
      </w:pPr>
    </w:p>
    <w:p w:rsidRDefault="009356F8" w:rsidP="009356F8" w:rsidR="009356F8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9356F8" w:rsidP="009356F8" w:rsidR="009356F8">
      <w:pPr>
        <w:jc w:val="both"/>
      </w:pPr>
      <w:r>
        <w:tab/>
      </w:r>
    </w:p>
    <w:p w:rsidRDefault="009356F8" w:rsidP="009356F8" w:rsidR="009356F8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9356F8" w:rsidP="009356F8" w:rsidR="009356F8">
      <w:pPr>
        <w:outlineLvl w:val="0"/>
        <w:rPr>
          <w:lang w:val="hr-HR"/>
        </w:rPr>
      </w:pPr>
    </w:p>
    <w:p w:rsidRDefault="009356F8" w:rsidP="009356F8" w:rsidR="009356F8">
      <w:pPr>
        <w:outlineLvl w:val="0"/>
        <w:rPr>
          <w:lang w:val="hr-HR"/>
        </w:rPr>
      </w:pPr>
    </w:p>
    <w:p w:rsidRDefault="009356F8" w:rsidP="009356F8" w:rsidR="009356F8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9356F8" w:rsidP="009356F8" w:rsidR="009356F8">
      <w:pPr>
        <w:outlineLvl w:val="0"/>
        <w:rPr>
          <w:lang w:val="hr-HR"/>
        </w:rPr>
      </w:pPr>
    </w:p>
    <w:p w:rsidRDefault="009356F8" w:rsidP="009356F8" w:rsidR="009356F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E52A82">
        <w:rPr>
          <w:lang w:val="hr-HR"/>
        </w:rPr>
        <w:t>08. veljače 2018.</w:t>
      </w:r>
      <w:r>
        <w:rPr>
          <w:lang w:val="hr-HR"/>
        </w:rPr>
        <w:t>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r w:rsidR="00E52A82">
        <w:t xml:space="preserve">GROUND INVEST </w:t>
      </w:r>
      <w:proofErr w:type="spellStart"/>
      <w:r w:rsidR="00E52A82">
        <w:t>d.o.o</w:t>
      </w:r>
      <w:proofErr w:type="spellEnd"/>
      <w:r w:rsidR="00E52A82">
        <w:t>., OIB: 52727371448</w:t>
      </w:r>
      <w:proofErr w:type="gramStart"/>
      <w:r w:rsidR="00E52A82">
        <w:t>, ,</w:t>
      </w:r>
      <w:proofErr w:type="gramEnd"/>
      <w:r w:rsidR="00E52A82">
        <w:t xml:space="preserve"> </w:t>
      </w:r>
      <w:proofErr w:type="spellStart"/>
      <w:r w:rsidR="00E52A82">
        <w:t>Dravska</w:t>
      </w:r>
      <w:proofErr w:type="spellEnd"/>
      <w:r w:rsidR="00E52A82">
        <w:t xml:space="preserve"> </w:t>
      </w:r>
      <w:proofErr w:type="spellStart"/>
      <w:r w:rsidR="00E52A82">
        <w:t>ulica</w:t>
      </w:r>
      <w:proofErr w:type="spellEnd"/>
      <w:r w:rsidR="00E52A82">
        <w:t xml:space="preserve"> 17, </w:t>
      </w:r>
      <w:proofErr w:type="spellStart"/>
      <w:r w:rsidR="00E52A82">
        <w:t>Koprivnica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E52A82">
        <w:t xml:space="preserve">06. </w:t>
      </w:r>
      <w:proofErr w:type="spellStart"/>
      <w:proofErr w:type="gramStart"/>
      <w:r w:rsidR="00E52A82">
        <w:t>veljače</w:t>
      </w:r>
      <w:proofErr w:type="spellEnd"/>
      <w:proofErr w:type="gramEnd"/>
      <w:r w:rsidR="00E52A82">
        <w:t xml:space="preserve"> 2018.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E52A82">
        <w:t>7.293,60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9356F8" w:rsidP="009356F8" w:rsidR="009356F8">
      <w:pPr>
        <w:jc w:val="both"/>
        <w:outlineLvl w:val="0"/>
        <w:rPr>
          <w:lang w:val="hr-HR"/>
        </w:rPr>
      </w:pPr>
    </w:p>
    <w:p w:rsidRDefault="009356F8" w:rsidP="009356F8" w:rsidR="009356F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9356F8" w:rsidP="009356F8" w:rsidR="009356F8">
      <w:pPr>
        <w:jc w:val="both"/>
        <w:outlineLvl w:val="0"/>
        <w:rPr>
          <w:lang w:val="hr-HR"/>
        </w:rPr>
      </w:pPr>
    </w:p>
    <w:p w:rsidRDefault="009356F8" w:rsidP="009356F8" w:rsidR="009356F8">
      <w:pPr>
        <w:jc w:val="center"/>
        <w:outlineLvl w:val="0"/>
        <w:rPr>
          <w:lang w:val="hr-HR"/>
        </w:rPr>
      </w:pPr>
    </w:p>
    <w:p w:rsidRDefault="009356F8" w:rsidP="009356F8" w:rsidR="009356F8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12. veljače 2018.</w:t>
      </w:r>
    </w:p>
    <w:p w:rsidRDefault="009356F8" w:rsidP="009356F8" w:rsidR="009356F8">
      <w:pPr>
        <w:jc w:val="center"/>
        <w:outlineLvl w:val="0"/>
        <w:rPr>
          <w:lang w:val="hr-HR"/>
        </w:rPr>
      </w:pPr>
    </w:p>
    <w:p w:rsidRDefault="009356F8" w:rsidP="009356F8" w:rsidR="009356F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356F8" w:rsidP="009356F8" w:rsidR="009356F8">
      <w:pPr>
        <w:jc w:val="center"/>
        <w:outlineLvl w:val="0"/>
        <w:rPr>
          <w:lang w:val="hr-HR"/>
        </w:rPr>
      </w:pPr>
    </w:p>
    <w:p w:rsidRDefault="009356F8" w:rsidP="009356F8" w:rsidR="009356F8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9356F8" w:rsidP="009356F8" w:rsidR="009356F8">
      <w:pPr>
        <w:ind w:firstLine="720" w:left="3600"/>
        <w:outlineLvl w:val="0"/>
        <w:rPr>
          <w:lang w:val="hr-HR"/>
        </w:rPr>
      </w:pPr>
    </w:p>
    <w:p w:rsidRDefault="009356F8" w:rsidP="009356F8" w:rsidR="009356F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9356F8" w:rsidP="009356F8" w:rsidR="009356F8">
      <w:pPr>
        <w:ind w:firstLine="720" w:left="3600"/>
        <w:outlineLvl w:val="0"/>
        <w:rPr>
          <w:lang w:val="hr-HR"/>
        </w:rPr>
      </w:pPr>
    </w:p>
    <w:p w:rsidRDefault="009356F8" w:rsidP="009356F8" w:rsidR="009356F8">
      <w:pPr>
        <w:outlineLvl w:val="0"/>
        <w:rPr>
          <w:lang w:val="hr-HR"/>
        </w:rPr>
      </w:pPr>
    </w:p>
    <w:p w:rsidRDefault="009356F8" w:rsidP="009356F8" w:rsidR="009356F8">
      <w:pPr>
        <w:outlineLvl w:val="0"/>
        <w:rPr>
          <w:lang w:val="hr-HR"/>
        </w:rPr>
      </w:pPr>
    </w:p>
    <w:p w:rsidRDefault="009356F8" w:rsidP="009356F8" w:rsidR="009356F8">
      <w:pPr>
        <w:outlineLvl w:val="0"/>
        <w:rPr>
          <w:lang w:val="hr-HR"/>
        </w:rPr>
      </w:pPr>
    </w:p>
    <w:p w:rsidRDefault="009356F8" w:rsidP="009356F8" w:rsidR="009356F8">
      <w:pPr>
        <w:outlineLvl w:val="0"/>
        <w:rPr>
          <w:lang w:val="hr-HR"/>
        </w:rPr>
      </w:pPr>
    </w:p>
    <w:p w:rsidRDefault="009356F8" w:rsidP="009356F8" w:rsidR="009356F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356F8" w:rsidP="009356F8" w:rsidR="009356F8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6A1C0D" w:rsidP="006A1C0D" w:rsidR="006A1C0D" w:rsidRPr="006A1C0D">
      <w:pPr>
        <w:pStyle w:val="ListaeSPIS"/>
        <w:numPr>
          <w:ilvl w:val="0"/>
          <w:numId w:val="0"/>
        </w:numPr>
        <w:ind w:firstLine="357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2. Julija Gal, Kranj, </w:t>
      </w:r>
      <w:proofErr w:type="spellStart"/>
      <w:r>
        <w:rPr>
          <w:lang w:val="hr-HR"/>
        </w:rPr>
        <w:t>Štirnova</w:t>
      </w:r>
      <w:proofErr w:type="spellEnd"/>
      <w:r>
        <w:rPr>
          <w:lang w:val="hr-HR"/>
        </w:rPr>
        <w:t xml:space="preserve"> ulica 36, Slovenija</w:t>
      </w:r>
    </w:p>
    <w:p w:rsidRDefault="00AE649C" w:rsidP="009356F8" w:rsidR="00AE649C" w:rsidRPr="009356F8"/>
    <w:sectPr w:rsidSect="0032366B" w:rsidR="00AE649C" w:rsidRPr="009356F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8F9" w:rsidP="00537B78" w:rsidR="007E28F9">
      <w:r>
        <w:separator/>
      </w:r>
    </w:p>
  </w:endnote>
  <w:endnote w:id="0" w:type="continuationSeparator">
    <w:p w:rsidRDefault="007E28F9" w:rsidP="00537B78" w:rsidR="007E2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8F9" w:rsidP="00537B78" w:rsidR="007E28F9">
      <w:r>
        <w:separator/>
      </w:r>
    </w:p>
  </w:footnote>
  <w:footnote w:id="0" w:type="continuationSeparator">
    <w:p w:rsidRDefault="007E28F9" w:rsidP="00537B78" w:rsidR="007E28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6F8" w:rsidR="008333A9">
    <w:pPr>
      <w:pStyle w:val="Zaglavlje"/>
    </w:pPr>
    <w:r>
      <w:rPr>
        <w:rStyle w:val="PozadinaSvijetloCrvena"/>
        <w:shd w:fill="auto" w:color="auto" w:val="clear"/>
      </w:rPr>
      <w:t>Poslovni broj: 8 St-56/18-3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5CD8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86F"/>
    <w:rsid w:val="002833D4"/>
    <w:rsid w:val="00284965"/>
    <w:rsid w:val="002852E3"/>
    <w:rsid w:val="00285C1A"/>
    <w:rsid w:val="00286696"/>
    <w:rsid w:val="00286D9C"/>
    <w:rsid w:val="00287B3C"/>
    <w:rsid w:val="00287C8C"/>
    <w:rsid w:val="002905CE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C0D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28F9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2A7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6F8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991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A82"/>
    <w:rsid w:val="00E53B4A"/>
    <w:rsid w:val="00E541AE"/>
    <w:rsid w:val="00E566B8"/>
    <w:rsid w:val="00E56AA5"/>
    <w:rsid w:val="00E56EE7"/>
    <w:rsid w:val="00E60B19"/>
    <w:rsid w:val="00E60FA7"/>
    <w:rsid w:val="00E6126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356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356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000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14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St-56/2018-3</izvorni_sadrzaj>
    <derivirana_varijabla naziv="DomainObject.Oznaka_1">St-56/2018-3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GROUND INVEST društvo s ograničenom odgovornošću za građenje, trgovinu i usluge zastupanog po punomoćniku Julija Gal</izvorni_sadrzaj>
    <derivirana_varijabla naziv="DomainObject.Predmet.ProtustrankaFormated_1">  GROUND INVEST društvo s ograničenom odgovornošću za građenje, trgovinu i usluge zastupanog po punomoćniku Julija Gal</derivirana_varijabla>
  </DomainObject.Predmet.ProtustrankaFormated>
  <DomainObject.Predmet.ProtustrankaFormatedOIB>
    <izvorni_sadrzaj>  GROUND INVEST društvo s ograničenom odgovornošću za građenje, trgovinu i usluge, OIB 52727371448 zastupanog po punomoćniku Julija Gal</izvorni_sadrzaj>
    <derivirana_varijabla naziv="DomainObject.Predmet.ProtustrankaFormatedOIB_1">  GROUND INVEST društvo s ograničenom odgovornošću za građenje, trgovinu i usluge, OIB 52727371448 zastupanog po punomoćniku Julija Gal</derivirana_varijabla>
  </DomainObject.Predmet.ProtustrankaFormatedOIB>
  <DomainObject.Predmet.ProtustrankaFormatedWithAdress>
    <izvorni_sadrzaj> GROUND INVEST društvo s ograničenom odgovornošću za građenje, trgovinu i usluge, Dravska ulica 17, 48000 Koprivnica zastupanog po punomoćniku Julija Gal</izvorni_sadrzaj>
    <derivirana_varijabla naziv="DomainObject.Predmet.ProtustrankaFormatedWithAdress_1"> GROUND INVEST društvo s ograničenom odgovornošću za građenje, trgovinu i usluge, Dravska ulica 17, 48000 Koprivnica zastupanog po punomoćniku Julija Gal</derivirana_varijabla>
  </DomainObject.Predmet.ProtustrankaFormatedWithAdress>
  <DomainObject.Predmet.ProtustrankaFormatedWithAdressOIB>
    <izvorni_sadrzaj> GROUND INVEST društvo s ograničenom odgovornošću za građenje, trgovinu i usluge, OIB 52727371448, Dravska ulica 17, 48000 Koprivnica zastupanog po punomoćniku Julija Gal</izvorni_sadrzaj>
    <derivirana_varijabla naziv="DomainObject.Predmet.ProtustrankaFormatedWithAdressOIB_1"> GROUND INVEST društvo s ograničenom odgovornošću za građenje, trgovinu i usluge, OIB 52727371448, Dravska ulica 17, 48000 Koprivnica zastupanog po punomoćniku Julija Gal</derivirana_varijabla>
  </DomainObject.Predmet.ProtustrankaFormatedWithAdressOIB>
  <DomainObject.Predmet.ProtustrankaWithAdress>
    <izvorni_sadrzaj>GROUND INVEST društvo s ograničenom odgovornošću za građenje, trgovinu i usluge Dravska ulica 17, 48000 Koprivnica</izvorni_sadrzaj>
    <derivirana_varijabla naziv="DomainObject.Predmet.ProtustrankaWithAdress_1">GROUND INVEST društvo s ograničenom odgovornošću za građenje, trgovinu i usluge Dravska ulica 17, 48000 Koprivnica</derivirana_varijabla>
  </DomainObject.Predmet.ProtustrankaWithAdress>
  <DomainObject.Predmet.ProtustrankaWithAdressOIB>
    <izvorni_sadrzaj>GROUND INVEST društvo s ograničenom odgovornošću za građenje, trgovinu i usluge, OIB 52727371448, Dravska ulica 17, 48000 Koprivnica</izvorni_sadrzaj>
    <derivirana_varijabla naziv="DomainObject.Predmet.ProtustrankaWithAdressOIB_1">GROUND INVEST društvo s ograničenom odgovornošću za građenje, trgovinu i usluge, OIB 52727371448, Dravska ulica 17, 48000 Koprivnica</derivirana_varijabla>
  </DomainObject.Predmet.ProtustrankaWithAdressOIB>
  <DomainObject.Predmet.ProtustrankaNazivFormated>
    <izvorni_sadrzaj>GROUND INVEST društvo s ograničenom odgovornošću za građenje, trgovinu i usluge</izvorni_sadrzaj>
    <derivirana_varijabla naziv="DomainObject.Predmet.ProtustrankaNazivFormated_1">GROUND INVEST društvo s ograničenom odgovornošću za građenje, trgovinu i usluge</derivirana_varijabla>
  </DomainObject.Predmet.ProtustrankaNazivFormated>
  <DomainObject.Predmet.ProtustrankaNazivFormatedOIB>
    <izvorni_sadrzaj>GROUND INVEST društvo s ograničenom odgovornošću za građenje, trgovinu i usluge, OIB 52727371448</izvorni_sadrzaj>
    <derivirana_varijabla naziv="DomainObject.Predmet.ProtustrankaNazivFormatedOIB_1">GROUND INVEST društvo s ograničenom odgovornošću za građenje, trgovinu i usluge, OIB 52727371448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7293.60</izvorni_sadrzaj>
    <derivirana_varijabla naziv="DomainObject.Predmet.TrenutnaVrijednost_1">7293.60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GROUND INVEST društvo s ograničenom odgovornošću za građenje, trgovinu i usluge zastupanog po punomoćniku Julija Gal</item>
    </izvorni_sadrzaj>
    <derivirana_varijabla naziv="DomainObject.Predmet.ProtuStrankaListFormated_1">
      <item>GROUND INVEST društvo s ograničenom odgovornošću za građenje, trgovinu i usluge zastupanog po punomoćniku Julija Gal</item>
    </derivirana_varijabla>
  </DomainObject.Predmet.ProtuStrankaListFormated>
  <DomainObject.Predmet.ProtuStrankaListFormatedOIB>
    <izvorni_sadrzaj>
      <item>GROUND INVEST društvo s ograničenom odgovornošću za građenje, trgovinu i usluge, OIB 52727371448 zastupanog po punomoćniku Julija Gal</item>
    </izvorni_sadrzaj>
    <derivirana_varijabla naziv="DomainObject.Predmet.ProtuStrankaListFormatedOIB_1">
      <item>GROUND INVEST društvo s ograničenom odgovornošću za građenje, trgovinu i usluge, OIB 52727371448 zastupanog po punomoćniku Julija Gal</item>
    </derivirana_varijabla>
  </DomainObject.Predmet.ProtuStrankaListFormatedOIB>
  <DomainObject.Predmet.ProtuStrankaListFormatedWithAdress>
    <izvorni_sadrzaj>
      <item>GROUND INVEST društvo s ograničenom odgovornošću za građenje, trgovinu i usluge, Dravska ulica 17, 48000 Koprivnica zastupanog po punomoćniku Julija Gal</item>
    </izvorni_sadrzaj>
    <derivirana_varijabla naziv="DomainObject.Predmet.ProtuStrankaListFormatedWithAdress_1">
      <item>GROUND INVEST društvo s ograničenom odgovornošću za građenje, trgovinu i usluge, Dravska ulica 17, 48000 Koprivnica zastupanog po punomoćniku Julija Gal</item>
    </derivirana_varijabla>
  </DomainObject.Predmet.ProtuStrankaListFormatedWithAdress>
  <DomainObject.Predmet.ProtuStrankaListFormatedWithAdressOIB>
    <izvorni_sadrzaj>
      <item>GROUND INVEST društvo s ograničenom odgovornošću za građenje, trgovinu i usluge, OIB 52727371448, Dravska ulica 17, 48000 Koprivnica zastupanog po punomoćniku Julija Gal</item>
    </izvorni_sadrzaj>
    <derivirana_varijabla naziv="DomainObject.Predmet.ProtuStrankaListFormatedWithAdressOIB_1">
      <item>GROUND INVEST društvo s ograničenom odgovornošću za građenje, trgovinu i usluge, OIB 52727371448, Dravska ulica 17, 48000 Koprivnica zastupanog po punomoćniku Julija Gal</item>
    </derivirana_varijabla>
  </DomainObject.Predmet.ProtuStrankaListFormatedWithAdressOIB>
  <DomainObject.Predmet.ProtuStrankaListNazivFormated>
    <izvorni_sadrzaj>
      <item>GROUND INVEST društvo s ograničenom odgovornošću za građenje, trgovinu i usluge</item>
    </izvorni_sadrzaj>
    <derivirana_varijabla naziv="DomainObject.Predmet.ProtuStrankaListNazivFormated_1">
      <item>GROUND INVEST društvo s ograničenom odgovornošću za građenje, trgovinu i usluge</item>
    </derivirana_varijabla>
  </DomainObject.Predmet.ProtuStrankaListNazivFormated>
  <DomainObject.Predmet.ProtuStrankaListNazivFormatedOIB>
    <izvorni_sadrzaj>
      <item>GROUND INVEST društvo s ograničenom odgovornošću za građenje, trgovinu i usluge, OIB 52727371448</item>
    </izvorni_sadrzaj>
    <derivirana_varijabla naziv="DomainObject.Predmet.ProtuStrankaListNazivFormatedOIB_1">
      <item>GROUND INVEST društvo s ograničenom odgovornošću za građenje, trgovinu i usluge, OIB 52727371448</item>
    </derivirana_varijabla>
  </DomainObject.Predmet.ProtuStrankaListNazivFormatedOIB>
  <DomainObject.Predmet.OstaliListFormated>
    <izvorni_sadrzaj>
      <item>Sudski registar</item>
      <item>Julija Gal punomoćnik sudionika u postupku GROUND INVEST društvo s ograničenom odgovornošću za građenje, trgovinu i usluge</item>
    </izvorni_sadrzaj>
    <derivirana_varijabla naziv="DomainObject.Predmet.OstaliListFormated_1">
      <item>Sudski registar</item>
      <item>Julija Gal punomoćnik sudionika u postupku GROUND INVEST društvo s ograničenom odgovornošću za građenje, trgovinu i usluge</item>
    </derivirana_varijabla>
  </DomainObject.Predmet.OstaliListFormated>
  <DomainObject.Predmet.OstaliListFormatedOIB>
    <izvorni_sadrzaj>
      <item>Sudski registar</item>
      <item>Julija Gal, OIB 64642019785 punomoćnik sudionika u postupku GROUND INVEST društvo s ograničenom odgovornošću za građenje, trgovinu i usluge</item>
    </izvorni_sadrzaj>
    <derivirana_varijabla naziv="DomainObject.Predmet.OstaliListFormatedOIB_1">
      <item>Sudski registar</item>
      <item>Julija Gal, OIB 64642019785 punomoćnik sudionika u postupku GROUND INVEST društvo s ograničenom odgovornošću za građenje, trgovinu i usluge</item>
    </derivirana_varijabla>
  </DomainObject.Predmet.OstaliListFormatedOIB>
  <DomainObject.Predmet.OstaliListFormatedWithAdress>
    <izvorni_sadrzaj>
      <item>Sudski registar</item>
      <item>Julija Gal, Štirnova Ulica 36, 4000 Kranj punomoćnik sudionika u postupku GROUND INVEST društvo s ograničenom odgovornošću za građenje, trgovinu i usluge</item>
    </izvorni_sadrzaj>
    <derivirana_varijabla naziv="DomainObject.Predmet.OstaliListFormatedWithAdress_1">
      <item>Sudski registar</item>
      <item>Julija Gal, Štirnova Ulica 36, 4000 Kranj punomoćnik sudionika u postupku GROUND INVEST društvo s ograničenom odgovornošću za građenje, trgovinu i usluge</item>
    </derivirana_varijabla>
  </DomainObject.Predmet.OstaliListFormatedWithAdress>
  <DomainObject.Predmet.OstaliListFormatedWithAdressOIB>
    <izvorni_sadrzaj>
      <item>Sudski registar</item>
      <item>Julija Gal, OIB 64642019785, Štirnova Ulica 36, 4000 Kranj punomoćnik sudionika u postupku GROUND INVEST društvo s ograničenom odgovornošću za građenje, trgovinu i usluge</item>
    </izvorni_sadrzaj>
    <derivirana_varijabla naziv="DomainObject.Predmet.OstaliListFormatedWithAdressOIB_1">
      <item>Sudski registar</item>
      <item>Julija Gal, OIB 64642019785, Štirnova Ulica 36, 4000 Kranj punomoćnik sudionika u postupku GROUND INVEST društvo s ograničenom odgovornošću za građenje, trgovinu i usluge</item>
    </derivirana_varijabla>
  </DomainObject.Predmet.OstaliListFormatedWithAdressOIB>
  <DomainObject.Predmet.OstaliListNazivFormated>
    <izvorni_sadrzaj>
      <item>Sudski registar</item>
      <item>Julija Gal</item>
    </izvorni_sadrzaj>
    <derivirana_varijabla naziv="DomainObject.Predmet.OstaliListNazivFormated_1">
      <item>Sudski registar</item>
      <item>Julija Gal</item>
    </derivirana_varijabla>
  </DomainObject.Predmet.OstaliListNazivFormated>
  <DomainObject.Predmet.OstaliListNazivFormatedOIB>
    <izvorni_sadrzaj>
      <item>Sudski registar</item>
      <item>Julija Gal, OIB 64642019785</item>
    </izvorni_sadrzaj>
    <derivirana_varijabla naziv="DomainObject.Predmet.OstaliListNazivFormatedOIB_1">
      <item>Sudski registar</item>
      <item>Julija Gal, OIB 64642019785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St-56/2018-3</izvorni_sadrzaj>
    <derivirana_varijabla naziv="DomainObject.PoslovniBrojDokumenta_1">St-56/2018-3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GROUND INVEST društvo s ograničenom odgovornošću za građenje, trgovinu i usluge</izvorni_sadrzaj>
    <derivirana_varijabla naziv="DomainObject.Predmet.ProtustrankaIDrugi_1">GROUND INVEST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GROUND INVEST društvo s ograničenom odgovornošću za građenje, trgovinu i usluge, OIB 52727371448, Dravska ulica 17, 48000 Koprivnica</izvorni_sadrzaj>
    <derivirana_varijabla naziv="DomainObject.Predmet.ProtustrankaIDrugiAdressOIB_1">GROUND INVEST društvo s ograničenom odgovornošću za građenje, trgovinu i usluge, OIB 52727371448,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GROUND INVEST društvo s ograničenom odgovornošću za građenje, trgovinu i usluge</item>
      <item>Sudski registar</item>
      <item>Julija Gal</item>
    </izvorni_sadrzaj>
    <derivirana_varijabla naziv="DomainObject.Predmet.SudioniciListNaziv_1">
      <item>Financijska agencija</item>
      <item>GROUND INVEST društvo s ograničenom odgovornošću za građenje, trgovinu i usluge</item>
      <item>Sudski registar</item>
      <item>Julija Gal</item>
    </derivirana_varijabla>
  </DomainObject.Predmet.SudioniciListNaziv>
  <DomainObject.Predmet.SudioniciListAdressOIB>
    <izvorni_sadrzaj>
      <item>Financijska agencija, OIB 85821130368, Ulica grada Vukovara 70,10000 Zagreb</item>
      <item>GROUND INVEST društvo s ograničenom odgovornošću za građenje, trgovinu i usluge, OIB 52727371448, Dravska ulica 17,48000 Koprivnica</item>
      <item>Sudski registar</item>
      <item>Julija Gal, OIB 64642019785, Štirnova Ulica 36,4000 Kranj</item>
    </izvorni_sadrzaj>
    <derivirana_varijabla naziv="DomainObject.Predmet.SudioniciListAdressOIB_1">
      <item>Financijska agencija, OIB 85821130368, Ulica grada Vukovara 70,10000 Zagreb</item>
      <item>GROUND INVEST društvo s ograničenom odgovornošću za građenje, trgovinu i usluge, OIB 52727371448, Dravska ulica 17,48000 Koprivnica</item>
      <item>Sudski registar</item>
      <item>Julija Gal, OIB 64642019785, Štirnova Ulica 36,4000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4D83A-6C45-4161-A37D-148117F3A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2523</properties:Characters>
  <properties:Lines>71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2018-02-12T08:57:00Z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