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ca58" w14:paraId="696ca58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94755E" w:rsidP="00E94491" w:rsidR="00D37596" w:rsidRPr="00B167AD">
      <w:r>
        <w:t xml:space="preserve">           </w:t>
      </w:r>
      <w:r>
        <w:tab/>
        <w:t xml:space="preserve">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>
      <w:pPr>
        <w:ind w:right="512"/>
        <w:jc w:val="center"/>
      </w:pPr>
      <w:r w:rsidRPr="00B167AD">
        <w:t>R J E Š E N J E</w:t>
      </w:r>
    </w:p>
    <w:p w:rsidRDefault="005C206E" w:rsidP="00B167AD" w:rsidR="005C206E" w:rsidRPr="00B167AD">
      <w:pPr>
        <w:ind w:right="512"/>
        <w:jc w:val="center"/>
      </w:pPr>
    </w:p>
    <w:p w:rsidRDefault="005C206E" w:rsidP="005C206E" w:rsidR="005C206E" w:rsidRPr="00B167AD">
      <w:pPr>
        <w:ind w:firstLine="708"/>
        <w:jc w:val="both"/>
      </w:pPr>
      <w:r w:rsidRPr="00B167AD">
        <w:t xml:space="preserve">Trgovački sud u Pazinu, po stečajnom sucu Damiru Rabaru, u stečajnom postupku nad dužnikom </w:t>
      </w:r>
      <w:r>
        <w:t xml:space="preserve">PULA </w:t>
      </w:r>
      <w:proofErr w:type="spellStart"/>
      <w:r>
        <w:t>2010</w:t>
      </w:r>
      <w:proofErr w:type="spellEnd"/>
      <w:r>
        <w:t xml:space="preserve"> d.o.o. Pula, </w:t>
      </w:r>
      <w:proofErr w:type="spellStart"/>
      <w:r>
        <w:t>Valsaline</w:t>
      </w:r>
      <w:proofErr w:type="spellEnd"/>
      <w:r>
        <w:t xml:space="preserve"> </w:t>
      </w:r>
      <w:proofErr w:type="spellStart"/>
      <w:r>
        <w:t>41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02075107983</w:t>
      </w:r>
      <w:proofErr w:type="spellEnd"/>
      <w:r w:rsidRPr="00B167AD">
        <w:t xml:space="preserve">, temeljem članka </w:t>
      </w:r>
      <w:proofErr w:type="spellStart"/>
      <w:r>
        <w:t>103</w:t>
      </w:r>
      <w:proofErr w:type="spellEnd"/>
      <w:r>
        <w:t xml:space="preserve">. </w:t>
      </w:r>
      <w:proofErr w:type="spellStart"/>
      <w:r>
        <w:t>st.1</w:t>
      </w:r>
      <w:proofErr w:type="spellEnd"/>
      <w:r>
        <w:t>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</w:t>
      </w:r>
      <w:r>
        <w:t xml:space="preserve">3. siječnja </w:t>
      </w:r>
      <w:proofErr w:type="spellStart"/>
      <w:r>
        <w:t>2019</w:t>
      </w:r>
      <w:proofErr w:type="spellEnd"/>
      <w:r w:rsidRPr="00B167AD">
        <w:t>. godine</w:t>
      </w:r>
    </w:p>
    <w:p w:rsidRDefault="005C206E" w:rsidP="005C206E" w:rsidR="005C206E" w:rsidRPr="00B167AD"/>
    <w:p w:rsidRDefault="005C206E" w:rsidP="005C206E" w:rsidR="005C206E" w:rsidRPr="00B167AD">
      <w:pPr>
        <w:jc w:val="center"/>
      </w:pPr>
      <w:r w:rsidRPr="00B167AD">
        <w:t xml:space="preserve"> r i j e š i o   j e</w:t>
      </w:r>
    </w:p>
    <w:p w:rsidRDefault="005C206E" w:rsidP="005C206E" w:rsidR="005C206E" w:rsidRPr="00B167AD">
      <w:pPr>
        <w:jc w:val="center"/>
      </w:pPr>
    </w:p>
    <w:p w:rsidRDefault="005C206E" w:rsidP="005C206E" w:rsidR="005C206E" w:rsidRPr="00B167AD">
      <w:pPr>
        <w:jc w:val="both"/>
      </w:pPr>
      <w:r w:rsidRPr="00B167AD">
        <w:t xml:space="preserve">           Skupština vjerovnika u stečajnom postupku nad dužnikom </w:t>
      </w:r>
      <w:r>
        <w:t xml:space="preserve">PULA </w:t>
      </w:r>
      <w:proofErr w:type="spellStart"/>
      <w:r>
        <w:t>2010</w:t>
      </w:r>
      <w:proofErr w:type="spellEnd"/>
      <w:r>
        <w:t xml:space="preserve"> d.o.o. Pula, </w:t>
      </w:r>
      <w:proofErr w:type="spellStart"/>
      <w:r>
        <w:t>Valsaline</w:t>
      </w:r>
      <w:proofErr w:type="spellEnd"/>
      <w:r>
        <w:t xml:space="preserve"> </w:t>
      </w:r>
      <w:proofErr w:type="spellStart"/>
      <w:r>
        <w:t>41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02075107983</w:t>
      </w:r>
      <w:proofErr w:type="spellEnd"/>
      <w:r w:rsidRPr="00B167AD">
        <w:t>, održati će se dana</w:t>
      </w:r>
    </w:p>
    <w:p w:rsidRDefault="005C206E" w:rsidP="005C206E" w:rsidR="005C206E" w:rsidRPr="00B167AD">
      <w:pPr>
        <w:ind w:firstLine="708"/>
      </w:pPr>
    </w:p>
    <w:p w:rsidRDefault="005C206E" w:rsidP="005C206E" w:rsidR="005C206E" w:rsidRPr="00B167AD">
      <w:pPr>
        <w:jc w:val="center"/>
      </w:pPr>
      <w:r w:rsidRPr="00B167AD">
        <w:t xml:space="preserve">  </w:t>
      </w:r>
      <w:proofErr w:type="spellStart"/>
      <w:r>
        <w:t>31</w:t>
      </w:r>
      <w:proofErr w:type="spellEnd"/>
      <w:r>
        <w:t xml:space="preserve">. siječnja </w:t>
      </w:r>
      <w:proofErr w:type="spellStart"/>
      <w:r>
        <w:t>2019</w:t>
      </w:r>
      <w:proofErr w:type="spellEnd"/>
      <w:r>
        <w:t>. godine u 9,</w:t>
      </w:r>
      <w:proofErr w:type="spellStart"/>
      <w:r>
        <w:t>00</w:t>
      </w:r>
      <w:proofErr w:type="spellEnd"/>
      <w:r>
        <w:t xml:space="preserve"> sati u </w:t>
      </w:r>
      <w:r w:rsidRPr="00B167AD">
        <w:t>Trgovačk</w:t>
      </w:r>
      <w:r>
        <w:t>om</w:t>
      </w:r>
      <w:r w:rsidRPr="00B167AD">
        <w:t xml:space="preserve"> sud</w:t>
      </w:r>
      <w:r>
        <w:t>u</w:t>
      </w:r>
      <w:r w:rsidRPr="00B167AD">
        <w:t xml:space="preserve"> </w:t>
      </w:r>
      <w:r>
        <w:t xml:space="preserve">u </w:t>
      </w:r>
      <w:r w:rsidRPr="00B167AD">
        <w:t>Pazinu</w:t>
      </w:r>
      <w:r>
        <w:t>,</w:t>
      </w:r>
    </w:p>
    <w:p w:rsidRDefault="005C206E" w:rsidP="005C206E" w:rsidR="005C206E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5C206E" w:rsidP="005C206E" w:rsidR="005C206E">
      <w:pPr>
        <w:jc w:val="center"/>
      </w:pPr>
    </w:p>
    <w:p w:rsidRDefault="005C206E" w:rsidP="005C206E" w:rsidR="005C206E" w:rsidRPr="00B167AD">
      <w:pPr>
        <w:jc w:val="center"/>
      </w:pPr>
    </w:p>
    <w:p w:rsidRDefault="005C206E" w:rsidP="005C206E" w:rsidR="005C206E" w:rsidRPr="00B167AD">
      <w:pPr>
        <w:ind w:left="360"/>
        <w:jc w:val="both"/>
      </w:pPr>
      <w:r w:rsidRPr="00B167AD">
        <w:t>Dnevni red Skupštine je :</w:t>
      </w:r>
    </w:p>
    <w:p w:rsidRDefault="005C206E" w:rsidP="005C206E" w:rsidR="005C206E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Odluka o načinu prodaje pokretnina.</w:t>
      </w:r>
    </w:p>
    <w:p w:rsidRDefault="005C206E" w:rsidP="005C206E" w:rsidR="005C206E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Odluka o vrijednosti pokretnina radi prodaje u stečajnom postupku.</w:t>
      </w:r>
    </w:p>
    <w:p w:rsidRDefault="005C206E" w:rsidP="005C206E" w:rsidR="005C206E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5C206E" w:rsidP="005C206E" w:rsidR="005C206E">
      <w:pPr>
        <w:jc w:val="both"/>
      </w:pPr>
    </w:p>
    <w:p w:rsidRDefault="005C206E" w:rsidP="005C206E" w:rsidR="005C206E" w:rsidRPr="00B167AD">
      <w:pPr>
        <w:jc w:val="both"/>
      </w:pPr>
    </w:p>
    <w:p w:rsidRDefault="005C206E" w:rsidP="005C206E" w:rsidR="005C206E" w:rsidRPr="00B167AD">
      <w:pPr>
        <w:jc w:val="center"/>
      </w:pPr>
      <w:r w:rsidRPr="00B167AD">
        <w:t>Obrazloženje</w:t>
      </w:r>
    </w:p>
    <w:p w:rsidRDefault="005C206E" w:rsidP="005C206E" w:rsidR="005C206E" w:rsidRPr="00B167AD">
      <w:pPr>
        <w:jc w:val="both"/>
      </w:pPr>
      <w:r w:rsidRPr="00B167AD">
        <w:tab/>
      </w:r>
    </w:p>
    <w:p w:rsidRDefault="005C206E" w:rsidP="005C206E" w:rsidR="005C206E" w:rsidRPr="00B167AD">
      <w:pPr>
        <w:jc w:val="both"/>
      </w:pPr>
      <w:r w:rsidRPr="00B167AD">
        <w:tab/>
        <w:t xml:space="preserve">Temeljem odredbe čl. </w:t>
      </w:r>
      <w:proofErr w:type="spellStart"/>
      <w:r>
        <w:t>103</w:t>
      </w:r>
      <w:proofErr w:type="spellEnd"/>
      <w:r w:rsidRPr="00B167AD">
        <w:t>. st. 1 . Stečajnog zakona donesena je odluka kao u izreci.</w:t>
      </w:r>
    </w:p>
    <w:p w:rsidRDefault="005C206E" w:rsidP="005C206E" w:rsidR="005C206E" w:rsidRPr="00B167AD"/>
    <w:p w:rsidRDefault="005C206E" w:rsidP="005C206E" w:rsidR="005C206E" w:rsidRPr="00B167AD">
      <w:pPr>
        <w:jc w:val="center"/>
      </w:pPr>
      <w:r w:rsidRPr="00B167AD">
        <w:t xml:space="preserve">U Pazinu, </w:t>
      </w:r>
      <w:r>
        <w:t xml:space="preserve">3. siječnja </w:t>
      </w:r>
      <w:proofErr w:type="spellStart"/>
      <w:r>
        <w:t>2019</w:t>
      </w:r>
      <w:proofErr w:type="spellEnd"/>
      <w:r>
        <w:t>.</w:t>
      </w:r>
    </w:p>
    <w:p w:rsidRDefault="005C206E" w:rsidP="005C206E" w:rsidR="005C206E">
      <w:pPr>
        <w:jc w:val="center"/>
      </w:pPr>
      <w:r>
        <w:t xml:space="preserve">  </w:t>
      </w:r>
    </w:p>
    <w:p w:rsidRDefault="005C206E" w:rsidP="005C206E" w:rsidR="005C206E" w:rsidRPr="00B167AD">
      <w:pPr>
        <w:jc w:val="center"/>
      </w:pPr>
    </w:p>
    <w:p w:rsidRDefault="005C206E" w:rsidP="005C206E" w:rsidR="005C206E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5C206E" w:rsidP="005C206E" w:rsidR="005C206E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    </w:t>
      </w:r>
      <w:r>
        <w:t xml:space="preserve">    </w:t>
      </w:r>
      <w:r w:rsidRPr="00B167AD">
        <w:t>Damir Rabar</w:t>
      </w:r>
      <w:r w:rsidR="00B32EE8">
        <w:t>, v.r.</w:t>
      </w:r>
    </w:p>
    <w:p w:rsidRDefault="005C206E" w:rsidP="005C206E" w:rsidR="005C206E" w:rsidRPr="00B167AD">
      <w:pPr>
        <w:jc w:val="both"/>
      </w:pPr>
    </w:p>
    <w:p w:rsidRDefault="005C206E" w:rsidP="005C206E" w:rsidR="005C206E">
      <w:pPr>
        <w:jc w:val="both"/>
      </w:pPr>
    </w:p>
    <w:p w:rsidRDefault="005C206E" w:rsidP="005C206E" w:rsidR="005C206E" w:rsidRPr="00B167AD">
      <w:pPr>
        <w:jc w:val="both"/>
      </w:pPr>
    </w:p>
    <w:p w:rsidRDefault="005C206E" w:rsidP="005C206E" w:rsidR="005C206E" w:rsidRPr="00B167AD">
      <w:pPr>
        <w:jc w:val="both"/>
      </w:pPr>
      <w:r w:rsidRPr="00B167AD">
        <w:t>UPUTA O PRAVNOM LIJEKU:</w:t>
      </w:r>
    </w:p>
    <w:p w:rsidRDefault="005C206E" w:rsidP="005C206E" w:rsidR="005C206E" w:rsidRPr="00B167AD">
      <w:pPr>
        <w:jc w:val="both"/>
      </w:pPr>
      <w:r w:rsidRPr="00B167AD">
        <w:t>Protiv ovog rješenja nije dopuštena posebna žalba.</w:t>
      </w:r>
    </w:p>
    <w:p w:rsidRDefault="005C206E" w:rsidP="005C206E" w:rsidR="005C206E" w:rsidRPr="00B167AD">
      <w:pPr>
        <w:jc w:val="both"/>
      </w:pPr>
    </w:p>
    <w:p w:rsidRDefault="005C206E" w:rsidP="005C206E" w:rsidR="005C206E" w:rsidRPr="00B167AD">
      <w:pPr>
        <w:jc w:val="both"/>
      </w:pPr>
      <w:r w:rsidRPr="00B167AD">
        <w:t>DNA:</w:t>
      </w:r>
    </w:p>
    <w:p w:rsidRDefault="005C206E" w:rsidP="005C206E" w:rsidR="005C206E" w:rsidRPr="00B167AD">
      <w:pPr>
        <w:jc w:val="both"/>
      </w:pPr>
      <w:r w:rsidRPr="00B167AD">
        <w:t>- Stečajni upravitelj</w:t>
      </w:r>
    </w:p>
    <w:p w:rsidRDefault="005C206E" w:rsidP="005C206E" w:rsidR="005C206E" w:rsidRPr="00B167AD">
      <w:pPr>
        <w:jc w:val="both"/>
      </w:pPr>
      <w:r w:rsidRPr="00B167AD">
        <w:t xml:space="preserve">- </w:t>
      </w:r>
      <w:r>
        <w:t>e-oglasna ploča suda (8 dana).</w:t>
      </w:r>
    </w:p>
    <w:p w:rsidRDefault="005A7E62" w:rsidP="005C206E" w:rsidR="005A7E62" w:rsidRPr="00B167AD">
      <w:pPr>
        <w:jc w:val="both"/>
      </w:pP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203" w:rsidR="00B66203">
      <w:r>
        <w:separator/>
      </w:r>
    </w:p>
  </w:endnote>
  <w:endnote w:id="0" w:type="continuationSeparator">
    <w:p w:rsidRDefault="00B66203" w:rsidR="00B6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203" w:rsidR="00B66203">
      <w:r>
        <w:separator/>
      </w:r>
    </w:p>
  </w:footnote>
  <w:footnote w:id="0" w:type="continuationSeparator">
    <w:p w:rsidRDefault="00B66203" w:rsidR="00B66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203" w:rsidR="00B66203" w:rsidRPr="00062910">
    <w:pPr>
      <w:pStyle w:val="Zaglavlje"/>
    </w:pPr>
    <w:r>
      <w:tab/>
    </w:r>
    <w:r>
      <w:tab/>
      <w:t>1</w:t>
    </w:r>
    <w:r w:rsidRPr="00062910">
      <w:t xml:space="preserve"> St-</w:t>
    </w:r>
    <w:proofErr w:type="spellStart"/>
    <w:r w:rsidR="005C206E">
      <w:t>352</w:t>
    </w:r>
    <w:proofErr w:type="spellEnd"/>
    <w:r w:rsidR="00545F27">
      <w:t>/</w:t>
    </w:r>
    <w:proofErr w:type="spellStart"/>
    <w:r w:rsidR="00545F27">
      <w:t>20</w:t>
    </w:r>
    <w:r w:rsidR="0094755E">
      <w:t>1</w:t>
    </w:r>
    <w:r w:rsidR="005C206E">
      <w:t>7</w:t>
    </w:r>
    <w:proofErr w:type="spellEnd"/>
    <w:r w:rsidR="0094755E">
      <w:t>-</w:t>
    </w:r>
    <w:proofErr w:type="spellStart"/>
    <w:r w:rsidR="005C206E">
      <w:t>39</w:t>
    </w:r>
    <w:proofErr w:type="spellEnd"/>
    <w:r w:rsidRPr="00062910">
      <w:tab/>
    </w:r>
    <w:r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06279"/>
    <w:rsid w:val="00042F61"/>
    <w:rsid w:val="00043BAC"/>
    <w:rsid w:val="000554AF"/>
    <w:rsid w:val="00062910"/>
    <w:rsid w:val="000923D4"/>
    <w:rsid w:val="000A1774"/>
    <w:rsid w:val="000B7E92"/>
    <w:rsid w:val="000F1D30"/>
    <w:rsid w:val="000F3280"/>
    <w:rsid w:val="000F7417"/>
    <w:rsid w:val="00104375"/>
    <w:rsid w:val="001133D6"/>
    <w:rsid w:val="00125449"/>
    <w:rsid w:val="00125B90"/>
    <w:rsid w:val="00141302"/>
    <w:rsid w:val="00150E92"/>
    <w:rsid w:val="00154142"/>
    <w:rsid w:val="00156989"/>
    <w:rsid w:val="00165A84"/>
    <w:rsid w:val="001D4AF5"/>
    <w:rsid w:val="001E5203"/>
    <w:rsid w:val="0025058A"/>
    <w:rsid w:val="00276C59"/>
    <w:rsid w:val="00283D28"/>
    <w:rsid w:val="002A0D13"/>
    <w:rsid w:val="002A6D2B"/>
    <w:rsid w:val="002B5398"/>
    <w:rsid w:val="002C3671"/>
    <w:rsid w:val="00375832"/>
    <w:rsid w:val="003802C9"/>
    <w:rsid w:val="00392704"/>
    <w:rsid w:val="003A2FD5"/>
    <w:rsid w:val="003B4D8E"/>
    <w:rsid w:val="00412468"/>
    <w:rsid w:val="00416719"/>
    <w:rsid w:val="004326B9"/>
    <w:rsid w:val="004365DA"/>
    <w:rsid w:val="00473F27"/>
    <w:rsid w:val="0047418F"/>
    <w:rsid w:val="004B4846"/>
    <w:rsid w:val="00511196"/>
    <w:rsid w:val="00521499"/>
    <w:rsid w:val="00535408"/>
    <w:rsid w:val="00545F27"/>
    <w:rsid w:val="005745EA"/>
    <w:rsid w:val="00590EB0"/>
    <w:rsid w:val="00591801"/>
    <w:rsid w:val="005931E3"/>
    <w:rsid w:val="005A7573"/>
    <w:rsid w:val="005A7E62"/>
    <w:rsid w:val="005C206E"/>
    <w:rsid w:val="005C4F94"/>
    <w:rsid w:val="005C75A8"/>
    <w:rsid w:val="005D4972"/>
    <w:rsid w:val="005D580D"/>
    <w:rsid w:val="00650A87"/>
    <w:rsid w:val="00662479"/>
    <w:rsid w:val="006713DD"/>
    <w:rsid w:val="00677A7E"/>
    <w:rsid w:val="006A2BFB"/>
    <w:rsid w:val="006D3939"/>
    <w:rsid w:val="006E28EE"/>
    <w:rsid w:val="006F1A2E"/>
    <w:rsid w:val="006F391F"/>
    <w:rsid w:val="00761E37"/>
    <w:rsid w:val="0079357A"/>
    <w:rsid w:val="007A0008"/>
    <w:rsid w:val="007C03EA"/>
    <w:rsid w:val="007C55A7"/>
    <w:rsid w:val="007D1AD6"/>
    <w:rsid w:val="007D443C"/>
    <w:rsid w:val="00816037"/>
    <w:rsid w:val="008205D0"/>
    <w:rsid w:val="008248C9"/>
    <w:rsid w:val="00850B9E"/>
    <w:rsid w:val="00854F24"/>
    <w:rsid w:val="008B3FFB"/>
    <w:rsid w:val="008C50AD"/>
    <w:rsid w:val="008C54B4"/>
    <w:rsid w:val="008D466E"/>
    <w:rsid w:val="008E23A2"/>
    <w:rsid w:val="009448BB"/>
    <w:rsid w:val="0094755E"/>
    <w:rsid w:val="00956DDD"/>
    <w:rsid w:val="0096136C"/>
    <w:rsid w:val="00963C82"/>
    <w:rsid w:val="0096730F"/>
    <w:rsid w:val="009952F0"/>
    <w:rsid w:val="009A3DE9"/>
    <w:rsid w:val="009C24A2"/>
    <w:rsid w:val="009D794D"/>
    <w:rsid w:val="009F388B"/>
    <w:rsid w:val="00A319FD"/>
    <w:rsid w:val="00A320E6"/>
    <w:rsid w:val="00A33D1F"/>
    <w:rsid w:val="00A50257"/>
    <w:rsid w:val="00A52B76"/>
    <w:rsid w:val="00A90C1B"/>
    <w:rsid w:val="00A94C57"/>
    <w:rsid w:val="00AC2030"/>
    <w:rsid w:val="00AC4465"/>
    <w:rsid w:val="00AC7E25"/>
    <w:rsid w:val="00AD18DD"/>
    <w:rsid w:val="00B02ABF"/>
    <w:rsid w:val="00B10781"/>
    <w:rsid w:val="00B1526A"/>
    <w:rsid w:val="00B167AD"/>
    <w:rsid w:val="00B22F27"/>
    <w:rsid w:val="00B32EE8"/>
    <w:rsid w:val="00B3368F"/>
    <w:rsid w:val="00B3559A"/>
    <w:rsid w:val="00B41E9F"/>
    <w:rsid w:val="00B66203"/>
    <w:rsid w:val="00B835EF"/>
    <w:rsid w:val="00B9168B"/>
    <w:rsid w:val="00B92A11"/>
    <w:rsid w:val="00BA67F0"/>
    <w:rsid w:val="00BC5579"/>
    <w:rsid w:val="00BD6621"/>
    <w:rsid w:val="00C03672"/>
    <w:rsid w:val="00C546B2"/>
    <w:rsid w:val="00C7039F"/>
    <w:rsid w:val="00CA34B6"/>
    <w:rsid w:val="00CB3A01"/>
    <w:rsid w:val="00CB752C"/>
    <w:rsid w:val="00CC3F69"/>
    <w:rsid w:val="00CF044C"/>
    <w:rsid w:val="00D01347"/>
    <w:rsid w:val="00D17A32"/>
    <w:rsid w:val="00D32EA5"/>
    <w:rsid w:val="00D366B0"/>
    <w:rsid w:val="00D37596"/>
    <w:rsid w:val="00D41388"/>
    <w:rsid w:val="00D55726"/>
    <w:rsid w:val="00D6164C"/>
    <w:rsid w:val="00D81184"/>
    <w:rsid w:val="00D84889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C7769"/>
    <w:rsid w:val="00EF1FB7"/>
    <w:rsid w:val="00F2505F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1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3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1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3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28.12.17. prileži ZELENI registrator
(s prijavama tražbina)- u ref</izvorni_sadrzaj>
    <derivirana_varijabla naziv="DomainObject.Predmet.Opis_1">28.12.17. prileži ZELENI registrator
(s prijavama tražbina)- u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2010 d.o.o. PULA</izvorni_sadrzaj>
    <derivirana_varijabla naziv="DomainObject.Predmet.ProtustrankaFormated_1">  PULA 2010 d.o.o. PULA</derivirana_varijabla>
  </DomainObject.Predmet.ProtustrankaFormated>
  <DomainObject.Predmet.ProtustrankaFormatedOIB>
    <izvorni_sadrzaj>  PULA 2010 d.o.o. PULA, OIB 02075107983</izvorni_sadrzaj>
    <derivirana_varijabla naziv="DomainObject.Predmet.ProtustrankaFormatedOIB_1">  PULA 2010 d.o.o. PULA, OIB 02075107983</derivirana_varijabla>
  </DomainObject.Predmet.ProtustrankaFormatedOIB>
  <DomainObject.Predmet.ProtustrankaFormatedWithAdress>
    <izvorni_sadrzaj> PULA 2010 d.o.o. PULA, Valsaline 41, 52100 Pula</izvorni_sadrzaj>
    <derivirana_varijabla naziv="DomainObject.Predmet.ProtustrankaFormatedWithAdress_1"> PULA 2010 d.o.o. PULA, Valsaline 41, 52100 Pula</derivirana_varijabla>
  </DomainObject.Predmet.ProtustrankaFormatedWithAdress>
  <DomainObject.Predmet.ProtustrankaFormatedWithAdressOIB>
    <izvorni_sadrzaj> PULA 2010 d.o.o. PULA, OIB 02075107983, Valsaline 41, 52100 Pula</izvorni_sadrzaj>
    <derivirana_varijabla naziv="DomainObject.Predmet.ProtustrankaFormatedWithAdressOIB_1"> PULA 2010 d.o.o. PULA, OIB 02075107983, Valsaline 41, 52100 Pula</derivirana_varijabla>
  </DomainObject.Predmet.ProtustrankaFormatedWithAdressOIB>
  <DomainObject.Predmet.ProtustrankaWithAdress>
    <izvorni_sadrzaj>PULA 2010 d.o.o. PULA Valsaline 41, 52100 Pula</izvorni_sadrzaj>
    <derivirana_varijabla naziv="DomainObject.Predmet.ProtustrankaWithAdress_1">PULA 2010 d.o.o. PULA Valsaline 41, 52100 Pula</derivirana_varijabla>
  </DomainObject.Predmet.ProtustrankaWithAdress>
  <DomainObject.Predmet.ProtustrankaWithAdressOIB>
    <izvorni_sadrzaj>PULA 2010 d.o.o. PULA, OIB 02075107983, Valsaline 41, 52100 Pula</izvorni_sadrzaj>
    <derivirana_varijabla naziv="DomainObject.Predmet.ProtustrankaWithAdressOIB_1">PULA 2010 d.o.o. PULA, OIB 02075107983, Valsaline 41, 52100 Pula</derivirana_varijabla>
  </DomainObject.Predmet.ProtustrankaWithAdressOIB>
  <DomainObject.Predmet.ProtustrankaNazivFormated>
    <izvorni_sadrzaj>PULA 2010 d.o.o. PULA</izvorni_sadrzaj>
    <derivirana_varijabla naziv="DomainObject.Predmet.ProtustrankaNazivFormated_1">PULA 2010 d.o.o. PULA</derivirana_varijabla>
  </DomainObject.Predmet.ProtustrankaNazivFormated>
  <DomainObject.Predmet.ProtustrankaNazivFormatedOIB>
    <izvorni_sadrzaj>PULA 2010 d.o.o. PULA, OIB 02075107983</izvorni_sadrzaj>
    <derivirana_varijabla naziv="DomainObject.Predmet.ProtustrankaNazivFormatedOIB_1">PULA 2010 d.o.o. PULA, OIB 02075107983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15118.17</izvorni_sadrzaj>
    <derivirana_varijabla naziv="DomainObject.Predmet.TrenutnaVrijednost_1">15118.17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PULA 2010 d.o.o. PULA</item>
    </izvorni_sadrzaj>
    <derivirana_varijabla naziv="DomainObject.Predmet.ProtuStrankaListFormated_1">
      <item>PULA 2010 d.o.o. PULA</item>
    </derivirana_varijabla>
  </DomainObject.Predmet.ProtuStrankaListFormated>
  <DomainObject.Predmet.ProtuStrankaListFormatedOIB>
    <izvorni_sadrzaj>
      <item>PULA 2010 d.o.o. PULA, OIB 02075107983</item>
    </izvorni_sadrzaj>
    <derivirana_varijabla naziv="DomainObject.Predmet.ProtuStrankaListFormatedOIB_1">
      <item>PULA 2010 d.o.o. PULA, OIB 02075107983</item>
    </derivirana_varijabla>
  </DomainObject.Predmet.ProtuStrankaListFormatedOIB>
  <DomainObject.Predmet.ProtuStrankaListFormatedWithAdress>
    <izvorni_sadrzaj>
      <item>PULA 2010 d.o.o. PULA, Valsaline 41, 52100 Pula</item>
    </izvorni_sadrzaj>
    <derivirana_varijabla naziv="DomainObject.Predmet.ProtuStrankaListFormatedWithAdress_1">
      <item>PULA 2010 d.o.o. PULA, Valsaline 41, 52100 Pula</item>
    </derivirana_varijabla>
  </DomainObject.Predmet.ProtuStrankaListFormatedWithAdress>
  <DomainObject.Predmet.ProtuStrankaListFormatedWithAdressOIB>
    <izvorni_sadrzaj>
      <item>PULA 2010 d.o.o. PULA, OIB 02075107983, Valsaline 41, 52100 Pula</item>
    </izvorni_sadrzaj>
    <derivirana_varijabla naziv="DomainObject.Predmet.ProtuStrankaListFormatedWithAdressOIB_1">
      <item>PULA 2010 d.o.o. PULA, OIB 02075107983, Valsaline 41, 52100 Pula</item>
    </derivirana_varijabla>
  </DomainObject.Predmet.ProtuStrankaListFormatedWithAdressOIB>
  <DomainObject.Predmet.ProtuStrankaListNazivFormated>
    <izvorni_sadrzaj>
      <item>PULA 2010 d.o.o. PULA</item>
    </izvorni_sadrzaj>
    <derivirana_varijabla naziv="DomainObject.Predmet.ProtuStrankaListNazivFormated_1">
      <item>PULA 2010 d.o.o. PULA</item>
    </derivirana_varijabla>
  </DomainObject.Predmet.ProtuStrankaListNazivFormated>
  <DomainObject.Predmet.ProtuStrankaListNazivFormatedOIB>
    <izvorni_sadrzaj>
      <item>PULA 2010 d.o.o. PULA, OIB 02075107983</item>
    </izvorni_sadrzaj>
    <derivirana_varijabla naziv="DomainObject.Predmet.ProtuStrankaListNazivFormatedOIB_1">
      <item>PULA 2010 d.o.o. PULA, OIB 02075107983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PULA 2010 d.o.o. PULA</izvorni_sadrzaj>
    <derivirana_varijabla naziv="DomainObject.Predmet.ProtustrankaIDrugi_1">PULA 2010 d.o.o. PULA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PULA 2010 d.o.o. PULA, OIB 02075107983, Valsaline 41, 52100 Pula</izvorni_sadrzaj>
    <derivirana_varijabla naziv="DomainObject.Predmet.ProtustrankaIDrugiAdressOIB_1">PULA 2010 d.o.o. PULA, OIB 02075107983, Valsaline 41,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PULA 2010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PULA 2010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PULA 2010 d.o.o. PULA, OIB 02075107983, Valsaline 41,52100 Pula</item>
      <item>REPUBLIKA HRVATSKA, Ministarstvo financija, Porezna uprava, Područni ured Istra, Primorje, Gorski Kotar  i Lika, OIB 52634238587, M. B. Rašana 2/4,52000 Pazin</item>
      <item>ŽDO PULA, OIB 93993757343, Rovinjska 2a,52100 Pula</item>
    </izvorni_sadrzaj>
    <derivirana_varijabla naziv="DomainObject.Predmet.SudioniciListAdressOIB_1">
      <item>PULA 2010 d.o.o. PULA, OIB 02075107983, Valsaline 41,52100 Pula</item>
      <item>REPUBLIKA HRVATSKA, Ministarstvo financija, Porezna uprava, Područni ured Istra, Primorje, Gorski Kotar  i Lika, OIB 52634238587, M. B. Rašana 2/4,52000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02075107983</item>
      <item>, OIB 52634238587</item>
      <item>, OIB 93993757343</item>
    </izvorni_sadrzaj>
    <derivirana_varijabla naziv="DomainObject.Predmet.SudioniciListNazivOIB_1">
      <item>, OIB 02075107983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2018.</izvorni_sadrzaj>
    <derivirana_varijabla naziv="DomainObject.Predmet.DatumZadnjeOdrzaneSudskeRadnje_1">7. ožujka 2018.</derivirana_varijabla>
  </DomainObject.Predmet.DatumZadnjeOdrzaneSudskeRadnje>
  <DomainObject.PredzadnjaOdlukaIzPredmeta.DatumDonosenjaOdluke>
    <izvorni_sadrzaj>14. veljače 2018.</izvorni_sadrzaj>
    <derivirana_varijabla naziv="DomainObject.PredzadnjaOdlukaIzPredmeta.DatumDonosenjaOdluke_1">14. veljače 2018.</derivirana_varijabla>
  </DomainObject.PredzadnjaOdlukaIzPredmeta.DatumDonosenjaOdluke>
  <DomainObject.PredzadnjaOdlukaIzPredmeta.Oznaka>
    <izvorni_sadrzaj>St-352/2017-30</izvorni_sadrzaj>
    <derivirana_varijabla naziv="DomainObject.PredzadnjaOdlukaIzPredmeta.Oznaka_1">St-352/2017-30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8FBCA-3036-48BC-9723-94DE6F9AEB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820</properties:Characters>
  <properties:Lines>46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2019-01-03T11:41:00Z</dcterms:created>
  <dc:creator>jjeromela</dc:creator>
  <cp:lastModifiedBy>Lorena Paris Aničić</cp:lastModifiedBy>
  <cp:lastPrinted>2019-01-03T11:48:00Z</cp:lastPrinted>
  <dcterms:modified xmlns:xsi="http://www.w3.org/2001/XMLSchema-instance" xsi:type="dcterms:W3CDTF">2019-01-03T11:54:00Z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(Poziv - skupština vjerovnika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