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c7f8" w14:paraId="21fc7f8" w:rsidRDefault="00CC1DE7" w:rsidP="002D60CE" w:rsidR="00CC1DE7">
      <w:pPr>
        <w:jc w:val="both"/>
        <w15:collapsed w:val="false"/>
      </w:pPr>
      <w:bookmarkStart w:name="_GoBack" w:id="0"/>
      <w:bookmarkEnd w:id="0"/>
    </w:p>
    <w:p w:rsidRDefault="00EC3677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B7644A">
        <w:t>1361</w:t>
      </w:r>
      <w:r w:rsidR="00044787">
        <w:t>/1</w:t>
      </w:r>
      <w:r w:rsidR="00EC3677">
        <w:t>7-</w:t>
      </w:r>
      <w:r w:rsidR="00662B88">
        <w:t>12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662B88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B7644A">
        <w:rPr>
          <w:lang w:val="pt-BR"/>
        </w:rPr>
        <w:t>LJEPOTA DRVA j.d.o.o. za proizvodnju namještaja</w:t>
      </w:r>
      <w:r w:rsidR="00B7644A" w:rsidRPr="004D011B">
        <w:rPr>
          <w:lang w:val="pt-BR"/>
        </w:rPr>
        <w:t xml:space="preserve">, OIB: </w:t>
      </w:r>
      <w:r w:rsidR="00B7644A">
        <w:rPr>
          <w:lang w:val="pt-BR"/>
        </w:rPr>
        <w:t xml:space="preserve">07213557875, Zagreb, 9. Ravnice </w:t>
      </w:r>
      <w:r w:rsidR="00B7644A" w:rsidRPr="00662B88">
        <w:rPr>
          <w:lang w:val="pt-BR"/>
        </w:rPr>
        <w:t>10</w:t>
      </w:r>
      <w:r w:rsidRPr="00662B88">
        <w:rPr>
          <w:lang w:val="pt-BR"/>
        </w:rPr>
        <w:t xml:space="preserve">, </w:t>
      </w:r>
      <w:r w:rsidR="00662B88" w:rsidRPr="00662B88">
        <w:rPr>
          <w:lang w:val="pt-BR"/>
        </w:rPr>
        <w:t>28</w:t>
      </w:r>
      <w:r w:rsidRPr="00662B88">
        <w:t>. studenog 2018.,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B7644A">
        <w:rPr>
          <w:lang w:val="pt-BR"/>
        </w:rPr>
        <w:t>LJEPOTA DRVA j.d.o.o. za proizvodnju namještaja</w:t>
      </w:r>
      <w:r w:rsidR="00B7644A" w:rsidRPr="004D011B">
        <w:rPr>
          <w:lang w:val="pt-BR"/>
        </w:rPr>
        <w:t xml:space="preserve">, OIB: </w:t>
      </w:r>
      <w:r w:rsidR="00B7644A">
        <w:rPr>
          <w:lang w:val="pt-BR"/>
        </w:rPr>
        <w:t>07213557875, Zagreb, 9. Ravnice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7644A">
        <w:t>1361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B7644A">
        <w:rPr>
          <w:lang w:val="pt-BR"/>
        </w:rPr>
        <w:t>LJEPOTA DRVA j.d.o.o. za proizvodnju namještaja</w:t>
      </w:r>
      <w:r w:rsidR="00B7644A" w:rsidRPr="004D011B">
        <w:rPr>
          <w:lang w:val="pt-BR"/>
        </w:rPr>
        <w:t xml:space="preserve">, OIB: </w:t>
      </w:r>
      <w:r w:rsidR="00B7644A">
        <w:rPr>
          <w:lang w:val="pt-BR"/>
        </w:rPr>
        <w:t>07213557875, Zagreb, 9. Ravnice 10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B7644A" w:rsidP="00FD5550" w:rsidR="00EC3677">
      <w:pPr>
        <w:pStyle w:val="Tijeloteksta"/>
        <w:ind w:firstLine="708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26</w:t>
      </w:r>
      <w:r w:rsidRPr="004D011B">
        <w:t xml:space="preserve">. </w:t>
      </w:r>
      <w:r>
        <w:t>travnja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6.536,88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</w:t>
      </w:r>
      <w:r w:rsidRPr="00FD5550">
        <w:lastRenderedPageBreak/>
        <w:t xml:space="preserve">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B7644A" w:rsidP="00F23688" w:rsidR="00B7644A">
      <w:pPr>
        <w:jc w:val="both"/>
      </w:pPr>
    </w:p>
    <w:p w:rsidRDefault="00B7644A" w:rsidP="00F23688" w:rsidR="00B7644A">
      <w:pPr>
        <w:jc w:val="both"/>
      </w:pPr>
      <w:r>
        <w:tab/>
        <w:t>Spisu prileži podnesak dužnika od 22. listopada 2018. ( list 13 spisa) koji sadrži izvješće o financijsko-gospodarskom stanju dužnika u kojem navodi da je dužnik prestao s obavljanjem gospodarske djelatnosti zbog dugoročne blokade</w:t>
      </w:r>
      <w:r w:rsidR="000B6476">
        <w:t>, da</w:t>
      </w:r>
      <w:r>
        <w:t xml:space="preserve"> nema nikakve imovine, niti je vlasnik pokretnina.</w:t>
      </w:r>
      <w:r w:rsidR="000B6476">
        <w:t xml:space="preserve"> Naveo je da je dužnik</w:t>
      </w:r>
      <w:r>
        <w:t xml:space="preserve"> djelatnost ob</w:t>
      </w:r>
      <w:r w:rsidR="000B6476">
        <w:t xml:space="preserve">avljalo u iznajmljenom prostoru te da </w:t>
      </w:r>
      <w:r>
        <w:t>nema nikakvih novčanih niti bilo kakvih drugih tražbina.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</w:t>
      </w:r>
      <w:r w:rsidR="00B7644A">
        <w:t>otvrdu Financijske agencije od 11</w:t>
      </w:r>
      <w:r w:rsidR="00EB5333">
        <w:t>. listopada 2018. (list 11</w:t>
      </w:r>
      <w:r>
        <w:t xml:space="preserve"> spisa)</w:t>
      </w:r>
      <w:r w:rsidR="00EB5333">
        <w:t xml:space="preserve"> prema kojem je dužnik na dan 11</w:t>
      </w:r>
      <w:r>
        <w:t xml:space="preserve">. </w:t>
      </w:r>
      <w:r w:rsidR="00EB5333">
        <w:t>listopada</w:t>
      </w:r>
      <w:r>
        <w:t xml:space="preserve"> 2018</w:t>
      </w:r>
      <w:r w:rsidR="00EB5333">
        <w:t>.</w:t>
      </w:r>
      <w:r>
        <w:t xml:space="preserve"> u Očevidniku redoslijeda osnova za plaćanje imao neizvršene osnove za plaćanje</w:t>
      </w:r>
      <w:r w:rsidR="00EB5333">
        <w:t xml:space="preserve"> u neprekinutom razdoblju od 652</w:t>
      </w:r>
      <w:r>
        <w:t xml:space="preserve"> dan</w:t>
      </w:r>
      <w:r w:rsidR="00EB5333">
        <w:t>a u ukupnom iznosu od 46.123,15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0B6476" w:rsidP="000B6476" w:rsidR="000B6476" w:rsidRPr="00B9015B">
      <w:pPr>
        <w:ind w:firstLine="708"/>
        <w:jc w:val="both"/>
      </w:pPr>
      <w:r>
        <w:t>I</w:t>
      </w:r>
      <w:r w:rsidRPr="0089526A">
        <w:t xml:space="preserve">majući u vidu navode </w:t>
      </w:r>
      <w:r>
        <w:t xml:space="preserve">iz podneska od 22. listopada 2018. (list 11 spisa),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>
        <w:rPr>
          <w:lang w:val="pt-BR"/>
        </w:rPr>
        <w:t>LJEPOTA DRVA j.d.o.o. za proizvodnju namještaja</w:t>
      </w:r>
      <w:r w:rsidRPr="004D011B">
        <w:rPr>
          <w:lang w:val="pt-BR"/>
        </w:rPr>
        <w:t xml:space="preserve">, OIB: </w:t>
      </w:r>
      <w:r>
        <w:rPr>
          <w:lang w:val="pt-BR"/>
        </w:rPr>
        <w:t>07213557875, Zagreb, 9. Ravnice 10</w:t>
      </w:r>
      <w:r w:rsidRPr="00B9015B">
        <w:t xml:space="preserve">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662B88">
        <w:t>Zagreb</w:t>
      </w:r>
      <w:r w:rsidR="009B3D51" w:rsidRPr="00662B88">
        <w:t xml:space="preserve">u </w:t>
      </w:r>
      <w:r w:rsidR="00662B88" w:rsidRPr="00662B88">
        <w:t>28</w:t>
      </w:r>
      <w:r w:rsidR="00247586" w:rsidRPr="00662B88">
        <w:t xml:space="preserve">. </w:t>
      </w:r>
      <w:r w:rsidR="00EC3677" w:rsidRPr="00662B88">
        <w:t>studenog</w:t>
      </w:r>
      <w:r w:rsidR="00247586" w:rsidRPr="00662B88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AB7FE7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C3677" w:rsidP="00065B42" w:rsidR="00EC3677"/>
    <w:p w:rsidRDefault="00AB7FE7" w:rsidP="007B64C7" w:rsidR="00AB7FE7">
      <w:pPr>
        <w:ind w:firstLine="708" w:left="3540"/>
        <w:jc w:val="right"/>
      </w:pPr>
    </w:p>
    <w:p w:rsidRDefault="00AB7FE7" w:rsidP="007B64C7" w:rsidR="00AB7FE7">
      <w:pPr>
        <w:ind w:firstLine="708" w:left="3540"/>
        <w:jc w:val="right"/>
      </w:pPr>
      <w:r>
        <w:t>Za točnost otpravka-ovlašteni službenik:</w:t>
      </w:r>
    </w:p>
    <w:p w:rsidRDefault="00AB7FE7" w:rsidP="007B64C7" w:rsidR="00AB7FE7">
      <w:pPr>
        <w:ind w:firstLine="708" w:left="3540"/>
        <w:jc w:val="right"/>
      </w:pPr>
      <w:r>
        <w:t xml:space="preserve">                                       Valentina Gabud</w:t>
      </w:r>
    </w:p>
    <w:p w:rsidRDefault="00AB7FE7" w:rsidP="00065B42" w:rsidR="00AB7FE7"/>
    <w:sectPr w:rsidSect="00CC1DE7" w:rsidR="00AB7FE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AB7FE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B7644A">
          <w:rPr>
            <w:sz w:val="24"/>
          </w:rPr>
          <w:t>1361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662B88">
          <w:rPr>
            <w:sz w:val="24"/>
          </w:rPr>
          <w:t>12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77" w:rsidR="00EC3677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62B88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B7FE7"/>
    <w:rsid w:val="00AD13D9"/>
    <w:rsid w:val="00B01E1E"/>
    <w:rsid w:val="00B62E90"/>
    <w:rsid w:val="00B7644A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816A2"/>
    <w:rsid w:val="00DE0F86"/>
    <w:rsid w:val="00E0682D"/>
    <w:rsid w:val="00E24B5E"/>
    <w:rsid w:val="00E5592A"/>
    <w:rsid w:val="00E97767"/>
    <w:rsid w:val="00EB5333"/>
    <w:rsid w:val="00EC3677"/>
    <w:rsid w:val="00EF3D26"/>
    <w:rsid w:val="00F23688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7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St-1361/2017</izvorni_sadrzaj>
    <derivirana_varijabla naziv="DomainObject.Predmet.OznakaBroj_1">St-1361/2017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LJEPOTA DRVA j.d.o.o. zastupanog po punomoćniku Gordana Petrinić</izvorni_sadrzaj>
    <derivirana_varijabla naziv="DomainObject.Predmet.ProtustrankaFormated_1">  LJEPOTA DRVA j.d.o.o. zastupanog po punomoćniku Gordana Petrinić</derivirana_varijabla>
  </DomainObject.Predmet.ProtustrankaFormated>
  <DomainObject.Predmet.ProtustrankaFormatedOIB>
    <izvorni_sadrzaj>  LJEPOTA DRVA j.d.o.o., OIB 07213557875 zastupanog po punomoćniku Gordana Petrinić</izvorni_sadrzaj>
    <derivirana_varijabla naziv="DomainObject.Predmet.ProtustrankaFormatedOIB_1">  LJEPOTA DRVA j.d.o.o., OIB 07213557875 zastupanog po punomoćniku Gordana Petrinić</derivirana_varijabla>
  </DomainObject.Predmet.ProtustrankaFormatedOIB>
  <DomainObject.Predmet.ProtustrankaFormatedWithAdress>
    <izvorni_sadrzaj> LJEPOTA DRVA j.d.o.o., 9. Ravnice 10, 10000 Zagreb zastupanog po punomoćniku Gordana Petrinić</izvorni_sadrzaj>
    <derivirana_varijabla naziv="DomainObject.Predmet.ProtustrankaFormatedWithAdress_1"> LJEPOTA DRVA j.d.o.o., 9. Ravnice 10, 10000 Zagreb zastupanog po punomoćniku Gordana Petrinić</derivirana_varijabla>
  </DomainObject.Predmet.ProtustrankaFormatedWithAdress>
  <DomainObject.Predmet.ProtustrankaFormatedWithAdressOIB>
    <izvorni_sadrzaj> LJEPOTA DRVA j.d.o.o., OIB 07213557875, 9. Ravnice 10, 10000 Zagreb zastupanog po punomoćniku Gordana Petrinić</izvorni_sadrzaj>
    <derivirana_varijabla naziv="DomainObject.Predmet.ProtustrankaFormatedWithAdressOIB_1"> LJEPOTA DRVA j.d.o.o., OIB 07213557875, 9. Ravnice 10, 10000 Zagreb zastupanog po punomoćniku Gordana Petrinić</derivirana_varijabla>
  </DomainObject.Predmet.ProtustrankaFormatedWithAdressOIB>
  <DomainObject.Predmet.ProtustrankaWithAdress>
    <izvorni_sadrzaj>LJEPOTA DRVA j.d.o.o. 9. Ravnice 10, 10000 Zagreb</izvorni_sadrzaj>
    <derivirana_varijabla naziv="DomainObject.Predmet.ProtustrankaWithAdress_1">LJEPOTA DRVA j.d.o.o. 9. Ravnice 10, 10000 Zagreb</derivirana_varijabla>
  </DomainObject.Predmet.ProtustrankaWithAdress>
  <DomainObject.Predmet.ProtustrankaWithAdressOIB>
    <izvorni_sadrzaj>LJEPOTA DRVA j.d.o.o., OIB 07213557875, 9. Ravnice 10, 10000 Zagreb</izvorni_sadrzaj>
    <derivirana_varijabla naziv="DomainObject.Predmet.ProtustrankaWithAdressOIB_1">LJEPOTA DRVA j.d.o.o., OIB 07213557875, 9. Ravnice 10, 10000 Zagreb</derivirana_varijabla>
  </DomainObject.Predmet.ProtustrankaWithAdressOIB>
  <DomainObject.Predmet.ProtustrankaNazivFormated>
    <izvorni_sadrzaj>LJEPOTA DRVA j.d.o.o.</izvorni_sadrzaj>
    <derivirana_varijabla naziv="DomainObject.Predmet.ProtustrankaNazivFormated_1">LJEPOTA DRVA j.d.o.o.</derivirana_varijabla>
  </DomainObject.Predmet.ProtustrankaNazivFormated>
  <DomainObject.Predmet.ProtustrankaNazivFormatedOIB>
    <izvorni_sadrzaj>LJEPOTA DRVA j.d.o.o., OIB 07213557875</izvorni_sadrzaj>
    <derivirana_varijabla naziv="DomainObject.Predmet.ProtustrankaNazivFormatedOIB_1">LJEPOTA DRVA j.d.o.o., OIB 07213557875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LJEPOTA DRVA j.d.o.o. zastupanog po punomoćniku Gordana Petrinić</item>
    </izvorni_sadrzaj>
    <derivirana_varijabla naziv="DomainObject.Predmet.ProtuStrankaListFormated_1">
      <item>LJEPOTA DRVA j.d.o.o. zastupanog po punomoćniku Gordana Petrinić</item>
    </derivirana_varijabla>
  </DomainObject.Predmet.ProtuStrankaListFormated>
  <DomainObject.Predmet.ProtuStrankaListFormatedOIB>
    <izvorni_sadrzaj>
      <item>LJEPOTA DRVA j.d.o.o., OIB 07213557875 zastupanog po punomoćniku Gordana Petrinić</item>
    </izvorni_sadrzaj>
    <derivirana_varijabla naziv="DomainObject.Predmet.ProtuStrankaListFormatedOIB_1">
      <item>LJEPOTA DRVA j.d.o.o., OIB 07213557875 zastupanog po punomoćniku Gordana Petrinić</item>
    </derivirana_varijabla>
  </DomainObject.Predmet.ProtuStrankaListFormatedOIB>
  <DomainObject.Predmet.ProtuStrankaListFormatedWithAdress>
    <izvorni_sadrzaj>
      <item>LJEPOTA DRVA j.d.o.o., 9. Ravnice 10, 10000 Zagreb zastupanog po punomoćniku Gordana Petrinić</item>
    </izvorni_sadrzaj>
    <derivirana_varijabla naziv="DomainObject.Predmet.ProtuStrankaListFormatedWithAdress_1">
      <item>LJEPOTA DRVA j.d.o.o., 9. Ravnice 10, 10000 Zagreb zastupanog po punomoćniku Gordana Petrinić</item>
    </derivirana_varijabla>
  </DomainObject.Predmet.ProtuStrankaListFormatedWithAdress>
  <DomainObject.Predmet.ProtuStrankaListFormatedWithAdressOIB>
    <izvorni_sadrzaj>
      <item>LJEPOTA DRVA j.d.o.o., OIB 07213557875, 9. Ravnice 10, 10000 Zagreb zastupanog po punomoćniku Gordana Petrinić</item>
    </izvorni_sadrzaj>
    <derivirana_varijabla naziv="DomainObject.Predmet.ProtuStrankaListFormatedWithAdressOIB_1">
      <item>LJEPOTA DRVA j.d.o.o., OIB 07213557875, 9. Ravnice 10, 10000 Zagreb zastupanog po punomoćniku Gordana Petrinić</item>
    </derivirana_varijabla>
  </DomainObject.Predmet.ProtuStrankaListFormatedWithAdressOIB>
  <DomainObject.Predmet.ProtuStrankaListNazivFormated>
    <izvorni_sadrzaj>
      <item>LJEPOTA DRVA j.d.o.o.</item>
    </izvorni_sadrzaj>
    <derivirana_varijabla naziv="DomainObject.Predmet.ProtuStrankaListNazivFormated_1">
      <item>LJEPOTA DRVA j.d.o.o.</item>
    </derivirana_varijabla>
  </DomainObject.Predmet.ProtuStrankaListNazivFormated>
  <DomainObject.Predmet.ProtuStrankaListNazivFormatedOIB>
    <izvorni_sadrzaj>
      <item>LJEPOTA DRVA j.d.o.o., OIB 07213557875</item>
    </izvorni_sadrzaj>
    <derivirana_varijabla naziv="DomainObject.Predmet.ProtuStrankaListNazivFormatedOIB_1">
      <item>LJEPOTA DRVA j.d.o.o., OIB 07213557875</item>
    </derivirana_varijabla>
  </DomainObject.Predmet.ProtuStrankaListNazivFormatedOIB>
  <DomainObject.Predmet.OstaliListFormated>
    <izvorni_sadrzaj>
      <item>Gordana Petrinić punomoćnica sudionika u postupku LJEPOTA DRVA j.d.o.o.</item>
    </izvorni_sadrzaj>
    <derivirana_varijabla naziv="DomainObject.Predmet.OstaliListFormated_1">
      <item>Gordana Petrinić punomoćnica sudionika u postupku LJEPOTA DRVA j.d.o.o.</item>
    </derivirana_varijabla>
  </DomainObject.Predmet.OstaliListFormated>
  <DomainObject.Predmet.OstaliListFormatedOIB>
    <izvorni_sadrzaj>
      <item>Gordana Petrinić, OIB 56129387425 punomoćnica sudionika u postupku LJEPOTA DRVA j.d.o.o.</item>
    </izvorni_sadrzaj>
    <derivirana_varijabla naziv="DomainObject.Predmet.OstaliListFormatedOIB_1">
      <item>Gordana Petrinić, OIB 56129387425 punomoćnica sudionika u postupku LJEPOTA DRVA j.d.o.o.</item>
    </derivirana_varijabla>
  </DomainObject.Predmet.OstaliListFormatedOIB>
  <DomainObject.Predmet.OstaliListFormatedWithAdress>
    <izvorni_sadrzaj>
      <item>Gordana Petrinić, IX. Ravnice 10, 10000 Zagreb punomoćnica sudionika u postupku LJEPOTA DRVA j.d.o.o.</item>
    </izvorni_sadrzaj>
    <derivirana_varijabla naziv="DomainObject.Predmet.OstaliListFormatedWithAdress_1">
      <item>Gordana Petrinić, IX. Ravnice 10, 10000 Zagreb punomoćnica sudionika u postupku LJEPOTA DRVA j.d.o.o.</item>
    </derivirana_varijabla>
  </DomainObject.Predmet.OstaliListFormatedWithAdress>
  <DomainObject.Predmet.OstaliListFormatedWithAdressOIB>
    <izvorni_sadrzaj>
      <item>Gordana Petrinić, OIB 56129387425, IX. Ravnice 10, 10000 Zagreb punomoćnica sudionika u postupku LJEPOTA DRVA j.d.o.o.</item>
    </izvorni_sadrzaj>
    <derivirana_varijabla naziv="DomainObject.Predmet.OstaliListFormatedWithAdressOIB_1">
      <item>Gordana Petrinić, OIB 56129387425, IX. Ravnice 10, 10000 Zagreb punomoćnica sudionika u postupku LJEPOTA DRVA j.d.o.o.</item>
    </derivirana_varijabla>
  </DomainObject.Predmet.OstaliListFormatedWithAdressOIB>
  <DomainObject.Predmet.OstaliListNazivFormated>
    <izvorni_sadrzaj>
      <item>Gordana Petrinić</item>
    </izvorni_sadrzaj>
    <derivirana_varijabla naziv="DomainObject.Predmet.OstaliListNazivFormated_1">
      <item>Gordana Petrinić</item>
    </derivirana_varijabla>
  </DomainObject.Predmet.OstaliListNazivFormated>
  <DomainObject.Predmet.OstaliListNazivFormatedOIB>
    <izvorni_sadrzaj>
      <item>Gordana Petrinić, OIB 56129387425</item>
    </izvorni_sadrzaj>
    <derivirana_varijabla naziv="DomainObject.Predmet.OstaliListNazivFormatedOIB_1">
      <item>Gordana Petrinić, OIB 56129387425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LJEPOTA DRVA j.d.o.o.</izvorni_sadrzaj>
    <derivirana_varijabla naziv="DomainObject.Predmet.ProtustrankaIDrugi_1">LJEPOTA DRVA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LJEPOTA DRVA j.d.o.o., OIB 07213557875, 9. Ravnice 10, 10000 Zagreb</izvorni_sadrzaj>
    <derivirana_varijabla naziv="DomainObject.Predmet.ProtustrankaIDrugiAdressOIB_1">LJEPOTA DRVA j.d.o.o., OIB 07213557875, 9.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LJEPOTA DRVA j.d.o.o.</item>
      <item>Gordana Petrinić</item>
    </izvorni_sadrzaj>
    <derivirana_varijabla naziv="DomainObject.Predmet.SudioniciListNaziv_1">
      <item>FINA Regionalni centar Zagreb</item>
      <item>LJEPOTA DRVA j.d.o.o.</item>
      <item>Gordana Petrinić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</izvorni_sadrzaj>
    <derivirana_varijabla naziv="DomainObject.Predmet.SudioniciListAdressOIB_1">
      <item>FINA Regionalni centar Zagreb, OIB 85821130368, Trg svibanjskih žrtava 1995. 1,10000 Zagreb</item>
      <item>LJEPOTA DRVA j.d.o.o., OIB 07213557875, 9. Ravnice 10,10000 Zagreb</item>
      <item>Gordana Petrinić, OIB 56129387425,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07213557875</item>
      <item>, OIB 56129387425</item>
    </izvorni_sadrzaj>
    <derivirana_varijabla naziv="DomainObject.Predmet.SudioniciListNazivOIB_1">
      <item>, OIB 85821130368</item>
      <item>, OIB 07213557875</item>
      <item>, OIB 56129387425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St-1361/2017-5</izvorni_sadrzaj>
    <derivirana_varijabla naziv="DomainObject.PredzadnjaOdlukaIzPredmeta.Oznaka_1">St-1361/2017-5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4F990-A331-45B5-B571-EFFDAE9FC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4763</properties:Characters>
  <properties:Lines>105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2018-11-28T13:22:00Z</cp:lastPrinted>
  <dcterms:modified xmlns:xsi="http://www.w3.org/2001/XMLSchema-instance" xsi:type="dcterms:W3CDTF">2018-11-28T13:22:00Z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