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ea0" w14:paraId="e1c0ea0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294E60">
      <w:pPr>
        <w:jc w:val="both"/>
      </w:pPr>
      <w:r w:rsidRPr="00294E60">
        <w:tab/>
      </w:r>
      <w:r w:rsidRPr="00294E60">
        <w:tab/>
        <w:t xml:space="preserve">Trgovački sud u Rijeci, po stečajnom sucu ovog suda Veri Jelenović, </w:t>
      </w:r>
      <w:r w:rsidR="00F057D3" w:rsidRPr="00294E60">
        <w:t xml:space="preserve">odlučujući o prijedlogu </w:t>
      </w:r>
      <w:r w:rsidR="00497B87" w:rsidRPr="00294E60">
        <w:t xml:space="preserve">predlagatelja </w:t>
      </w:r>
      <w:r w:rsidR="0059439C" w:rsidRPr="0059439C">
        <w:t>Financijska agencija Regionalni centar: Zagreb, Nagodbeno vijeće: HR05, Zagreb, Ilica 307, OIB: 85821130368, radi pokretanja stečajnog postupka nad dužnikom GMT SPORT I INTERIJERI društvo s ograničenom odgovornošću za trgovinu, usluge i zastupanje Viškovo, Marićeva Draga 3, OIB: 15157147686</w:t>
      </w:r>
      <w:r w:rsidR="007E3949" w:rsidRPr="00294E60">
        <w:t xml:space="preserve">, </w:t>
      </w:r>
      <w:r w:rsidRPr="00294E60">
        <w:t xml:space="preserve">dana </w:t>
      </w:r>
      <w:r w:rsidR="008A273C" w:rsidRPr="00294E60">
        <w:t>30. rujna</w:t>
      </w:r>
      <w:r w:rsidR="008169D8" w:rsidRPr="00294E60">
        <w:t xml:space="preserve"> 201</w:t>
      </w:r>
      <w:r w:rsidR="00497B87" w:rsidRPr="00294E60">
        <w:t>5</w:t>
      </w:r>
      <w:r w:rsidRPr="00294E60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59439C" w:rsidRPr="0059439C">
        <w:t>GMT SPORT I INTERIJERI društvo s ograničenom odgovornošću za trgovinu, usluge i zastupanje Viškovo, Marićeva Draga 3, OIB: 15157147686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  <w:r w:rsidR="00474BA2" w:rsidRPr="00474BA2">
        <w:t xml:space="preserve"> 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59439C">
        <w:t>Nikola Kruljac, Našice, Martin, B. Jelačića 48, OIB: 49223643131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59439C" w:rsidRPr="0059439C">
        <w:t>GMT SPORT I INTERIJERI društvo s ograničenom odgovornošću za trgovinu, usluge i zastupanje Viškovo, Marićeva Draga 3, OIB: 15157147686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59439C">
        <w:t>9. svibnja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59439C" w:rsidRPr="0059439C">
        <w:t>GMT SPORT I INTERIJERI društvo s ograničenom odgovornošću za trgovinu, usluge i zastupanje Viškovo, Marićeva Draga 3, OIB: 15157147686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59439C">
        <w:rPr>
          <w:bCs/>
        </w:rPr>
        <w:t>677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59439C">
        <w:rPr>
          <w:bCs/>
        </w:rPr>
        <w:t>18. srpnja</w:t>
      </w:r>
      <w:r w:rsidR="006A28A5">
        <w:rPr>
          <w:bCs/>
        </w:rPr>
        <w:t xml:space="preserve"> 201</w:t>
      </w:r>
      <w:r w:rsidR="00A54371">
        <w:rPr>
          <w:bCs/>
        </w:rPr>
        <w:t>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59439C" w:rsidRPr="0059439C">
        <w:t>GMT SPORT I INTERIJERI društvo s ograničenom odgovornošću za trgovinu, usluge i zastupanje Viškovo, Marićeva Draga 3, OIB: 15157147686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94E60">
        <w:rPr>
          <w:bCs/>
        </w:rPr>
        <w:t>23. ožujka 2015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59439C">
        <w:t>Rijeka</w:t>
      </w:r>
      <w:r w:rsidR="00EC79B1">
        <w:t xml:space="preserve">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59439C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CA2" w:rsidR="00322CA2">
      <w:r>
        <w:separator/>
      </w:r>
    </w:p>
  </w:endnote>
  <w:endnote w:id="0" w:type="continuationSeparator">
    <w:p w:rsidRDefault="00322CA2" w:rsidR="00322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0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9C" w:rsidR="005943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CA2" w:rsidR="00322CA2">
      <w:r>
        <w:separator/>
      </w:r>
    </w:p>
  </w:footnote>
  <w:footnote w:id="0" w:type="continuationSeparator">
    <w:p w:rsidRDefault="00322CA2" w:rsidR="00322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9C" w:rsidR="005943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59439C">
      <w:t>677</w:t>
    </w:r>
    <w:r w:rsidR="008A273C">
      <w:t>/2013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9C" w:rsidR="005943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B0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E60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2CA2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2D7C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BA2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87FFB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3CB7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8CB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439C"/>
    <w:rsid w:val="005A0453"/>
    <w:rsid w:val="005A045B"/>
    <w:rsid w:val="005A0B83"/>
    <w:rsid w:val="005A15D5"/>
    <w:rsid w:val="005A3A60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28A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708F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6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6A7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1BA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35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371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D7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D7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  Viškovo</izvorni_sadrzaj>
    <derivirana_varijabla naziv="DomainObject.Predmet.ProtustrankaFormated_1">  GMT SPORT I INTERIJERI d.o.o.  Viškovo</derivirana_varijabla>
  </DomainObject.Predmet.ProtustrankaFormated>
  <DomainObject.Predmet.ProtustrankaFormatedOIB>
    <izvorni_sadrzaj>  GMT SPORT I INTERIJERI d.o.o.  Viškovo, OIB 15157147686</izvorni_sadrzaj>
    <derivirana_varijabla naziv="DomainObject.Predmet.ProtustrankaFormatedOIB_1">  GMT SPORT I INTERIJERI d.o.o.  Viškovo, OIB 15157147686</derivirana_varijabla>
  </DomainObject.Predmet.ProtustrankaFormatedOIB>
  <DomainObject.Predmet.ProtustrankaFormatedWithAdress>
    <izvorni_sadrzaj> GMT SPORT I INTERIJERI d.o.o.  Viškovo, Marićeva Draga 3, 51 216 Viškovo</izvorni_sadrzaj>
    <derivirana_varijabla naziv="DomainObject.Predmet.ProtustrankaFormatedWithAdress_1"> GMT SPORT I INTERIJERI d.o.o.  Viškovo, Marićeva Draga 3, 51 216 Viškovo</derivirana_varijabla>
  </DomainObject.Predmet.ProtustrankaFormatedWithAdress>
  <DomainObject.Predmet.ProtustrankaFormatedWithAdressOIB>
    <izvorni_sadrzaj> GMT SPORT I INTERIJERI d.o.o.  Viškovo, OIB 15157147686, Marićeva Draga 3, 51 216 Viškovo</izvorni_sadrzaj>
    <derivirana_varijabla naziv="DomainObject.Predmet.ProtustrankaFormatedWithAdressOIB_1"> GMT SPORT I INTERIJERI d.o.o.  Viškovo, OIB 15157147686, Marićeva Draga 3, 51 216 Viškovo</derivirana_varijabla>
  </DomainObject.Predmet.ProtustrankaFormatedWithAdressOIB>
  <DomainObject.Predmet.ProtustrankaWithAdress>
    <izvorni_sadrzaj>GMT SPORT I INTERIJERI d.o.o.  Viškovo Marićeva Draga 3, 51 216 Viškovo</izvorni_sadrzaj>
    <derivirana_varijabla naziv="DomainObject.Predmet.ProtustrankaWithAdress_1">GMT SPORT I INTERIJERI d.o.o.  Viškovo Marićeva Draga 3, 51 216 Viškovo</derivirana_varijabla>
  </DomainObject.Predmet.ProtustrankaWithAdress>
  <DomainObject.Predmet.ProtustrankaWithAdressOIB>
    <izvorni_sadrzaj>GMT SPORT I INTERIJERI d.o.o.  Viškovo, OIB 15157147686, Marićeva Draga 3, 51 216 Viškovo</izvorni_sadrzaj>
    <derivirana_varijabla naziv="DomainObject.Predmet.ProtustrankaWithAdressOIB_1">GMT SPORT I INTERIJERI d.o.o.  Viškovo, OIB 15157147686, Marićeva Draga 3, 51 216 Viškovo</derivirana_varijabla>
  </DomainObject.Predmet.ProtustrankaWithAdressOIB>
  <DomainObject.Predmet.ProtustrankaNazivFormated>
    <izvorni_sadrzaj>GMT SPORT I INTERIJERI d.o.o.  Viškovo</izvorni_sadrzaj>
    <derivirana_varijabla naziv="DomainObject.Predmet.ProtustrankaNazivFormated_1">GMT SPORT I INTERIJERI d.o.o.  Viškovo</derivirana_varijabla>
  </DomainObject.Predmet.ProtustrankaNazivFormated>
  <DomainObject.Predmet.ProtustrankaNazivFormatedOIB>
    <izvorni_sadrzaj>GMT SPORT I INTERIJERI d.o.o.  Viškovo, OIB 15157147686</izvorni_sadrzaj>
    <derivirana_varijabla naziv="DomainObject.Predmet.ProtustrankaNazivFormatedOIB_1">GMT SPORT I INTERIJERI d.o.o.  Viškovo,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GMT SPORT I INTERIJERI d.o.o.  Viškovo</item>
    </izvorni_sadrzaj>
    <derivirana_varijabla naziv="DomainObject.Predmet.ProtuStrankaListFormated_1">
      <item>GMT SPORT I INTERIJERI d.o.o.  Viškovo</item>
    </derivirana_varijabla>
  </DomainObject.Predmet.ProtuStrankaListFormated>
  <DomainObject.Predmet.ProtuStrankaListFormatedOIB>
    <izvorni_sadrzaj>
      <item>GMT SPORT I INTERIJERI d.o.o.  Viškovo, OIB 15157147686</item>
    </izvorni_sadrzaj>
    <derivirana_varijabla naziv="DomainObject.Predmet.ProtuStrankaListFormatedOIB_1">
      <item>GMT SPORT I INTERIJERI d.o.o.  Viškovo, OIB 15157147686</item>
    </derivirana_varijabla>
  </DomainObject.Predmet.ProtuStrankaListFormatedOIB>
  <DomainObject.Predmet.ProtuStrankaListFormatedWithAdress>
    <izvorni_sadrzaj>
      <item>GMT SPORT I INTERIJERI d.o.o.  Viškovo, Marićeva Draga 3, 51 216 Viškovo</item>
    </izvorni_sadrzaj>
    <derivirana_varijabla naziv="DomainObject.Predmet.ProtuStrankaListFormatedWithAdress_1">
      <item>GMT SPORT I INTERIJERI d.o.o.  Viškovo, Marićeva Draga 3, 51 216 Viškovo</item>
    </derivirana_varijabla>
  </DomainObject.Predmet.ProtuStrankaListFormatedWithAdress>
  <DomainObject.Predmet.ProtuStrankaListFormatedWithAdressOIB>
    <izvorni_sadrzaj>
      <item>GMT SPORT I INTERIJERI d.o.o.  Viškovo, OIB 15157147686, Marićeva Draga 3, 51 216 Viškovo</item>
    </izvorni_sadrzaj>
    <derivirana_varijabla naziv="DomainObject.Predmet.ProtuStrankaListFormatedWithAdressOIB_1">
      <item>GMT SPORT I INTERIJERI d.o.o.  Viškovo, OIB 15157147686, Marićeva Draga 3, 51 216 Viškovo</item>
    </derivirana_varijabla>
  </DomainObject.Predmet.ProtuStrankaListFormatedWithAdressOIB>
  <DomainObject.Predmet.ProtuStrankaListNazivFormated>
    <izvorni_sadrzaj>
      <item>GMT SPORT I INTERIJERI d.o.o.  Viškovo</item>
    </izvorni_sadrzaj>
    <derivirana_varijabla naziv="DomainObject.Predmet.ProtuStrankaListNazivFormated_1">
      <item>GMT SPORT I INTERIJERI d.o.o.  Viškovo</item>
    </derivirana_varijabla>
  </DomainObject.Predmet.ProtuStrankaListNazivFormated>
  <DomainObject.Predmet.ProtuStrankaListNazivFormatedOIB>
    <izvorni_sadrzaj>
      <item>GMT SPORT I INTERIJERI d.o.o.  Viškovo, OIB 15157147686</item>
    </izvorni_sadrzaj>
    <derivirana_varijabla naziv="DomainObject.Predmet.ProtuStrankaListNazivFormatedOIB_1">
      <item>GMT SPORT I INTERIJERI d.o.o.  Viškovo,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GMT SPORT I INTERIJERI d.o.o.  Viškovo</izvorni_sadrzaj>
    <derivirana_varijabla naziv="DomainObject.Predmet.ProtustrankaIDrugi_1">GMT SPORT I INTERIJERI d.o.o.  Viškovo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GMT SPORT I INTERIJERI d.o.o.  Viškovo, OIB 15157147686, Marićeva Draga 3, 51 216 Viškovo</izvorni_sadrzaj>
    <derivirana_varijabla naziv="DomainObject.Predmet.ProtustrankaIDrugiAdressOIB_1">GMT SPORT I INTERIJERI d.o.o.  Viškovo, OIB 15157147686, Marićeva Draga 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GMT SPORT I INTERIJERI d.o.o.  Viškovo</item>
    </izvorni_sadrzaj>
    <derivirana_varijabla naziv="DomainObject.Predmet.SudioniciListNaziv_1">
      <item>FINA  Zagreb</item>
      <item>GMT SPORT I INTERIJERI d.o.o.  Viškovo</item>
    </derivirana_varijabla>
  </DomainObject.Predmet.SudioniciListNaziv>
  <DomainObject.Predmet.SudioniciListAdressOIB>
    <izvorni_sadrzaj>
      <item>FINA  Zagreb, OIB 85821130368, Ilica 307,10 000 Zagreb</item>
      <item>GMT SPORT I INTERIJERI d.o.o.  Viškovo, OIB 15157147686, Marićeva Draga 3,51 216 Viškovo</item>
    </izvorni_sadrzaj>
    <derivirana_varijabla naziv="DomainObject.Predmet.SudioniciListAdressOIB_1">
      <item>FINA  Zagreb, OIB 85821130368, Ilica 307,10 000 Zagreb</item>
      <item>GMT SPORT I INTERIJERI d.o.o.  Viškovo, OIB 15157147686, Marićeva Draga 3,51 216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15157147686</item>
    </izvorni_sadrzaj>
    <derivirana_varijabla naziv="DomainObject.Predmet.SudioniciListNazivOIB_1">
      <item>, OIB 85821130368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756</properties:Words>
  <properties:Characters>4108</properties:Characters>
  <properties:Lines>129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2015-09-30T13:21:00Z</dcterms:created>
  <dc:creator>korlevicd</dc:creator>
  <cp:lastModifiedBy>wsadmin</cp:lastModifiedBy>
  <cp:lastPrinted>2012-01-12T07:53:00Z</cp:lastPrinted>
  <dcterms:modified xmlns:xsi="http://www.w3.org/2001/XMLSchema-instance" xsi:type="dcterms:W3CDTF">2015-09-30T13:22:00Z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