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9c8b" w14:paraId="2a69c8b" w:rsidRDefault="00476F89" w:rsidP="00476F89" w:rsidR="00476F8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6F89" w:rsidP="00476F89" w:rsidR="00476F8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76F89" w:rsidP="00476F89" w:rsidR="00476F8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76F89" w:rsidP="00476F89" w:rsidR="00476F8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76F89" w:rsidP="00476F89" w:rsidR="00476F8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76F89" w:rsidP="00476F89" w:rsidR="00476F8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76F89" w:rsidP="00476F89" w:rsidR="00476F89" w:rsidRPr="005D578C">
      <w:pPr>
        <w:jc w:val="center"/>
        <w:rPr>
          <w:rFonts w:cs="Times New Roman" w:eastAsia="Times New Roman"/>
          <w:szCs w:val="24"/>
        </w:rPr>
      </w:pPr>
    </w:p>
    <w:p w:rsidRDefault="00476F89" w:rsidP="00476F89" w:rsidR="00476F8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76F89" w:rsidP="00476F89" w:rsidR="00476F89" w:rsidRPr="005D578C">
      <w:pPr>
        <w:rPr>
          <w:rFonts w:cs="Times New Roman" w:eastAsia="Times New Roman"/>
          <w:szCs w:val="24"/>
        </w:rPr>
      </w:pPr>
    </w:p>
    <w:p w:rsidRDefault="00476F89" w:rsidP="00476F89" w:rsidR="00476F8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RUSTIKALNA KUĆA d. o. o. Poreč, Pionirska 1, OIB </w:t>
      </w:r>
      <w:r w:rsidRPr="00476F89">
        <w:rPr>
          <w:rFonts w:cs="Times New Roman" w:eastAsia="Times New Roman"/>
        </w:rPr>
        <w:t>32377159011</w:t>
      </w:r>
      <w:r>
        <w:rPr>
          <w:rFonts w:cs="Times New Roman" w:eastAsia="Times New Roman"/>
        </w:rPr>
        <w:t xml:space="preserve">, MBS </w:t>
      </w:r>
      <w:r w:rsidRPr="00476F89">
        <w:rPr>
          <w:rFonts w:cs="Times New Roman" w:eastAsia="Times New Roman"/>
        </w:rPr>
        <w:t>040168807</w:t>
      </w:r>
      <w:r>
        <w:rPr>
          <w:rFonts w:cs="Times New Roman" w:eastAsia="Times New Roman"/>
          <w:szCs w:val="24"/>
        </w:rPr>
        <w:t>, 19. rujna 2017.</w:t>
      </w:r>
    </w:p>
    <w:p w:rsidRDefault="00476F89" w:rsidP="00476F89" w:rsidR="00476F89" w:rsidRPr="005D578C">
      <w:pPr>
        <w:rPr>
          <w:rFonts w:cs="Times New Roman" w:eastAsia="Times New Roman"/>
          <w:szCs w:val="24"/>
        </w:rPr>
      </w:pPr>
    </w:p>
    <w:p w:rsidRDefault="00476F89" w:rsidP="00476F89" w:rsidR="00476F8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76F89" w:rsidP="00476F89" w:rsidR="00476F89" w:rsidRPr="005D578C">
      <w:pPr>
        <w:rPr>
          <w:rFonts w:cs="Times New Roman" w:eastAsia="Times New Roman"/>
          <w:szCs w:val="24"/>
        </w:rPr>
      </w:pPr>
    </w:p>
    <w:p w:rsidRDefault="00476F89" w:rsidP="00476F89" w:rsidR="00476F8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RUSTIKALNA KUĆA d. o. o. Poreč, Pionirska 1, OIB </w:t>
      </w:r>
      <w:r w:rsidRPr="00476F89">
        <w:rPr>
          <w:rFonts w:cs="Times New Roman" w:eastAsia="Times New Roman"/>
        </w:rPr>
        <w:t>32377159011</w:t>
      </w:r>
      <w:r>
        <w:rPr>
          <w:rFonts w:cs="Times New Roman" w:eastAsia="Times New Roman"/>
        </w:rPr>
        <w:t xml:space="preserve">, MBS </w:t>
      </w:r>
      <w:r w:rsidRPr="00476F89">
        <w:rPr>
          <w:rFonts w:cs="Times New Roman" w:eastAsia="Times New Roman"/>
        </w:rPr>
        <w:t>040168807</w:t>
      </w:r>
      <w:r>
        <w:rPr>
          <w:rFonts w:cs="Times New Roman" w:eastAsia="Times New Roman"/>
          <w:szCs w:val="24"/>
        </w:rPr>
        <w:t>.</w:t>
      </w:r>
    </w:p>
    <w:p w:rsidRDefault="00476F89" w:rsidP="00476F89" w:rsidR="00476F89" w:rsidRPr="005D578C">
      <w:pPr>
        <w:rPr>
          <w:rFonts w:cs="Times New Roman" w:eastAsia="Times New Roman"/>
          <w:szCs w:val="24"/>
        </w:rPr>
      </w:pPr>
    </w:p>
    <w:p w:rsidRDefault="00476F89" w:rsidP="00476F89" w:rsidR="00476F89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476F89" w:rsidP="00476F89" w:rsidR="00476F89">
      <w:pPr>
        <w:rPr>
          <w:rFonts w:cs="Times New Roman" w:eastAsia="Times New Roman"/>
          <w:szCs w:val="20"/>
        </w:rPr>
      </w:pPr>
    </w:p>
    <w:p w:rsidRDefault="00476F89" w:rsidP="00476F89" w:rsidR="00476F8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RUSTIKALNA KUĆA d. o. o. Poreč, Pionirska 1, OIB </w:t>
      </w:r>
      <w:r w:rsidRPr="00476F89">
        <w:rPr>
          <w:rFonts w:cs="Times New Roman" w:eastAsia="Times New Roman"/>
        </w:rPr>
        <w:t>32377159011</w:t>
      </w:r>
      <w:r>
        <w:rPr>
          <w:rFonts w:cs="Times New Roman" w:eastAsia="Times New Roman"/>
        </w:rPr>
        <w:t xml:space="preserve">, MBS </w:t>
      </w:r>
      <w:r w:rsidRPr="00476F89">
        <w:rPr>
          <w:rFonts w:cs="Times New Roman" w:eastAsia="Times New Roman"/>
        </w:rPr>
        <w:t>040168807</w:t>
      </w:r>
      <w:r>
        <w:rPr>
          <w:rFonts w:cs="Times New Roman" w:eastAsia="Times New Roman"/>
          <w:szCs w:val="24"/>
        </w:rPr>
        <w:t>.</w:t>
      </w:r>
    </w:p>
    <w:p w:rsidRDefault="00476F89" w:rsidP="00476F89" w:rsidR="00476F89">
      <w:pPr>
        <w:ind w:firstLine="709"/>
        <w:rPr>
          <w:rFonts w:cs="Times New Roman" w:eastAsia="Times New Roman"/>
          <w:szCs w:val="24"/>
        </w:rPr>
      </w:pPr>
    </w:p>
    <w:p w:rsidRDefault="00476F89" w:rsidP="00476F89" w:rsidR="00476F8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RUSTIKALNA KUĆA d. o. o. Poreč, Pionirska 1, OIB </w:t>
      </w:r>
      <w:r w:rsidRPr="00476F89">
        <w:rPr>
          <w:rFonts w:cs="Times New Roman" w:eastAsia="Times New Roman"/>
        </w:rPr>
        <w:t>32377159011</w:t>
      </w:r>
      <w:r>
        <w:rPr>
          <w:rFonts w:cs="Times New Roman" w:eastAsia="Times New Roman"/>
        </w:rPr>
        <w:t xml:space="preserve">, MBS </w:t>
      </w:r>
      <w:r w:rsidRPr="00476F89">
        <w:rPr>
          <w:rFonts w:cs="Times New Roman" w:eastAsia="Times New Roman"/>
        </w:rPr>
        <w:t>040168807</w:t>
      </w:r>
      <w:r>
        <w:rPr>
          <w:rFonts w:cs="Times New Roman" w:eastAsia="Times New Roman"/>
          <w:szCs w:val="24"/>
        </w:rPr>
        <w:t>.</w:t>
      </w:r>
    </w:p>
    <w:p w:rsidRDefault="00476F89" w:rsidP="00476F89" w:rsidR="00476F89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476F89" w:rsidP="00476F89" w:rsidR="00476F89" w:rsidRPr="005D578C">
      <w:pPr>
        <w:rPr>
          <w:rFonts w:cs="Times New Roman" w:eastAsia="Times New Roman"/>
          <w:szCs w:val="24"/>
        </w:rPr>
      </w:pPr>
    </w:p>
    <w:p w:rsidRDefault="00476F89" w:rsidP="00476F89" w:rsidR="00476F8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76F89" w:rsidP="00476F89" w:rsidR="00476F89">
      <w:pPr>
        <w:ind w:firstLine="708"/>
        <w:rPr>
          <w:rFonts w:cs="Times New Roman" w:eastAsia="Times New Roman"/>
          <w:szCs w:val="24"/>
        </w:rPr>
      </w:pPr>
    </w:p>
    <w:p w:rsidRDefault="00476F89" w:rsidP="00476F89" w:rsidR="00476F8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12.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RUSTIKALNA KUĆA d. o. o. Poreč</w:t>
      </w:r>
      <w:r>
        <w:rPr>
          <w:rFonts w:cs="Times New Roman" w:eastAsia="Times New Roman"/>
          <w:szCs w:val="24"/>
        </w:rPr>
        <w:t>.</w:t>
      </w:r>
    </w:p>
    <w:p w:rsidRDefault="00476F89" w:rsidP="00476F89" w:rsidR="00476F89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10. srpnja 2017. imao neizvršene osnove za plaćanje u neprekinutom razdoblju od 120 dana u ukupnom iznosu 13.790,04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19.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St-400/2017-3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76F89" w:rsidP="00476F89" w:rsidR="00476F8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76F89" w:rsidP="00476F89" w:rsidR="00476F8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76F89" w:rsidP="00476F89" w:rsidR="00476F89" w:rsidRPr="005D578C">
      <w:pPr>
        <w:rPr>
          <w:rFonts w:cs="Times New Roman" w:eastAsia="Times New Roman"/>
          <w:szCs w:val="24"/>
        </w:rPr>
      </w:pPr>
    </w:p>
    <w:p w:rsidRDefault="00476F89" w:rsidP="00476F89" w:rsidR="00476F8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19.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76F89" w:rsidP="00476F89" w:rsidR="00476F89">
      <w:pPr>
        <w:rPr>
          <w:rFonts w:cs="Times New Roman" w:eastAsia="Times New Roman"/>
          <w:szCs w:val="24"/>
        </w:rPr>
      </w:pPr>
    </w:p>
    <w:p w:rsidRDefault="00476F89" w:rsidP="00476F89" w:rsidR="00476F8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76F89" w:rsidP="00476F89" w:rsidR="00476F8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B5776E">
        <w:rPr>
          <w:rFonts w:cs="Times New Roman" w:eastAsia="Times New Roman"/>
          <w:szCs w:val="24"/>
        </w:rPr>
        <w:t>, v.r.</w:t>
      </w:r>
    </w:p>
    <w:p w:rsidRDefault="00476F89" w:rsidP="00476F89" w:rsidR="00476F89">
      <w:pPr>
        <w:jc w:val="left"/>
        <w:rPr>
          <w:rFonts w:cs="Times New Roman" w:eastAsia="Times New Roman"/>
          <w:szCs w:val="24"/>
        </w:rPr>
      </w:pPr>
    </w:p>
    <w:p w:rsidRDefault="00476F89" w:rsidP="00476F89" w:rsidR="00476F89" w:rsidRPr="005D578C">
      <w:pPr>
        <w:jc w:val="left"/>
        <w:rPr>
          <w:rFonts w:cs="Times New Roman" w:eastAsia="Times New Roman"/>
          <w:szCs w:val="24"/>
        </w:rPr>
      </w:pPr>
    </w:p>
    <w:p w:rsidRDefault="00476F89" w:rsidP="00476F89" w:rsidR="00476F8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76F89" w:rsidP="00476F89" w:rsidR="00476F89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76F89" w:rsidP="00476F89" w:rsidR="00476F8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476F89" w:rsidP="00476F89" w:rsidR="00476F89">
      <w:pPr>
        <w:rPr>
          <w:rFonts w:cs="Times New Roman" w:eastAsia="Times New Roman"/>
          <w:szCs w:val="24"/>
        </w:rPr>
      </w:pPr>
    </w:p>
    <w:p w:rsidRDefault="00476F89" w:rsidP="00476F89" w:rsidR="00476F89" w:rsidRPr="005D578C">
      <w:pPr>
        <w:rPr>
          <w:rFonts w:cs="Times New Roman" w:eastAsia="Times New Roman"/>
          <w:szCs w:val="24"/>
        </w:rPr>
      </w:pPr>
    </w:p>
    <w:p w:rsidRDefault="00476F89" w:rsidP="00476F89" w:rsidR="00476F8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76F89" w:rsidP="00476F89" w:rsidR="00476F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76F89" w:rsidP="00476F89" w:rsidR="00476F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RUSTIKALNA KUĆA d. o. o. Poreč, Pionirska 1, </w:t>
      </w:r>
    </w:p>
    <w:p w:rsidRDefault="00476F89" w:rsidP="00476F89" w:rsidR="00476F8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76F89" w:rsidP="00476F89" w:rsidR="00476F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76F89" w:rsidP="00476F89" w:rsidR="00476F89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476F89" w:rsidP="00476F89" w:rsidR="00476F8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76F89" w:rsidP="00476F89" w:rsidR="00476F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76F89" w:rsidP="00476F89" w:rsidR="00476F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76F89" w:rsidP="00476F89" w:rsidR="00476F89"/>
    <w:p w:rsidRDefault="00476F89" w:rsidP="00476F89" w:rsidR="00476F89"/>
    <w:p w:rsidRDefault="00476F89" w:rsidP="00476F89" w:rsidR="00476F89"/>
    <w:p w:rsidRDefault="00476F89" w:rsidP="00476F89" w:rsidR="00476F89"/>
    <w:p w:rsidRDefault="006C26ED" w:rsidR="006C26ED"/>
    <w:sectPr w:rsidSect="00A92A1F" w:rsidR="006C26E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F89" w:rsidP="00476F89" w:rsidR="00476F89">
      <w:r>
        <w:separator/>
      </w:r>
    </w:p>
  </w:endnote>
  <w:endnote w:id="0" w:type="continuationSeparator">
    <w:p w:rsidRDefault="00476F89" w:rsidP="00476F89" w:rsidR="00476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F89" w:rsidP="00476F89" w:rsidR="00476F89">
      <w:r>
        <w:separator/>
      </w:r>
    </w:p>
  </w:footnote>
  <w:footnote w:id="0" w:type="continuationSeparator">
    <w:p w:rsidRDefault="00476F89" w:rsidP="00476F89" w:rsidR="00476F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F89" w:rsidP="00A92A1F" w:rsidR="00A92A1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5776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St-400/2017-4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F89" w:rsidP="00A92A1F" w:rsidR="00A92A1F" w:rsidRPr="00970AE0">
    <w:pPr>
      <w:pStyle w:val="Zaglavlje"/>
      <w:jc w:val="right"/>
    </w:pPr>
    <w:r>
      <w:rPr>
        <w:szCs w:val="24"/>
      </w:rPr>
      <w:t>9 St-400/2017-4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54A4"/>
    <w:rsid w:val="003E54A4"/>
    <w:rsid w:val="00476F89"/>
    <w:rsid w:val="006C26ED"/>
    <w:rsid w:val="00B5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6F8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6F8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76F8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F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F8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6F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6F8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7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76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5776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577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577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6F8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6F8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76F8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F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F8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6F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6F8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7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76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776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77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77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RUSTIKALNA KUĆA d.o.o. POREČ</izvorni_sadrzaj>
    <derivirana_varijabla naziv="DomainObject.Predmet.ProtustrankaFormated_1">  RUSTIKALNA KUĆA d.o.o. POREČ</derivirana_varijabla>
  </DomainObject.Predmet.ProtustrankaFormated>
  <DomainObject.Predmet.ProtustrankaFormatedOIB>
    <izvorni_sadrzaj>  RUSTIKALNA KUĆA d.o.o. POREČ, OIB 32377159011</izvorni_sadrzaj>
    <derivirana_varijabla naziv="DomainObject.Predmet.ProtustrankaFormatedOIB_1">  RUSTIKALNA KUĆA d.o.o. POREČ, OIB 32377159011</derivirana_varijabla>
  </DomainObject.Predmet.ProtustrankaFormatedOIB>
  <DomainObject.Predmet.ProtustrankaFormatedWithAdress>
    <izvorni_sadrzaj> RUSTIKALNA KUĆA d.o.o. POREČ, Pionirska 1, 52440 Poreč</izvorni_sadrzaj>
    <derivirana_varijabla naziv="DomainObject.Predmet.ProtustrankaFormatedWithAdress_1"> RUSTIKALNA KUĆA d.o.o. POREČ, Pionirska 1, 52440 Poreč</derivirana_varijabla>
  </DomainObject.Predmet.ProtustrankaFormatedWithAdress>
  <DomainObject.Predmet.ProtustrankaFormatedWithAdressOIB>
    <izvorni_sadrzaj> RUSTIKALNA KUĆA d.o.o. POREČ, OIB 32377159011, Pionirska 1, 52440 Poreč</izvorni_sadrzaj>
    <derivirana_varijabla naziv="DomainObject.Predmet.ProtustrankaFormatedWithAdressOIB_1"> RUSTIKALNA KUĆA d.o.o. POREČ, OIB 32377159011, Pionirska 1, 52440 Poreč</derivirana_varijabla>
  </DomainObject.Predmet.ProtustrankaFormatedWithAdressOIB>
  <DomainObject.Predmet.ProtustrankaWithAdress>
    <izvorni_sadrzaj>RUSTIKALNA KUĆA d.o.o. POREČ Pionirska 1, 52440 Poreč</izvorni_sadrzaj>
    <derivirana_varijabla naziv="DomainObject.Predmet.ProtustrankaWithAdress_1">RUSTIKALNA KUĆA d.o.o. POREČ Pionirska 1, 52440 Poreč</derivirana_varijabla>
  </DomainObject.Predmet.ProtustrankaWithAdress>
  <DomainObject.Predmet.ProtustrankaWithAdressOIB>
    <izvorni_sadrzaj>RUSTIKALNA KUĆA d.o.o. POREČ, OIB 32377159011, Pionirska 1, 52440 Poreč</izvorni_sadrzaj>
    <derivirana_varijabla naziv="DomainObject.Predmet.ProtustrankaWithAdressOIB_1">RUSTIKALNA KUĆA d.o.o. POREČ, OIB 32377159011, Pionirska 1, 52440 Poreč</derivirana_varijabla>
  </DomainObject.Predmet.ProtustrankaWithAdressOIB>
  <DomainObject.Predmet.ProtustrankaNazivFormated>
    <izvorni_sadrzaj>RUSTIKALNA KUĆA d.o.o. POREČ</izvorni_sadrzaj>
    <derivirana_varijabla naziv="DomainObject.Predmet.ProtustrankaNazivFormated_1">RUSTIKALNA KUĆA d.o.o. POREČ</derivirana_varijabla>
  </DomainObject.Predmet.ProtustrankaNazivFormated>
  <DomainObject.Predmet.ProtustrankaNazivFormatedOIB>
    <izvorni_sadrzaj>RUSTIKALNA KUĆA d.o.o. POREČ, OIB 32377159011</izvorni_sadrzaj>
    <derivirana_varijabla naziv="DomainObject.Predmet.ProtustrankaNazivFormatedOIB_1">RUSTIKALNA KUĆA d.o.o. POREČ, OIB 32377159011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13790.04</izvorni_sadrzaj>
    <derivirana_varijabla naziv="DomainObject.Predmet.TrenutnaVrijednost_1">13790.04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RUSTIKALNA KUĆA d.o.o. POREČ</item>
    </izvorni_sadrzaj>
    <derivirana_varijabla naziv="DomainObject.Predmet.ProtuStrankaListFormated_1">
      <item>RUSTIKALNA KUĆA d.o.o. POREČ</item>
    </derivirana_varijabla>
  </DomainObject.Predmet.ProtuStrankaListFormated>
  <DomainObject.Predmet.ProtuStrankaListFormatedOIB>
    <izvorni_sadrzaj>
      <item>RUSTIKALNA KUĆA d.o.o. POREČ, OIB 32377159011</item>
    </izvorni_sadrzaj>
    <derivirana_varijabla naziv="DomainObject.Predmet.ProtuStrankaListFormatedOIB_1">
      <item>RUSTIKALNA KUĆA d.o.o. POREČ, OIB 32377159011</item>
    </derivirana_varijabla>
  </DomainObject.Predmet.ProtuStrankaListFormatedOIB>
  <DomainObject.Predmet.ProtuStrankaListFormatedWithAdress>
    <izvorni_sadrzaj>
      <item>RUSTIKALNA KUĆA d.o.o. POREČ, Pionirska 1, 52440 Poreč</item>
    </izvorni_sadrzaj>
    <derivirana_varijabla naziv="DomainObject.Predmet.ProtuStrankaListFormatedWithAdress_1">
      <item>RUSTIKALNA KUĆA d.o.o. POREČ, Pionirska 1, 52440 Poreč</item>
    </derivirana_varijabla>
  </DomainObject.Predmet.ProtuStrankaListFormatedWithAdress>
  <DomainObject.Predmet.ProtuStrankaListFormatedWithAdressOIB>
    <izvorni_sadrzaj>
      <item>RUSTIKALNA KUĆA d.o.o. POREČ, OIB 32377159011, Pionirska 1, 52440 Poreč</item>
    </izvorni_sadrzaj>
    <derivirana_varijabla naziv="DomainObject.Predmet.ProtuStrankaListFormatedWithAdressOIB_1">
      <item>RUSTIKALNA KUĆA d.o.o. POREČ, OIB 32377159011, Pionirska 1, 52440 Poreč</item>
    </derivirana_varijabla>
  </DomainObject.Predmet.ProtuStrankaListFormatedWithAdressOIB>
  <DomainObject.Predmet.ProtuStrankaListNazivFormated>
    <izvorni_sadrzaj>
      <item>RUSTIKALNA KUĆA d.o.o. POREČ</item>
    </izvorni_sadrzaj>
    <derivirana_varijabla naziv="DomainObject.Predmet.ProtuStrankaListNazivFormated_1">
      <item>RUSTIKALNA KUĆA d.o.o. POREČ</item>
    </derivirana_varijabla>
  </DomainObject.Predmet.ProtuStrankaListNazivFormated>
  <DomainObject.Predmet.ProtuStrankaListNazivFormatedOIB>
    <izvorni_sadrzaj>
      <item>RUSTIKALNA KUĆA d.o.o. POREČ, OIB 32377159011</item>
    </izvorni_sadrzaj>
    <derivirana_varijabla naziv="DomainObject.Predmet.ProtuStrankaListNazivFormatedOIB_1">
      <item>RUSTIKALNA KUĆA d.o.o. POREČ, OIB 32377159011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RUSTIKALNA KUĆA d.o.o. POREČ</izvorni_sadrzaj>
    <derivirana_varijabla naziv="DomainObject.Predmet.ProtustrankaIDrugi_1">RUSTIKALNA KUĆA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RUSTIKALNA KUĆA d.o.o. POREČ, OIB 32377159011, Pionirska 1, 52440 Poreč</izvorni_sadrzaj>
    <derivirana_varijabla naziv="DomainObject.Predmet.ProtustrankaIDrugiAdressOIB_1">RUSTIKALNA KUĆA d.o.o. POREČ, OIB 32377159011, Pionirska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RUSTIKALNA KUĆA d.o.o. POREČ</item>
    </izvorni_sadrzaj>
    <derivirana_varijabla naziv="DomainObject.Predmet.SudioniciListNaziv_1">
      <item>FINANCIJSKA AGENCIJA, RC RIJEKA, PODRUŽNICA PULA, PULA</item>
      <item>RUSTIKALNA KUĆA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RUSTIKALNA KUĆA d.o.o. POREČ, OIB 32377159011, Pionirska 1,52440 Poreč</item>
    </izvorni_sadrzaj>
    <derivirana_varijabla naziv="DomainObject.Predmet.SudioniciListAdressOIB_1">
      <item>FINANCIJSKA AGENCIJA, RC RIJEKA, PODRUŽNICA PULA, PULA, OIB 85821130368, Giardini 5,52100 Pula</item>
      <item>RUSTIKALNA KUĆA d.o.o. POREČ, OIB 32377159011, Pionirska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32377159011</item>
    </izvorni_sadrzaj>
    <derivirana_varijabla naziv="DomainObject.Predmet.SudioniciListNazivOIB_1">
      <item>, OIB 85821130368</item>
      <item>, OIB 32377159011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3608</properties:Characters>
  <properties:Lines>89</properties:Lines>
  <properties:Paragraphs>31</properties:Paragraphs>
  <properties:TotalTime>4</properties:TotalTime>
  <properties:ScaleCrop>false</properties:ScaleCrop>
  <properties:LinksUpToDate>false</properties:LinksUpToDate>
  <properties:CharactersWithSpaces>4314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2017-09-15T10:36:00Z</dcterms:created>
  <dc:creator>Morena Brajuha</dc:creator>
  <dc:description/>
  <cp:keywords/>
  <cp:lastModifiedBy>Ana Jeromela</cp:lastModifiedBy>
  <cp:lastPrinted>2017-09-19T11:11:00Z</cp:lastPrinted>
  <dcterms:modified xmlns:xsi="http://www.w3.org/2001/XMLSchema-instance" xsi:type="dcterms:W3CDTF">2017-09-19T11:11:00Z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