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3455" w14:paraId="7c03455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A0206">
        <w:t>182/18</w:t>
      </w:r>
      <w:r w:rsidR="00814557" w:rsidRPr="006F1FF1">
        <w:t>-</w:t>
      </w:r>
      <w:r w:rsidR="008053A1">
        <w:t>119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6212E6" w:rsidRPr="006F1FF1">
        <w:t xml:space="preserve">, zastupanom po stečajnom upravitelju </w:t>
      </w:r>
      <w:r w:rsidR="002A0206">
        <w:t>Anti Poljaku</w:t>
      </w:r>
      <w:r w:rsidRPr="006F1FF1">
        <w:t xml:space="preserve">, dana </w:t>
      </w:r>
      <w:r w:rsidR="008F5E9C">
        <w:t>20</w:t>
      </w:r>
      <w:r w:rsidR="00814557" w:rsidRPr="006F1FF1">
        <w:t xml:space="preserve">. </w:t>
      </w:r>
      <w:r w:rsidR="008F5E9C">
        <w:t>kolovoza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A0206">
        <w:t>2914</w:t>
      </w:r>
      <w:r w:rsidR="00814557" w:rsidRPr="006F1FF1">
        <w:t>/</w:t>
      </w:r>
      <w:r w:rsidR="00CD6DA7">
        <w:t>3</w:t>
      </w:r>
      <w:r w:rsidR="00814557" w:rsidRPr="006F1FF1">
        <w:t xml:space="preserve"> k.o. </w:t>
      </w:r>
      <w:r w:rsidR="002A0206">
        <w:t>Zadar</w:t>
      </w:r>
      <w:r w:rsidR="00814557" w:rsidRPr="006F1FF1">
        <w:t xml:space="preserve">, zk. ul. </w:t>
      </w:r>
      <w:r w:rsidR="00CD6DA7">
        <w:t>8603</w:t>
      </w:r>
      <w:r w:rsidR="00EC08AF">
        <w:t>,</w:t>
      </w:r>
      <w:r w:rsidR="00814557" w:rsidRPr="006F1FF1">
        <w:t xml:space="preserve"> površine </w:t>
      </w:r>
      <w:r w:rsidR="008053A1">
        <w:t>1210</w:t>
      </w:r>
      <w:r w:rsidR="00814557" w:rsidRPr="006F1FF1">
        <w:t xml:space="preserve"> m2, u naravi </w:t>
      </w:r>
      <w:r w:rsidR="002A0206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2A0206">
        <w:t>ALPE ADRIA POSLOVODSTVO d.o.o.</w:t>
      </w:r>
      <w:r w:rsidR="00814557" w:rsidRPr="006F1FF1">
        <w:t xml:space="preserve">, </w:t>
      </w:r>
      <w:r w:rsidR="002A0206">
        <w:t>Zagreb</w:t>
      </w:r>
      <w:r w:rsidR="00814557" w:rsidRPr="006F1FF1">
        <w:t xml:space="preserve">, </w:t>
      </w:r>
      <w:r w:rsidR="002A0206">
        <w:t>Slavonska avenija 6A, OIB: 99488126785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2A0206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A0206">
        <w:t>182/18</w:t>
      </w:r>
      <w:r w:rsidR="00852B0D" w:rsidRPr="006F1FF1">
        <w:t>-</w:t>
      </w:r>
      <w:r w:rsidR="002A0206">
        <w:t>116</w:t>
      </w:r>
      <w:r w:rsidR="00433D1F" w:rsidRPr="006F1FF1">
        <w:t xml:space="preserve"> </w:t>
      </w:r>
      <w:r w:rsidRPr="006F1FF1">
        <w:t xml:space="preserve">od </w:t>
      </w:r>
      <w:r w:rsidR="002A0206">
        <w:t>8</w:t>
      </w:r>
      <w:r w:rsidR="0094184A" w:rsidRPr="006F1FF1">
        <w:t xml:space="preserve">. </w:t>
      </w:r>
      <w:r w:rsidR="002A0206">
        <w:t>lipnja 2018</w:t>
      </w:r>
      <w:r w:rsidR="00433D1F" w:rsidRPr="006F1FF1">
        <w:t>.</w:t>
      </w:r>
      <w:r w:rsidRPr="006F1FF1">
        <w:t xml:space="preserve"> </w:t>
      </w:r>
      <w:r w:rsidR="002A0206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2A0206">
        <w:t>ALPE ADRIA POSLOVODSTVO d.o.o.</w:t>
      </w:r>
      <w:r w:rsidR="002A0206" w:rsidRPr="006F1FF1">
        <w:t xml:space="preserve">, </w:t>
      </w:r>
      <w:r w:rsidR="002A0206">
        <w:t>Zagreb</w:t>
      </w:r>
      <w:r w:rsidR="002A0206" w:rsidRPr="006F1FF1">
        <w:t xml:space="preserve">, </w:t>
      </w:r>
      <w:r w:rsidR="002A0206">
        <w:t>Slavonska avenija 6A, OIB: 99488126785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F5E9C">
        <w:t>20</w:t>
      </w:r>
      <w:r w:rsidR="00814557" w:rsidRPr="006F1FF1">
        <w:t xml:space="preserve">. </w:t>
      </w:r>
      <w:r w:rsidR="008F5E9C">
        <w:t>kolovoza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FA1027" w:rsidP="0039490D" w:rsidR="0039490D" w:rsidRPr="00FA2B5D">
      <w:pPr>
        <w:jc w:val="both"/>
      </w:pPr>
      <w:r>
        <w:t>Za točnost otpravka – ovlašteni službenik</w:t>
      </w:r>
      <w:r w:rsidR="002A0206">
        <w:tab/>
      </w:r>
      <w:r w:rsidR="002A0206">
        <w:tab/>
      </w:r>
      <w:r w:rsidR="002A0206">
        <w:tab/>
      </w:r>
      <w:r w:rsidR="002A0206">
        <w:tab/>
      </w:r>
      <w:r w:rsidR="002A0206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FA1027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2A0206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2A0206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1376B">
        <w:t>Ante Poljak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A1376B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A1376B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>ALPE ADRIA POSLOVODSTVO d.o.o.</w:t>
      </w:r>
      <w:r w:rsidRPr="006F1FF1">
        <w:t xml:space="preserve">, </w:t>
      </w:r>
      <w:r>
        <w:t>Zagreb</w:t>
      </w:r>
      <w:r w:rsidRPr="006F1FF1">
        <w:t xml:space="preserve">, </w:t>
      </w:r>
      <w:r>
        <w:t>Slavonska avenija 6A</w:t>
      </w:r>
      <w:r w:rsidR="00EC08AF">
        <w:t xml:space="preserve">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A102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2A0206">
      <w:t>182</w:t>
    </w:r>
    <w:r w:rsidR="00814557">
      <w:t>/</w:t>
    </w:r>
    <w:r>
      <w:t>20</w:t>
    </w:r>
    <w:r w:rsidR="002A0206">
      <w:t>18</w:t>
    </w:r>
    <w:r w:rsidR="00814557">
      <w:t>-</w:t>
    </w:r>
    <w:r w:rsidR="008053A1">
      <w:t>119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0206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B4FBD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53A1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8F5E9C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6B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D6DA7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1027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022BA-07CF-441E-A597-61D89A3E9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2095</properties:Characters>
  <properties:Lines>73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2018-07-09T07:41:00Z</dcterms:created>
  <dc:creator>Srđan Gavranić</dc:creator>
  <cp:lastModifiedBy>Ante Rubelj</cp:lastModifiedBy>
  <cp:lastPrinted>2018-08-20T12:26:00Z</cp:lastPrinted>
  <dcterms:modified xmlns:xsi="http://www.w3.org/2001/XMLSchema-instance" xsi:type="dcterms:W3CDTF">2018-08-20T12:26:00Z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St-182-18 2914-3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