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f2cb87d" w14:textId="f2cb87d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A26CF0" w:rsidRDefault="00A26CF0">
      <w:pPr>
        <w:jc w:val="right"/>
      </w:pPr>
      <w:r w:rsidRPr="008F7AAA">
        <w:t>87. St-1394/2016</w:t>
      </w:r>
    </w:p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Pr="008F7AAA" w:rsidR="00A26CF0">
        <w:t>St-1394/2016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A26CF0">
        <w:t>20. rujna</w:t>
      </w:r>
      <w:r w:rsidR="00AC7492">
        <w:t xml:space="preserve"> 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Pr="008F7AAA" w:rsidR="00A26CF0">
        <w:t xml:space="preserve">ŽITKO d.o.o., </w:t>
      </w:r>
      <w:proofErr w:type="spellStart"/>
      <w:r w:rsidRPr="008F7AAA" w:rsidR="00A26CF0">
        <w:t>OIB</w:t>
      </w:r>
      <w:proofErr w:type="spellEnd"/>
      <w:r w:rsidRPr="008F7AAA" w:rsidR="00A26CF0">
        <w:t xml:space="preserve"> 68877861891, Zagreb, Podsusedska Aleja 4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A26CF0">
        <w:t>186.917,11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3065B3">
        <w:t xml:space="preserve">20. rujna </w:t>
      </w:r>
      <w:r>
        <w:t>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065B3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95775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F50A7"/>
    <w:rsid w:val="00A147E6"/>
    <w:rsid w:val="00A26CF0"/>
    <w:rsid w:val="00A51E00"/>
    <w:rsid w:val="00A677F5"/>
    <w:rsid w:val="00A71431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9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957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7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57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57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57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ŽITKO d.o.o. zastupanog po punomoćniku Ana Malović</izvorni_sadrzaj>
    <derivirana_varijabla naziv="DomainObject.Predmet.ProtustrankaFormated_1">  ŽITKO d.o.o. zastupanog po punomoćniku Ana Malović</derivirana_varijabla>
  </DomainObject.Predmet.ProtustrankaFormated>
  <DomainObject.Predmet.ProtustrankaFormatedOIB>
    <izvorni_sadrzaj>  ŽITKO d.o.o., OIB 68877861891 zastupanog po punomoćniku Ana Malović</izvorni_sadrzaj>
    <derivirana_varijabla naziv="DomainObject.Predmet.ProtustrankaFormatedOIB_1">  ŽITKO d.o.o., OIB 68877861891 zastupanog po punomoćniku Ana Malović</derivirana_varijabla>
  </DomainObject.Predmet.ProtustrankaFormatedOIB>
  <DomainObject.Predmet.ProtustrankaFormatedWithAdress>
    <izvorni_sadrzaj> ŽITKO d.o.o., Podsusedska Aleja 4, 10000 Zagreb zastupanog po punomoćniku Ana Malović</izvorni_sadrzaj>
    <derivirana_varijabla naziv="DomainObject.Predmet.ProtustrankaFormatedWithAdress_1"> ŽITKO d.o.o., Podsusedska Aleja 4, 10000 Zagreb zastupanog po punomoćniku Ana Malović</derivirana_varijabla>
  </DomainObject.Predmet.ProtustrankaFormatedWithAdress>
  <DomainObject.Predmet.ProtustrankaFormatedWithAdressOIB>
    <izvorni_sadrzaj> ŽITKO d.o.o., OIB 68877861891, Podsusedska Aleja 4, 10000 Zagreb zastupanog po punomoćniku Ana Malović</izvorni_sadrzaj>
    <derivirana_varijabla naziv="DomainObject.Predmet.ProtustrankaFormatedWithAdressOIB_1"> ŽITKO d.o.o., OIB 68877861891, Podsusedska Aleja 4, 10000 Zagreb zastupanog po punomoćniku Ana Malović</derivirana_varijabla>
  </DomainObject.Predmet.ProtustrankaFormatedWithAdressOIB>
  <DomainObject.Predmet.ProtustrankaWithAdress>
    <izvorni_sadrzaj>ŽITKO d.o.o. Podsusedska Aleja 4, 10000 Zagreb</izvorni_sadrzaj>
    <derivirana_varijabla naziv="DomainObject.Predmet.ProtustrankaWithAdress_1">ŽITKO d.o.o. Podsusedska Aleja 4, 10000 Zagreb</derivirana_varijabla>
  </DomainObject.Predmet.ProtustrankaWithAdress>
  <DomainObject.Predmet.ProtustrankaWithAdressOIB>
    <izvorni_sadrzaj>ŽITKO d.o.o., OIB 68877861891, Podsusedska Aleja 4, 10000 Zagreb</izvorni_sadrzaj>
    <derivirana_varijabla naziv="DomainObject.Predmet.ProtustrankaWithAdressOIB_1">ŽITKO d.o.o., OIB 68877861891, Podsusedska Aleja 4, 10000 Zagreb</derivirana_varijabla>
  </DomainObject.Predmet.ProtustrankaWithAdressOIB>
  <DomainObject.Predmet.ProtustrankaNazivFormated>
    <izvorni_sadrzaj>ŽITKO d.o.o.</izvorni_sadrzaj>
    <derivirana_varijabla naziv="DomainObject.Predmet.ProtustrankaNazivFormated_1">ŽITKO d.o.o.</derivirana_varijabla>
  </DomainObject.Predmet.ProtustrankaNazivFormated>
  <DomainObject.Predmet.ProtustrankaNazivFormatedOIB>
    <izvorni_sadrzaj>ŽITKO d.o.o., OIB 68877861891</izvorni_sadrzaj>
    <derivirana_varijabla naziv="DomainObject.Predmet.ProtustrankaNazivFormatedOIB_1">ŽITKO d.o.o., OIB 68877861891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ŽITKO d.o.o. zastupanog po punomoćniku Ana Malović</item>
    </izvorni_sadrzaj>
    <derivirana_varijabla naziv="DomainObject.Predmet.ProtuStrankaListFormated_1">
      <item>ŽITKO d.o.o. zastupanog po punomoćniku Ana Malović</item>
    </derivirana_varijabla>
  </DomainObject.Predmet.ProtuStrankaListFormated>
  <DomainObject.Predmet.ProtuStrankaListFormatedOIB>
    <izvorni_sadrzaj>
      <item>ŽITKO d.o.o., OIB 68877861891 zastupanog po punomoćniku Ana Malović</item>
    </izvorni_sadrzaj>
    <derivirana_varijabla naziv="DomainObject.Predmet.ProtuStrankaListFormatedOIB_1">
      <item>ŽITKO d.o.o., OIB 68877861891 zastupanog po punomoćniku Ana Malović</item>
    </derivirana_varijabla>
  </DomainObject.Predmet.ProtuStrankaListFormatedOIB>
  <DomainObject.Predmet.ProtuStrankaListFormatedWithAdress>
    <izvorni_sadrzaj>
      <item>ŽITKO d.o.o., Podsusedska Aleja 4, 10000 Zagreb zastupanog po punomoćniku Ana Malović</item>
    </izvorni_sadrzaj>
    <derivirana_varijabla naziv="DomainObject.Predmet.ProtuStrankaListFormatedWithAdress_1">
      <item>ŽITKO d.o.o., Podsusedska Aleja 4, 10000 Zagreb zastupanog po punomoćniku Ana Malović</item>
    </derivirana_varijabla>
  </DomainObject.Predmet.ProtuStrankaListFormatedWithAdress>
  <DomainObject.Predmet.ProtuStrankaListFormatedWithAdressOIB>
    <izvorni_sadrzaj>
      <item>ŽITKO d.o.o., OIB 68877861891, Podsusedska Aleja 4, 10000 Zagreb zastupanog po punomoćniku Ana Malović</item>
    </izvorni_sadrzaj>
    <derivirana_varijabla naziv="DomainObject.Predmet.ProtuStrankaListFormatedWithAdressOIB_1">
      <item>ŽITKO d.o.o., OIB 68877861891, Podsusedska Aleja 4, 10000 Zagreb zastupanog po punomoćniku Ana Malović</item>
    </derivirana_varijabla>
  </DomainObject.Predmet.ProtuStrankaListFormatedWithAdressOIB>
  <DomainObject.Predmet.ProtuStrankaListNazivFormated>
    <izvorni_sadrzaj>
      <item>ŽITKO d.o.o.</item>
    </izvorni_sadrzaj>
    <derivirana_varijabla naziv="DomainObject.Predmet.ProtuStrankaListNazivFormated_1">
      <item>ŽITKO d.o.o.</item>
    </derivirana_varijabla>
  </DomainObject.Predmet.ProtuStrankaListNazivFormated>
  <DomainObject.Predmet.ProtuStrankaListNazivFormatedOIB>
    <izvorni_sadrzaj>
      <item>ŽITKO d.o.o., OIB 68877861891</item>
    </izvorni_sadrzaj>
    <derivirana_varijabla naziv="DomainObject.Predmet.ProtuStrankaListNazivFormatedOIB_1">
      <item>ŽITKO d.o.o., OIB 68877861891</item>
    </derivirana_varijabla>
  </DomainObject.Predmet.ProtuStrankaListNazivFormatedOIB>
  <DomainObject.Predmet.OstaliListFormated>
    <izvorni_sadrzaj>
      <item>Ana Malović punomoćnik sudionika u postupku ŽITKO d.o.o.</item>
    </izvorni_sadrzaj>
    <derivirana_varijabla naziv="DomainObject.Predmet.OstaliListFormated_1">
      <item>Ana Malović punomoćnik sudionika u postupku ŽITKO d.o.o.</item>
    </derivirana_varijabla>
  </DomainObject.Predmet.OstaliListFormated>
  <DomainObject.Predmet.OstaliListFormatedOIB>
    <izvorni_sadrzaj>
      <item>Ana Malović punomoćnik sudionika u postupku ŽITKO d.o.o.</item>
    </izvorni_sadrzaj>
    <derivirana_varijabla naziv="DomainObject.Predmet.OstaliListFormatedOIB_1">
      <item>Ana Malović punomoćnik sudionika u postupku ŽITKO d.o.o.</item>
    </derivirana_varijabla>
  </DomainObject.Predmet.OstaliListFormatedOIB>
  <DomainObject.Predmet.OstaliListFormatedWithAdress>
    <izvorni_sadrzaj>
      <item>Ana Malović, Pantovčak 38, 10000 Zagreb punomoćnik sudionika u postupku ŽITKO d.o.o.</item>
    </izvorni_sadrzaj>
    <derivirana_varijabla naziv="DomainObject.Predmet.OstaliListFormatedWithAdress_1">
      <item>Ana Malović, Pantovčak 38, 10000 Zagreb punomoćnik sudionika u postupku ŽITKO d.o.o.</item>
    </derivirana_varijabla>
  </DomainObject.Predmet.OstaliListFormatedWithAdress>
  <DomainObject.Predmet.OstaliListFormatedWithAdressOIB>
    <izvorni_sadrzaj>
      <item>Ana Malović, Pantovčak 38, 10000 Zagreb punomoćnik sudionika u postupku ŽITKO d.o.o.</item>
    </izvorni_sadrzaj>
    <derivirana_varijabla naziv="DomainObject.Predmet.OstaliListFormatedWithAdressOIB_1">
      <item>Ana Malović, Pantovčak 38, 10000 Zagreb punomoćnik sudionika u postupku ŽITKO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ŽITKO d.o.o.</izvorni_sadrzaj>
    <derivirana_varijabla naziv="DomainObject.Predmet.ProtustrankaIDrugi_1">ŽITKO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ŽITKO d.o.o., OIB 68877861891, Podsusedska Aleja 4, 10000 Zagreb</izvorni_sadrzaj>
    <derivirana_varijabla naziv="DomainObject.Predmet.ProtustrankaIDrugiAdressOIB_1">ŽITKO d.o.o., OIB 68877861891, Podsusedska Aleja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ŽITKO d.o.o.</item>
      <item>Ana Malović</item>
    </izvorni_sadrzaj>
    <derivirana_varijabla naziv="DomainObject.Predmet.SudioniciListNaziv_1">
      <item>FINA Regionalni centar Zagreb</item>
      <item>ŽITKO d.o.o.</item>
      <item>Ana Malović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ŽITKO d.o.o., OIB 68877861891, Podsusedska Aleja 4,10000 Zagreb</item>
      <item>Ana Malović, Pantovčak 38,10000 Zagreb</item>
    </izvorni_sadrzaj>
    <derivirana_varijabla naziv="DomainObject.Predmet.SudioniciListAdressOIB_1">
      <item>FINA Regionalni centar Zagreb, OIB 85821130368, Trg svibanjskih žrtava 1995. br.1,10000 Zagreb</item>
      <item>ŽITKO d.o.o., OIB 68877861891, Podsusedska Aleja 4,10000 Zagreb</item>
      <item>Ana Malović, Pantovčak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68877861891</item>
      <item>, OIB null</item>
    </izvorni_sadrzaj>
    <derivirana_varijabla naziv="DomainObject.Predmet.SudioniciListNazivOIB_1">
      <item>, OIB 85821130368</item>
      <item>, OIB 68877861891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rujna 2019.</izvorni_sadrzaj>
    <derivirana_varijabla naziv="DomainObject.PredzadnjaOdlukaIzPredmeta.DatumDonosenjaOdluke_1">20. rujna 2019.</derivirana_varijabla>
  </DomainObject.PredzadnjaOdlukaIzPredmeta.DatumDonosenjaOdluke>
  <DomainObject.PredzadnjaOdlukaIzPredmeta.Oznaka>
    <izvorni_sadrzaj>St-1394/2016-11</izvorni_sadrzaj>
    <derivirana_varijabla naziv="DomainObject.PredzadnjaOdlukaIzPredmeta.Oznaka_1">St-1394/2016-11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F6208-414F-480B-9288-7A6AA2BE388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268</properties:Words>
  <properties:Characters>1464</properties:Characters>
  <properties:Lines>43</properties:Lines>
  <properties:Paragraphs>18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2019-09-20T11:06:00Z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