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18d6" w14:paraId="b2818d6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633B6" w:rsidP="00271B7A" w:rsidR="00271B7A">
      <w:pPr>
        <w:tabs>
          <w:tab w:pos="4153" w:val="center"/>
          <w:tab w:pos="6465" w:val="left"/>
        </w:tabs>
        <w:jc w:val="right"/>
      </w:pPr>
      <w:proofErr w:type="spellStart"/>
      <w:r>
        <w:t>4</w:t>
      </w:r>
      <w:r w:rsidR="00271B7A">
        <w:t>0</w:t>
      </w:r>
      <w:proofErr w:type="spellEnd"/>
      <w:r w:rsidR="00271B7A">
        <w:t>. St-</w:t>
      </w:r>
      <w:proofErr w:type="spellStart"/>
      <w:r w:rsidR="00271B7A">
        <w:t>1463</w:t>
      </w:r>
      <w:proofErr w:type="spellEnd"/>
      <w:r w:rsidR="00271B7A">
        <w:t>/</w:t>
      </w:r>
      <w:proofErr w:type="spellStart"/>
      <w:r w:rsidR="00271B7A">
        <w:t>18</w:t>
      </w:r>
      <w:proofErr w:type="spellEnd"/>
    </w:p>
    <w:p w:rsidRDefault="00025489" w:rsidP="00025489" w:rsidR="00025489" w:rsidRPr="000F068D"/>
    <w:p w:rsidRDefault="00025489" w:rsidP="00025489" w:rsidR="00025489" w:rsidRPr="000F068D">
      <w:pPr>
        <w:jc w:val="center"/>
      </w:pPr>
    </w:p>
    <w:p w:rsidRDefault="00025489" w:rsidP="00025489" w:rsidR="00025489" w:rsidRPr="000F068D">
      <w:pPr>
        <w:jc w:val="center"/>
      </w:pPr>
      <w:r w:rsidRPr="000F068D">
        <w:t>R E P U B L I K A   H R V A T S K A</w:t>
      </w:r>
    </w:p>
    <w:p w:rsidRDefault="00025489" w:rsidP="00025489" w:rsidR="00025489" w:rsidRPr="000F068D">
      <w:pPr>
        <w:jc w:val="center"/>
      </w:pPr>
      <w:r w:rsidRPr="000F068D">
        <w:t>R J E Š E NJ E</w:t>
      </w:r>
    </w:p>
    <w:p w:rsidRDefault="00025489" w:rsidP="00025489" w:rsidR="00025489" w:rsidRPr="000F068D">
      <w:pPr>
        <w:jc w:val="both"/>
      </w:pPr>
    </w:p>
    <w:p w:rsidRDefault="00271B7A" w:rsidP="00271B7A" w:rsidR="00271B7A" w:rsidRPr="00DF405A">
      <w:pPr>
        <w:ind w:firstLine="708"/>
        <w:jc w:val="both"/>
      </w:pPr>
      <w:r w:rsidRPr="00DF405A">
        <w:t xml:space="preserve">Trgovački sud u Zagrebu po sucu tog suda Anti Galiću, kao sucu pojedincu u </w:t>
      </w:r>
      <w:proofErr w:type="spellStart"/>
      <w:r w:rsidRPr="00DF405A">
        <w:t>predstečajnom</w:t>
      </w:r>
      <w:proofErr w:type="spellEnd"/>
      <w:r w:rsidRPr="00DF405A">
        <w:t xml:space="preserve"> postupku nad dužnikom </w:t>
      </w:r>
      <w:proofErr w:type="spellStart"/>
      <w:r w:rsidRPr="00DF405A">
        <w:t>HODOS</w:t>
      </w:r>
      <w:proofErr w:type="spellEnd"/>
      <w:r w:rsidRPr="00DF405A">
        <w:t xml:space="preserve"> TRANSPORTI d.o.o., Zagreb, Vladimira </w:t>
      </w:r>
      <w:proofErr w:type="spellStart"/>
      <w:r w:rsidRPr="00DF405A">
        <w:t>Ruždjaka</w:t>
      </w:r>
      <w:proofErr w:type="spellEnd"/>
      <w:r w:rsidRPr="00DF405A">
        <w:t xml:space="preserve"> </w:t>
      </w:r>
      <w:proofErr w:type="spellStart"/>
      <w:r w:rsidRPr="00DF405A">
        <w:t>31</w:t>
      </w:r>
      <w:proofErr w:type="spellEnd"/>
      <w:r w:rsidRPr="00DF405A">
        <w:t xml:space="preserve">., </w:t>
      </w:r>
      <w:proofErr w:type="spellStart"/>
      <w:r w:rsidRPr="00DF405A">
        <w:t>OIB</w:t>
      </w:r>
      <w:proofErr w:type="spellEnd"/>
      <w:r w:rsidRPr="00DF405A">
        <w:t xml:space="preserve"> </w:t>
      </w:r>
      <w:proofErr w:type="spellStart"/>
      <w:r w:rsidRPr="00DF405A">
        <w:t>64670206680</w:t>
      </w:r>
      <w:proofErr w:type="spellEnd"/>
      <w:r w:rsidRPr="00DF405A">
        <w:t>,  dana</w:t>
      </w:r>
      <w:r>
        <w:t xml:space="preserve"> </w:t>
      </w:r>
      <w:proofErr w:type="spellStart"/>
      <w:r>
        <w:t>2</w:t>
      </w:r>
      <w:r w:rsidR="003633B6">
        <w:t>9</w:t>
      </w:r>
      <w:r>
        <w:t>.svibnja</w:t>
      </w:r>
      <w:proofErr w:type="spellEnd"/>
      <w:r w:rsidRPr="00DF405A">
        <w:t xml:space="preserve"> </w:t>
      </w:r>
      <w:proofErr w:type="spellStart"/>
      <w:r w:rsidRPr="00DF405A">
        <w:t>201</w:t>
      </w:r>
      <w:r>
        <w:t>9</w:t>
      </w:r>
      <w:proofErr w:type="spellEnd"/>
      <w:r w:rsidRPr="00DF405A">
        <w:t>.</w:t>
      </w:r>
    </w:p>
    <w:p w:rsidRDefault="00271B7A" w:rsidP="00271B7A" w:rsidR="00271B7A" w:rsidRPr="00271B7A">
      <w:pPr>
        <w:rPr>
          <w:b/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4B1D7B" w:rsidR="00397EDF" w:rsidRPr="0071553D">
      <w:pPr>
        <w:ind w:firstLine="708"/>
        <w:jc w:val="both"/>
      </w:pPr>
      <w:r w:rsidRPr="0071553D">
        <w:t xml:space="preserve">I. </w:t>
      </w:r>
      <w:r w:rsidR="00EB14D5" w:rsidRPr="0071553D">
        <w:t xml:space="preserve">Nalaže se </w:t>
      </w:r>
      <w:r w:rsidR="004B1D7B" w:rsidRPr="0071553D">
        <w:t xml:space="preserve">vjerovniku </w:t>
      </w:r>
      <w:proofErr w:type="spellStart"/>
      <w:r w:rsidR="006009CD">
        <w:t>CROATIA</w:t>
      </w:r>
      <w:proofErr w:type="spellEnd"/>
      <w:r w:rsidR="006009CD">
        <w:t xml:space="preserve"> OSIGURANJE </w:t>
      </w:r>
      <w:r w:rsidR="0015023B">
        <w:t>d.</w:t>
      </w:r>
      <w:r w:rsidR="006009CD">
        <w:t>d.</w:t>
      </w:r>
      <w:r w:rsidR="0015023B">
        <w:t xml:space="preserve">, </w:t>
      </w:r>
      <w:r w:rsidR="006009CD">
        <w:t xml:space="preserve">Zagreb, Vatroslava Jagića </w:t>
      </w:r>
      <w:proofErr w:type="spellStart"/>
      <w:r w:rsidR="006009CD">
        <w:t>33</w:t>
      </w:r>
      <w:proofErr w:type="spellEnd"/>
      <w:r w:rsidR="006009CD">
        <w:t xml:space="preserve">., </w:t>
      </w:r>
      <w:proofErr w:type="spellStart"/>
      <w:r w:rsidR="006009CD">
        <w:t>OIB</w:t>
      </w:r>
      <w:proofErr w:type="spellEnd"/>
      <w:r w:rsidR="006009CD">
        <w:t xml:space="preserve"> </w:t>
      </w:r>
      <w:proofErr w:type="spellStart"/>
      <w:r w:rsidR="006009CD">
        <w:t>26187994862</w:t>
      </w:r>
      <w:proofErr w:type="spellEnd"/>
      <w:r w:rsidR="001F751C">
        <w:t xml:space="preserve">, </w:t>
      </w:r>
      <w:r w:rsidR="00E52D8D">
        <w:t xml:space="preserve">u roku od </w:t>
      </w:r>
      <w:r w:rsidR="004B1D7B" w:rsidRPr="0071553D">
        <w:t xml:space="preserve">8 dana od pravomoćnosti ovog rješenja,  isplatiti Financijskoj  agenciji  iznos od </w:t>
      </w:r>
      <w:proofErr w:type="spellStart"/>
      <w:r w:rsidR="002A696A">
        <w:t>200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A1722F">
        <w:t xml:space="preserve"> </w:t>
      </w:r>
      <w:r w:rsidR="004B1D7B" w:rsidRPr="0071553D">
        <w:t xml:space="preserve">kn, </w:t>
      </w:r>
      <w:r w:rsidR="003F56B0" w:rsidRPr="0071553D">
        <w:t xml:space="preserve">na ime </w:t>
      </w:r>
      <w:r w:rsidR="00397EDF" w:rsidRPr="0071553D">
        <w:t xml:space="preserve">naknade za </w:t>
      </w:r>
      <w:r w:rsidR="006E483E" w:rsidRPr="0071553D">
        <w:t xml:space="preserve">prijavu </w:t>
      </w:r>
      <w:r w:rsidR="00E42E04" w:rsidRPr="0071553D">
        <w:t xml:space="preserve">tražbine  </w:t>
      </w:r>
      <w:r w:rsidR="00555BE5" w:rsidRPr="0071553D">
        <w:t xml:space="preserve">navedenu u prijedlogu za otvaranje </w:t>
      </w:r>
      <w:proofErr w:type="spellStart"/>
      <w:r w:rsidR="00555BE5" w:rsidRPr="0071553D">
        <w:t>predstečajnog</w:t>
      </w:r>
      <w:proofErr w:type="spellEnd"/>
      <w:r w:rsidR="00555BE5" w:rsidRPr="0071553D">
        <w:t xml:space="preserve"> postupka, </w:t>
      </w:r>
      <w:r w:rsidR="001436B9">
        <w:t xml:space="preserve">a </w:t>
      </w:r>
      <w:r w:rsidR="00555BE5" w:rsidRPr="0071553D">
        <w:t>koja</w:t>
      </w:r>
      <w:r w:rsidR="00A45F8A" w:rsidRPr="0071553D">
        <w:t xml:space="preserve"> tražbina </w:t>
      </w:r>
      <w:r w:rsidR="00555BE5" w:rsidRPr="0071553D">
        <w:t>je osporena</w:t>
      </w:r>
      <w:r w:rsidR="006E483E" w:rsidRPr="0071553D">
        <w:t xml:space="preserve"> u</w:t>
      </w:r>
      <w:r w:rsidR="003B0C0C">
        <w:t xml:space="preserve"> </w:t>
      </w:r>
      <w:r w:rsidR="006E483E" w:rsidRPr="0071553D">
        <w:t>postupku</w:t>
      </w:r>
      <w:r w:rsidR="00A45F8A" w:rsidRPr="0071553D">
        <w:t>.</w:t>
      </w:r>
      <w:r w:rsidR="00555BE5" w:rsidRPr="0071553D">
        <w:t xml:space="preserve"> </w:t>
      </w:r>
      <w:r w:rsidR="00E42E04" w:rsidRPr="0071553D">
        <w:t xml:space="preserve">  </w:t>
      </w:r>
    </w:p>
    <w:p w:rsidRDefault="000723A3" w:rsidP="000723A3" w:rsidR="0071553D" w:rsidRPr="0071553D">
      <w:pPr>
        <w:pStyle w:val="Odlomakpopisa"/>
        <w:spacing w:before="200"/>
        <w:ind w:firstLine="708" w:left="0"/>
        <w:jc w:val="both"/>
      </w:pPr>
      <w:r w:rsidRPr="0071553D">
        <w:rPr>
          <w:rFonts w:eastAsiaTheme="minorHAnsi"/>
          <w:noProof/>
        </w:rPr>
        <w:t xml:space="preserve">II. Odbija se zahtjev Financijske agencije, </w:t>
      </w:r>
      <w:r w:rsidRPr="0071553D">
        <w:t xml:space="preserve">Zagreb, Ulica grada Vukovara </w:t>
      </w:r>
      <w:proofErr w:type="spellStart"/>
      <w:r w:rsidRPr="0071553D">
        <w:t>70</w:t>
      </w:r>
      <w:proofErr w:type="spellEnd"/>
      <w:r w:rsidRPr="0071553D">
        <w:t xml:space="preserve">, </w:t>
      </w:r>
      <w:proofErr w:type="spellStart"/>
      <w:r w:rsidRPr="0071553D">
        <w:t>OIB</w:t>
      </w:r>
      <w:proofErr w:type="spellEnd"/>
      <w:r w:rsidRPr="0071553D">
        <w:t xml:space="preserve">: </w:t>
      </w:r>
      <w:proofErr w:type="spellStart"/>
      <w:r w:rsidRPr="0071553D">
        <w:t>85821130368</w:t>
      </w:r>
      <w:proofErr w:type="spellEnd"/>
      <w:r w:rsidRPr="0071553D">
        <w:t xml:space="preserve">, za isplatu iznosa od </w:t>
      </w:r>
      <w:proofErr w:type="spellStart"/>
      <w:r w:rsidR="002A696A">
        <w:t>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94611D" w:rsidRPr="0071553D">
        <w:t xml:space="preserve"> kn  na ime PDV-a </w:t>
      </w:r>
      <w:r w:rsidRPr="0071553D">
        <w:t xml:space="preserve"> </w:t>
      </w:r>
      <w:r w:rsidR="00B53D48" w:rsidRPr="0071553D">
        <w:t xml:space="preserve">na </w:t>
      </w:r>
      <w:r w:rsidR="0071553D" w:rsidRPr="0071553D">
        <w:t xml:space="preserve">naknadu za prijavu tražbine  navedenu u prijedlogu za otvaranje </w:t>
      </w:r>
      <w:proofErr w:type="spellStart"/>
      <w:r w:rsidR="0071553D" w:rsidRPr="0071553D">
        <w:t>predstečajnog</w:t>
      </w:r>
      <w:proofErr w:type="spellEnd"/>
      <w:r w:rsidR="0071553D" w:rsidRPr="0071553D">
        <w:t xml:space="preserve"> postupka, koja tražbina je osporena u postupku.</w:t>
      </w:r>
    </w:p>
    <w:p w:rsidRDefault="00D8246A" w:rsidP="005866EA" w:rsidR="00D8246A" w:rsidRPr="007155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1553D" w:rsidP="005866EA" w:rsidR="0071553D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C35206" w:rsidR="003B0C0C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A1722F">
        <w:t>12.listopada</w:t>
      </w:r>
      <w:proofErr w:type="spellEnd"/>
      <w:r w:rsidR="00A1722F">
        <w:t xml:space="preserve"> </w:t>
      </w:r>
      <w:proofErr w:type="spellStart"/>
      <w:r w:rsidR="00A1722F">
        <w:t>2018</w:t>
      </w:r>
      <w:proofErr w:type="spellEnd"/>
      <w:r w:rsidR="00A1722F">
        <w:t>.</w:t>
      </w:r>
      <w:r>
        <w:t xml:space="preserve">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2A696A">
        <w:t>250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ED5D99">
        <w:t xml:space="preserve"> kn (</w:t>
      </w:r>
      <w:proofErr w:type="spellStart"/>
      <w:r w:rsidR="002A696A">
        <w:t>200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ED5D99">
        <w:t xml:space="preserve"> kn + PDV </w:t>
      </w:r>
      <w:proofErr w:type="spellStart"/>
      <w:r w:rsidR="002A696A">
        <w:t>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2A696A">
        <w:t xml:space="preserve"> </w:t>
      </w:r>
      <w:r w:rsidR="00ED5D99">
        <w:t xml:space="preserve">kn) </w:t>
      </w:r>
      <w:r w:rsidR="00D8246A">
        <w:t>za prijav</w:t>
      </w:r>
      <w:r w:rsidR="001436B9">
        <w:t>u</w:t>
      </w:r>
      <w:r w:rsidR="00D8246A">
        <w:t xml:space="preserve"> tražbin</w:t>
      </w:r>
      <w:r w:rsidR="001436B9">
        <w:t>e</w:t>
      </w:r>
      <w:r w:rsidR="00D8246A">
        <w:t xml:space="preserve"> </w:t>
      </w:r>
      <w:r w:rsidR="00C35206">
        <w:t xml:space="preserve">vjerovnika </w:t>
      </w:r>
      <w:proofErr w:type="spellStart"/>
      <w:r w:rsidR="00C40F81">
        <w:t>CROATIA</w:t>
      </w:r>
      <w:proofErr w:type="spellEnd"/>
      <w:r w:rsidR="00C40F81">
        <w:t xml:space="preserve"> OSIGURANJE d.d., Zagreb, Vatroslava Jagića </w:t>
      </w:r>
      <w:proofErr w:type="spellStart"/>
      <w:r w:rsidR="00C40F81">
        <w:t>33</w:t>
      </w:r>
      <w:proofErr w:type="spellEnd"/>
      <w:r w:rsidR="00C40F81">
        <w:t xml:space="preserve">., </w:t>
      </w:r>
      <w:proofErr w:type="spellStart"/>
      <w:r w:rsidR="00C40F81">
        <w:t>OIB</w:t>
      </w:r>
      <w:proofErr w:type="spellEnd"/>
      <w:r w:rsidR="00C40F81">
        <w:t xml:space="preserve"> </w:t>
      </w:r>
      <w:proofErr w:type="spellStart"/>
      <w:r w:rsidR="00C40F81">
        <w:t>26187994862</w:t>
      </w:r>
      <w:proofErr w:type="spellEnd"/>
      <w:r w:rsidR="00C40F81">
        <w:t>,</w:t>
      </w:r>
      <w:r w:rsidR="00C24EB3">
        <w:t xml:space="preserve"> </w:t>
      </w:r>
      <w:r w:rsidR="003B0C0C">
        <w:t xml:space="preserve">u iznosu od </w:t>
      </w:r>
      <w:proofErr w:type="spellStart"/>
      <w:r w:rsidR="00C40F81">
        <w:t>14.350</w:t>
      </w:r>
      <w:proofErr w:type="spellEnd"/>
      <w:r w:rsidR="00C40F81">
        <w:t>,</w:t>
      </w:r>
      <w:proofErr w:type="spellStart"/>
      <w:r w:rsidR="00C40F81">
        <w:t>19</w:t>
      </w:r>
      <w:proofErr w:type="spellEnd"/>
      <w:r w:rsidR="003B0C0C">
        <w:t xml:space="preserve"> kn, a koja tražbina</w:t>
      </w:r>
      <w:r w:rsidR="003B0C0C" w:rsidRPr="0071553D">
        <w:t xml:space="preserve"> </w:t>
      </w:r>
      <w:r w:rsidR="003B0C0C">
        <w:t xml:space="preserve">je </w:t>
      </w:r>
      <w:r w:rsidR="003B0C0C" w:rsidRPr="0071553D">
        <w:t>naveden</w:t>
      </w:r>
      <w:r w:rsidR="00F60FBE">
        <w:t>a</w:t>
      </w:r>
      <w:r w:rsidR="003B0C0C" w:rsidRPr="0071553D">
        <w:t xml:space="preserve"> u prijedlogu za otvaranje </w:t>
      </w:r>
      <w:proofErr w:type="spellStart"/>
      <w:r w:rsidR="003B0C0C" w:rsidRPr="0071553D">
        <w:t>predstečajnog</w:t>
      </w:r>
      <w:proofErr w:type="spellEnd"/>
      <w:r w:rsidR="003B0C0C" w:rsidRPr="0071553D">
        <w:t xml:space="preserve"> postupka</w:t>
      </w:r>
      <w:r w:rsidR="003B0C0C">
        <w:t xml:space="preserve"> i </w:t>
      </w:r>
      <w:r w:rsidR="003B0C0C" w:rsidRPr="0071553D">
        <w:t xml:space="preserve">osporena </w:t>
      </w:r>
      <w:r w:rsidR="001436B9">
        <w:t xml:space="preserve">je </w:t>
      </w:r>
      <w:r w:rsidR="003B0C0C" w:rsidRPr="0071553D">
        <w:t xml:space="preserve">u </w:t>
      </w:r>
      <w:proofErr w:type="spellStart"/>
      <w:r w:rsidR="003B0C0C">
        <w:t>predstečajnom</w:t>
      </w:r>
      <w:proofErr w:type="spellEnd"/>
      <w:r w:rsidR="003B0C0C">
        <w:t xml:space="preserve"> </w:t>
      </w:r>
      <w:r w:rsidR="003B0C0C" w:rsidRPr="0071553D">
        <w:t>postupku.</w:t>
      </w:r>
    </w:p>
    <w:p w:rsidRDefault="003B0C0C" w:rsidP="00F60FBE" w:rsidR="00B53D48">
      <w:pPr>
        <w:ind w:firstLine="709"/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  <w:r>
        <w:t xml:space="preserve"> </w:t>
      </w:r>
    </w:p>
    <w:p w:rsidRDefault="00CC154D" w:rsidP="00B53D48" w:rsidR="003E0B7E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</w:t>
      </w:r>
      <w:r w:rsidR="00F60FBE">
        <w:t>1</w:t>
      </w:r>
      <w:r w:rsidR="001B5C0D">
        <w:t xml:space="preserve">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</w:t>
      </w:r>
      <w:r w:rsidR="00F60FBE">
        <w:t xml:space="preserve">je </w:t>
      </w:r>
      <w:r w:rsidR="001B5C0D">
        <w:t>pojedina prijavljen</w:t>
      </w:r>
      <w:r w:rsidR="00F60FBE">
        <w:t>a</w:t>
      </w:r>
      <w:r w:rsidR="00D22563">
        <w:t xml:space="preserve"> </w:t>
      </w:r>
      <w:r w:rsidR="001B5C0D">
        <w:t xml:space="preserve">tražbina </w:t>
      </w:r>
      <w:r w:rsidR="00D22563">
        <w:t xml:space="preserve">navedena u prijedlogu za </w:t>
      </w:r>
      <w:r w:rsidR="002A2E96">
        <w:t xml:space="preserve">otvaranje </w:t>
      </w:r>
      <w:proofErr w:type="spellStart"/>
      <w:r w:rsidR="002A2E96">
        <w:t>predstečajnog</w:t>
      </w:r>
      <w:proofErr w:type="spellEnd"/>
      <w:r w:rsidR="002A2E96">
        <w:t xml:space="preserve"> postupka  i </w:t>
      </w:r>
      <w:r w:rsidR="00510F4E">
        <w:t xml:space="preserve">bude </w:t>
      </w:r>
      <w:r w:rsidR="00D22563">
        <w:t xml:space="preserve"> osporena</w:t>
      </w:r>
      <w:r w:rsidR="00510F4E">
        <w:t xml:space="preserve">, </w:t>
      </w:r>
      <w:r w:rsidR="00D22563">
        <w:t xml:space="preserve"> podnositelj prijave dužan </w:t>
      </w:r>
      <w:r w:rsidR="00F969B7">
        <w:t xml:space="preserve">je za prijavu svake pojedine tražbine platiti naknadu Financijskoj agenciji u iznosu od </w:t>
      </w:r>
      <w:r w:rsidR="002A2E96">
        <w:t xml:space="preserve">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</w:t>
      </w:r>
      <w:r w:rsidR="003E0B7E">
        <w:t>.</w:t>
      </w:r>
    </w:p>
    <w:p w:rsidRDefault="003E0B7E" w:rsidP="00B53D48" w:rsidR="003E0B7E">
      <w:pPr>
        <w:ind w:firstLine="600"/>
        <w:jc w:val="both"/>
      </w:pPr>
    </w:p>
    <w:p w:rsidRDefault="00D52FD9" w:rsidP="00301DBC" w:rsidR="00D01F3D">
      <w:pPr>
        <w:ind w:firstLine="708"/>
        <w:jc w:val="both"/>
      </w:pPr>
      <w:r>
        <w:t xml:space="preserve">Kako </w:t>
      </w:r>
      <w:r w:rsidR="003E0B7E">
        <w:t xml:space="preserve">je </w:t>
      </w:r>
      <w:r>
        <w:t>naprijed naveden</w:t>
      </w:r>
      <w:r w:rsidR="002523BE">
        <w:t>a</w:t>
      </w:r>
      <w:r>
        <w:t xml:space="preserve"> </w:t>
      </w:r>
      <w:r w:rsidR="003E0B7E">
        <w:t xml:space="preserve">prijava </w:t>
      </w:r>
      <w:r>
        <w:t>tražbin</w:t>
      </w:r>
      <w:r w:rsidR="003E0B7E">
        <w:t xml:space="preserve">e </w:t>
      </w:r>
      <w:r>
        <w:t>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 </w:t>
      </w:r>
      <w:r w:rsidR="00A5181F">
        <w:t>osporen</w:t>
      </w:r>
      <w:r w:rsidR="002523BE">
        <w:t>a</w:t>
      </w:r>
      <w:r w:rsidR="003E0B7E">
        <w:t xml:space="preserve"> je </w:t>
      </w:r>
      <w:r w:rsidR="00A5181F">
        <w:t xml:space="preserve">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 xml:space="preserve">na </w:t>
      </w:r>
      <w:r w:rsidR="00C14367">
        <w:t xml:space="preserve">teret </w:t>
      </w:r>
      <w:r w:rsidR="003E0B7E">
        <w:t>vjerovnika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3E0B7E">
        <w:t>1</w:t>
      </w:r>
      <w:r>
        <w:t xml:space="preserve">. </w:t>
      </w:r>
      <w:proofErr w:type="spellStart"/>
      <w:r>
        <w:t>SZ</w:t>
      </w:r>
      <w:proofErr w:type="spellEnd"/>
      <w:r>
        <w:t xml:space="preserve">-a, nije propisano pravo Financijske agencije da na </w:t>
      </w:r>
      <w:r>
        <w:lastRenderedPageBreak/>
        <w:t>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</w:t>
      </w:r>
      <w:r w:rsidR="003830D6">
        <w:t xml:space="preserve">je </w:t>
      </w:r>
      <w:r>
        <w:t>odlučeno kao u točki II. izreke</w:t>
      </w:r>
      <w:r w:rsidR="00DC6970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3633B6">
        <w:t>9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3633B6" w:rsidR="005866EA">
      <w:pPr>
        <w:jc w:val="right"/>
      </w:pPr>
      <w:r>
        <w:t xml:space="preserve">Ante Galić </w:t>
      </w:r>
      <w:r w:rsidR="00A021D5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C6970" w:rsidP="005866EA" w:rsidR="00DC6970"/>
    <w:p w:rsidRDefault="00A021D5" w:rsidP="00A021D5" w:rsidR="00A021D5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A021D5" w:rsidP="0062083B" w:rsidR="00A021D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A021D5" w:rsidP="0062083B" w:rsidR="00A021D5" w:rsidRPr="0062083B">
      <w:pPr>
        <w:rPr>
          <w:sz w:val="22"/>
          <w:szCs w:val="22"/>
        </w:rPr>
      </w:pPr>
    </w:p>
    <w:p w:rsidRDefault="00A021D5" w:rsidP="0062083B" w:rsidR="00A021D5" w:rsidRPr="0062083B">
      <w:pPr>
        <w:rPr>
          <w:sz w:val="22"/>
          <w:szCs w:val="22"/>
        </w:rPr>
      </w:pPr>
    </w:p>
    <w:p w:rsidRDefault="00A021D5" w:rsidP="0062083B" w:rsidR="00A021D5">
      <w:pPr>
        <w:rPr>
          <w:sz w:val="22"/>
          <w:szCs w:val="22"/>
        </w:rPr>
      </w:pPr>
    </w:p>
    <w:p w:rsidRDefault="00A021D5" w:rsidP="0062083B" w:rsidR="00A021D5">
      <w:pPr>
        <w:rPr>
          <w:sz w:val="22"/>
          <w:szCs w:val="22"/>
        </w:rPr>
      </w:pPr>
    </w:p>
    <w:p w:rsidRDefault="00A021D5" w:rsidP="004B6D6B" w:rsidR="00A021D5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D65FF0" w:rsidR="003E2896" w:rsidRPr="00F869EF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760"/>
    <w:rsid w:val="000056DF"/>
    <w:rsid w:val="000075E1"/>
    <w:rsid w:val="00007717"/>
    <w:rsid w:val="00024785"/>
    <w:rsid w:val="00025489"/>
    <w:rsid w:val="0004539F"/>
    <w:rsid w:val="00052561"/>
    <w:rsid w:val="0005381C"/>
    <w:rsid w:val="000561F1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043FF"/>
    <w:rsid w:val="001154E0"/>
    <w:rsid w:val="00121833"/>
    <w:rsid w:val="00121C3F"/>
    <w:rsid w:val="001360D7"/>
    <w:rsid w:val="001436B9"/>
    <w:rsid w:val="00144B9E"/>
    <w:rsid w:val="001459C7"/>
    <w:rsid w:val="00147EEC"/>
    <w:rsid w:val="0015023B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E6145"/>
    <w:rsid w:val="001F1881"/>
    <w:rsid w:val="001F751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4341"/>
    <w:rsid w:val="00271B7A"/>
    <w:rsid w:val="0027207A"/>
    <w:rsid w:val="002772AD"/>
    <w:rsid w:val="00282033"/>
    <w:rsid w:val="00285FE0"/>
    <w:rsid w:val="00286C63"/>
    <w:rsid w:val="0029135F"/>
    <w:rsid w:val="002A271C"/>
    <w:rsid w:val="002A2E96"/>
    <w:rsid w:val="002A696A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633B6"/>
    <w:rsid w:val="0037400F"/>
    <w:rsid w:val="003763D5"/>
    <w:rsid w:val="003830D6"/>
    <w:rsid w:val="00384FF3"/>
    <w:rsid w:val="00391C76"/>
    <w:rsid w:val="00391D01"/>
    <w:rsid w:val="00397EDF"/>
    <w:rsid w:val="003A4A42"/>
    <w:rsid w:val="003B0C0C"/>
    <w:rsid w:val="003B3AE5"/>
    <w:rsid w:val="003B6DD3"/>
    <w:rsid w:val="003D41F5"/>
    <w:rsid w:val="003E0B7E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B1D7B"/>
    <w:rsid w:val="004C7E3B"/>
    <w:rsid w:val="004E0587"/>
    <w:rsid w:val="004F4087"/>
    <w:rsid w:val="00505654"/>
    <w:rsid w:val="00507E97"/>
    <w:rsid w:val="00510F4E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55BE5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B03FE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009CD"/>
    <w:rsid w:val="006420B5"/>
    <w:rsid w:val="00646E0A"/>
    <w:rsid w:val="006776F8"/>
    <w:rsid w:val="0069472B"/>
    <w:rsid w:val="006C0093"/>
    <w:rsid w:val="006C116B"/>
    <w:rsid w:val="006D1063"/>
    <w:rsid w:val="006E2618"/>
    <w:rsid w:val="006E483E"/>
    <w:rsid w:val="006E4FCC"/>
    <w:rsid w:val="0070616F"/>
    <w:rsid w:val="0071553D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901B73"/>
    <w:rsid w:val="00913B27"/>
    <w:rsid w:val="00917AF2"/>
    <w:rsid w:val="009222E9"/>
    <w:rsid w:val="0092396E"/>
    <w:rsid w:val="00926607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9F54E8"/>
    <w:rsid w:val="00A021D5"/>
    <w:rsid w:val="00A11C0B"/>
    <w:rsid w:val="00A1722F"/>
    <w:rsid w:val="00A21465"/>
    <w:rsid w:val="00A21501"/>
    <w:rsid w:val="00A27B77"/>
    <w:rsid w:val="00A30247"/>
    <w:rsid w:val="00A31301"/>
    <w:rsid w:val="00A45F8A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1FD7"/>
    <w:rsid w:val="00AF57F1"/>
    <w:rsid w:val="00B009F8"/>
    <w:rsid w:val="00B00A10"/>
    <w:rsid w:val="00B04FE7"/>
    <w:rsid w:val="00B07A8F"/>
    <w:rsid w:val="00B209F5"/>
    <w:rsid w:val="00B3367F"/>
    <w:rsid w:val="00B426FB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B6A25"/>
    <w:rsid w:val="00C058C9"/>
    <w:rsid w:val="00C12DF9"/>
    <w:rsid w:val="00C14367"/>
    <w:rsid w:val="00C22123"/>
    <w:rsid w:val="00C2261C"/>
    <w:rsid w:val="00C24EB3"/>
    <w:rsid w:val="00C255C4"/>
    <w:rsid w:val="00C35162"/>
    <w:rsid w:val="00C35206"/>
    <w:rsid w:val="00C40F81"/>
    <w:rsid w:val="00C4533D"/>
    <w:rsid w:val="00C46740"/>
    <w:rsid w:val="00C50F38"/>
    <w:rsid w:val="00C576D2"/>
    <w:rsid w:val="00C8193D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2563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2104F"/>
    <w:rsid w:val="00E24B7F"/>
    <w:rsid w:val="00E25F85"/>
    <w:rsid w:val="00E36760"/>
    <w:rsid w:val="00E42E04"/>
    <w:rsid w:val="00E52D8D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47207"/>
    <w:rsid w:val="00F53960"/>
    <w:rsid w:val="00F60FBE"/>
    <w:rsid w:val="00F642E7"/>
    <w:rsid w:val="00F740D4"/>
    <w:rsid w:val="00F90024"/>
    <w:rsid w:val="00F923D3"/>
    <w:rsid w:val="00F92410"/>
    <w:rsid w:val="00F95CB5"/>
    <w:rsid w:val="00F969B7"/>
    <w:rsid w:val="00FA0073"/>
    <w:rsid w:val="00FA298D"/>
    <w:rsid w:val="00FB23D8"/>
    <w:rsid w:val="00FC0CD3"/>
    <w:rsid w:val="00FC210F"/>
    <w:rsid w:val="00FC37D9"/>
    <w:rsid w:val="00FC53CC"/>
    <w:rsid w:val="00FD4CB1"/>
    <w:rsid w:val="00FD69B9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02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02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St-1463/2018-38</izvorni_sadrzaj>
    <derivirana_varijabla naziv="DomainObject.Predmet.OdlukaRjesenje.Oznaka_1">St-1463/2018-38</derivirana_varijabla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St-1463/2018-52</izvorni_sadrzaj>
    <derivirana_varijabla naziv="DomainObject.PredzadnjaOdlukaIzPredmeta.Oznaka_1">St-1463/2018-52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2215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2019-05-30T12:35:00Z</dcterms:created>
  <dc:creator>Korisnik</dc:creator>
  <cp:lastModifiedBy>Valentina Delač</cp:lastModifiedBy>
  <cp:lastPrinted>2019-05-30T12:36:00Z</cp:lastPrinted>
  <dcterms:modified xmlns:xsi="http://www.w3.org/2001/XMLSchema-instance" xsi:type="dcterms:W3CDTF">2019-05-30T12:36:00Z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  Rj naknada  40 st  1 Croatia osiguranje.docx)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