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2a48" w14:paraId="d232a4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063C49">
        <w:t>453</w:t>
      </w:r>
      <w:r w:rsidR="00111C8D">
        <w:t>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63C49">
        <w:t xml:space="preserve"> VIZION j.d.o.o. Županja, Sedeli Viktora 6, OIB: 50200561789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1138CE">
        <w:t>25</w:t>
      </w:r>
      <w:r w:rsidR="00C82343">
        <w:t xml:space="preserve">. </w:t>
      </w:r>
      <w:r w:rsidR="001138CE">
        <w:t>svibnja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063C49">
        <w:t>VIZION j.d.o.o. Županja, Sedeli Viktora 6, OIB: 50200561789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63C49">
        <w:t xml:space="preserve"> Nikola Bojanić, Osijek,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31032">
        <w:t>31</w:t>
      </w:r>
      <w:r w:rsidR="00F7152E">
        <w:t xml:space="preserve">. </w:t>
      </w:r>
      <w:r w:rsidR="008A2A27">
        <w:t>ožujka</w:t>
      </w:r>
      <w:r w:rsidR="00DB097D">
        <w:t xml:space="preserve"> 201</w:t>
      </w:r>
      <w:r w:rsidR="008A2A27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A2A27">
        <w:t>13</w:t>
      </w:r>
      <w:r w:rsidR="00DC51C2">
        <w:t>.</w:t>
      </w:r>
      <w:r w:rsidR="00794266">
        <w:t xml:space="preserve"> </w:t>
      </w:r>
      <w:r w:rsidR="008A2A27">
        <w:t>travnja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63C49">
        <w:t>453</w:t>
      </w:r>
      <w:r w:rsidR="00F7152E">
        <w:t>/1</w:t>
      </w:r>
      <w:r w:rsidR="00B06466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063C49">
        <w:t>453</w:t>
      </w:r>
      <w:r w:rsidR="00705ADB">
        <w:t>/1</w:t>
      </w:r>
      <w:r w:rsidR="00B06466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B06466">
        <w:t>25</w:t>
      </w:r>
      <w:r w:rsidR="00C82343">
        <w:t xml:space="preserve">. </w:t>
      </w:r>
      <w:r w:rsidR="00B06466">
        <w:t>svibnja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B06466">
        <w:t>25.6.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3C49"/>
    <w:rsid w:val="0006489C"/>
    <w:rsid w:val="00086CC9"/>
    <w:rsid w:val="000C47AE"/>
    <w:rsid w:val="000E5FC7"/>
    <w:rsid w:val="000E6A82"/>
    <w:rsid w:val="000F2684"/>
    <w:rsid w:val="000F4E56"/>
    <w:rsid w:val="000F7D43"/>
    <w:rsid w:val="00111C8D"/>
    <w:rsid w:val="00111E05"/>
    <w:rsid w:val="00111ED6"/>
    <w:rsid w:val="001138CE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31032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4C40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A2A27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06466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1CF0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1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1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VIZION jednostavno društvo s ograničenom odgovornošću za proizvodnju i usluge</izvorni_sadrzaj>
    <derivirana_varijabla naziv="DomainObject.Predmet.ProtustrankaFormated_1">  VIZION jednostavno društvo s ograničenom odgovornošću za proizvodnju i usluge</derivirana_varijabla>
  </DomainObject.Predmet.ProtustrankaFormated>
  <DomainObject.Predmet.ProtustrankaFormatedOIB>
    <izvorni_sadrzaj>  VIZION jednostavno društvo s ograničenom odgovornošću za proizvodnju i usluge, OIB 50200561789</izvorni_sadrzaj>
    <derivirana_varijabla naziv="DomainObject.Predmet.ProtustrankaFormatedOIB_1">  VIZION jednostavno društvo s ograničenom odgovornošću za proizvodnju i usluge, OIB 50200561789</derivirana_varijabla>
  </DomainObject.Predmet.ProtustrankaFormatedOIB>
  <DomainObject.Predmet.ProtustrankaFormatedWithAdress>
    <izvorni_sadrzaj> VIZION jednostavno društvo s ograničenom odgovornošću za proizvodnju i usluge, Sedeli Viktora 6, 32270 Županja</izvorni_sadrzaj>
    <derivirana_varijabla naziv="DomainObject.Predmet.ProtustrankaFormatedWithAdress_1"> VIZION jednostavno društvo s ograničenom odgovornošću za proizvodnju i usluge, Sedeli Viktora 6, 32270 Županja</derivirana_varijabla>
  </DomainObject.Predmet.ProtustrankaFormatedWithAdress>
  <DomainObject.Predmet.ProtustrankaFormatedWithAdressOIB>
    <izvorni_sadrzaj> VIZION jednostavno društvo s ograničenom odgovornošću za proizvodnju i usluge, OIB 50200561789, Sedeli Viktora 6, 32270 Županja</izvorni_sadrzaj>
    <derivirana_varijabla naziv="DomainObject.Predmet.ProtustrankaFormatedWithAdressOIB_1"> VIZION jednostavno društvo s ograničenom odgovornošću za proizvodnju i usluge, OIB 50200561789, Sedeli Viktora 6, 32270 Županja</derivirana_varijabla>
  </DomainObject.Predmet.ProtustrankaFormatedWithAdressOIB>
  <DomainObject.Predmet.ProtustrankaWithAdress>
    <izvorni_sadrzaj>VIZION jednostavno društvo s ograničenom odgovornošću za proizvodnju i usluge Sedeli Viktora 6, 32270 Županja</izvorni_sadrzaj>
    <derivirana_varijabla naziv="DomainObject.Predmet.ProtustrankaWithAdress_1">VIZION jednostavno društvo s ograničenom odgovornošću za proizvodnju i usluge Sedeli Viktora 6, 32270 Županja</derivirana_varijabla>
  </DomainObject.Predmet.ProtustrankaWithAdress>
  <DomainObject.Predmet.ProtustrankaWithAdressOIB>
    <izvorni_sadrzaj>VIZION jednostavno društvo s ograničenom odgovornošću za proizvodnju i usluge, OIB 50200561789, Sedeli Viktora 6, 32270 Županja</izvorni_sadrzaj>
    <derivirana_varijabla naziv="DomainObject.Predmet.ProtustrankaWithAdressOIB_1">VIZION jednostavno društvo s ograničenom odgovornošću za proizvodnju i usluge, OIB 50200561789, Sedeli Viktora 6, 32270 Županja</derivirana_varijabla>
  </DomainObject.Predmet.ProtustrankaWithAdressOIB>
  <DomainObject.Predmet.ProtustrankaNazivFormated>
    <izvorni_sadrzaj>VIZION jednostavno društvo s ograničenom odgovornošću za proizvodnju i usluge</izvorni_sadrzaj>
    <derivirana_varijabla naziv="DomainObject.Predmet.ProtustrankaNazivFormated_1">VIZION jednostavno društvo s ograničenom odgovornošću za proizvodnju i usluge</derivirana_varijabla>
  </DomainObject.Predmet.ProtustrankaNazivFormated>
  <DomainObject.Predmet.ProtustrankaNazivFormatedOIB>
    <izvorni_sadrzaj>VIZION jednostavno društvo s ograničenom odgovornošću za proizvodnju i usluge, OIB 50200561789</izvorni_sadrzaj>
    <derivirana_varijabla naziv="DomainObject.Predmet.ProtustrankaNazivFormatedOIB_1">VIZION jednostavno društvo s ograničenom odgovornošću za proizvodnju i usluge, OIB 50200561789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VIZION jednostavno društvo s ograničenom odgovornošću za proizvodnju i usluge</item>
    </izvorni_sadrzaj>
    <derivirana_varijabla naziv="DomainObject.Predmet.ProtuStrankaListFormated_1">
      <item>VIZION jednostavno društvo s ograničenom odgovornošću za proizvodnju i usluge</item>
    </derivirana_varijabla>
  </DomainObject.Predmet.ProtuStrankaListFormated>
  <DomainObject.Predmet.ProtuStrankaListFormatedOIB>
    <izvorni_sadrzaj>
      <item>VIZION jednostavno društvo s ograničenom odgovornošću za proizvodnju i usluge, OIB 50200561789</item>
    </izvorni_sadrzaj>
    <derivirana_varijabla naziv="DomainObject.Predmet.ProtuStrankaListFormatedOIB_1">
      <item>VIZION jednostavno društvo s ograničenom odgovornošću za proizvodnju i usluge, OIB 50200561789</item>
    </derivirana_varijabla>
  </DomainObject.Predmet.ProtuStrankaListFormatedOIB>
  <DomainObject.Predmet.ProtuStrankaListFormatedWithAdress>
    <izvorni_sadrzaj>
      <item>VIZION jednostavno društvo s ograničenom odgovornošću za proizvodnju i usluge, Sedeli Viktora 6, 32270 Županja</item>
    </izvorni_sadrzaj>
    <derivirana_varijabla naziv="DomainObject.Predmet.ProtuStrankaListFormatedWithAdress_1">
      <item>VIZION jednostavno društvo s ograničenom odgovornošću za proizvodnju i usluge, Sedeli Viktora 6, 32270 Županja</item>
    </derivirana_varijabla>
  </DomainObject.Predmet.ProtuStrankaListFormatedWithAdress>
  <DomainObject.Predmet.ProtuStrankaListFormatedWithAdressOIB>
    <izvorni_sadrzaj>
      <item>VIZION jednostavno društvo s ograničenom odgovornošću za proizvodnju i usluge, OIB 50200561789, Sedeli Viktora 6, 32270 Županja</item>
    </izvorni_sadrzaj>
    <derivirana_varijabla naziv="DomainObject.Predmet.ProtuStrankaListFormatedWithAdressOIB_1">
      <item>VIZION jednostavno društvo s ograničenom odgovornošću za proizvodnju i usluge, OIB 50200561789, Sedeli Viktora 6, 32270 Županja</item>
    </derivirana_varijabla>
  </DomainObject.Predmet.ProtuStrankaListFormatedWithAdressOIB>
  <DomainObject.Predmet.ProtuStrankaListNazivFormated>
    <izvorni_sadrzaj>
      <item>VIZION jednostavno društvo s ograničenom odgovornošću za proizvodnju i usluge</item>
    </izvorni_sadrzaj>
    <derivirana_varijabla naziv="DomainObject.Predmet.ProtuStrankaListNazivFormated_1">
      <item>VIZION jednostavno društvo s ograničenom odgovornošću za proizvodnju i usluge</item>
    </derivirana_varijabla>
  </DomainObject.Predmet.ProtuStrankaListNazivFormated>
  <DomainObject.Predmet.ProtuStrankaListNazivFormatedOIB>
    <izvorni_sadrzaj>
      <item>VIZION jednostavno društvo s ograničenom odgovornošću za proizvodnju i usluge, OIB 50200561789</item>
    </izvorni_sadrzaj>
    <derivirana_varijabla naziv="DomainObject.Predmet.ProtuStrankaListNazivFormatedOIB_1">
      <item>VIZION jednostavno društvo s ograničenom odgovornošću za proizvodnju i usluge, OIB 50200561789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VIZION jednostavno društvo s ograničenom odgovornošću za proizvodnju i usluge</izvorni_sadrzaj>
    <derivirana_varijabla naziv="DomainObject.Predmet.ProtustrankaIDrugi_1">VIZION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VIZION jednostavno društvo s ograničenom odgovornošću za proizvodnju i usluge, OIB 50200561789, Sedeli Viktora 6, 32270 Županja</izvorni_sadrzaj>
    <derivirana_varijabla naziv="DomainObject.Predmet.ProtustrankaIDrugiAdressOIB_1">VIZION jednostavno društvo s ograničenom odgovornošću za proizvodnju i usluge, OIB 50200561789, Sedeli Viktora 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VIZION jednostavno društvo s ograničenom odgovornošću za proizvodnju i usluge</item>
    </izvorni_sadrzaj>
    <derivirana_varijabla naziv="DomainObject.Predmet.SudioniciListNaziv_1">
      <item>FINA RC OSIJEK</item>
      <item>VIZION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VIZION jednostavno društvo s ograničenom odgovornošću za proizvodnju i usluge, OIB 50200561789, Sedeli Viktora 6,32270 Županja</item>
    </izvorni_sadrzaj>
    <derivirana_varijabla naziv="DomainObject.Predmet.SudioniciListAdressOIB_1">
      <item>FINA RC OSIJEK, OIB 85821130368</item>
      <item>VIZION jednostavno društvo s ograničenom odgovornošću za proizvodnju i usluge, OIB 50200561789, Sedeli Viktora 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50200561789</item>
    </izvorni_sadrzaj>
    <derivirana_varijabla naziv="DomainObject.Predmet.SudioniciListNazivOIB_1">
      <item>, OIB 85821130368</item>
      <item>, OIB 50200561789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8422F-3243-4E4D-A59D-C2CEA6979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357</properties:Words>
  <properties:Characters>1864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2017-05-25T07:33:00Z</dcterms:created>
  <dc:creator>wsadmin</dc:creator>
  <cp:lastModifiedBy>Sanda Gučić</cp:lastModifiedBy>
  <cp:lastPrinted>2017-05-25T07:31:00Z</cp:lastPrinted>
  <dcterms:modified xmlns:xsi="http://www.w3.org/2001/XMLSchema-instance" xsi:type="dcterms:W3CDTF">2017-05-25T08:00:00Z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