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fd6e" w14:paraId="c38fd6e" w:rsidRDefault="00011F2C" w:rsidP="008615FD" w:rsidR="00011F2C" w:rsidRPr="00047B69">
      <w:pPr>
        <w15:collapsed w:val="false"/>
        <w:rPr>
          <w:rStyle w:val="Naglaeno"/>
          <w:b w:val="false"/>
        </w:rPr>
      </w:pPr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>
      <w:pPr>
        <w:jc w:val="both"/>
      </w:pPr>
    </w:p>
    <w:p w:rsidRDefault="00702FE5" w:rsidP="003D6AB3" w:rsidR="00702FE5" w:rsidRPr="00047B69">
      <w:pPr>
        <w:jc w:val="both"/>
      </w:pPr>
    </w:p>
    <w:p w:rsidRDefault="00F879E8" w:rsidP="00F879E8" w:rsidR="00F879E8" w:rsidRPr="00B37760">
      <w:pPr>
        <w:jc w:val="both"/>
      </w:pPr>
    </w:p>
    <w:p w:rsidRDefault="009D63BC" w:rsidP="009D63BC" w:rsidR="009D63BC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>
        <w:t xml:space="preserve">REPUBLIKA HRVATSKA Ministarstvo financija, Porezna uprava, Područni ured </w:t>
      </w:r>
      <w:r w:rsidRPr="000D064A">
        <w:t xml:space="preserve">Vukovar, Vukovar, </w:t>
      </w:r>
      <w:r w:rsidRPr="000D064A">
        <w:rPr>
          <w:rStyle w:val="st1"/>
        </w:rPr>
        <w:t>Trg Republike Hrvatske 5</w:t>
      </w:r>
      <w:r w:rsidRPr="000D064A">
        <w:t xml:space="preserve"> OIB: 18683136487, zastupana po </w:t>
      </w:r>
      <w:r>
        <w:t xml:space="preserve">Županijskom državnom odvjetništvu u Vukovaru za otvaranje stečajnog postupka nad dužnikom </w:t>
      </w:r>
      <w:r w:rsidRPr="00501FEE">
        <w:t>SOLAR PARK 1 j.d.o.o.</w:t>
      </w:r>
      <w:r>
        <w:t xml:space="preserve">, </w:t>
      </w:r>
      <w:r w:rsidRPr="00501FEE">
        <w:t>Babina Greda</w:t>
      </w:r>
      <w:r>
        <w:t xml:space="preserve">, </w:t>
      </w:r>
      <w:r w:rsidRPr="00501FEE">
        <w:t>Vladimira Nazora 90</w:t>
      </w:r>
      <w:r>
        <w:t xml:space="preserve">, MBS: </w:t>
      </w:r>
      <w:r w:rsidRPr="00501FEE">
        <w:t>030134156</w:t>
      </w:r>
      <w:r>
        <w:t xml:space="preserve">, OIB: </w:t>
      </w:r>
      <w:r w:rsidRPr="00501FEE">
        <w:t>92048239386</w:t>
      </w:r>
      <w:r w:rsidRPr="00B37760">
        <w:rPr>
          <w:color w:val="000000"/>
        </w:rPr>
        <w:t xml:space="preserve">, dana </w:t>
      </w:r>
      <w:r>
        <w:rPr>
          <w:color w:val="000000"/>
        </w:rPr>
        <w:t>31. siječnja 2018</w:t>
      </w:r>
      <w:r w:rsidRPr="00B37760">
        <w:rPr>
          <w:color w:val="000000"/>
        </w:rPr>
        <w:t>. godine</w:t>
      </w:r>
      <w:r>
        <w:rPr>
          <w:color w:val="000000"/>
        </w:rPr>
        <w:t xml:space="preserve"> </w:t>
      </w:r>
    </w:p>
    <w:p w:rsidRDefault="00F879E8" w:rsidP="00653CC4" w:rsidR="00BB0522" w:rsidRPr="00047B69">
      <w:pPr>
        <w:jc w:val="both"/>
      </w:pPr>
      <w:r>
        <w:rPr>
          <w:color w:val="000000"/>
        </w:rPr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BB0522" w:rsidP="00420285" w:rsidR="00BB0522" w:rsidRPr="00047B69">
      <w:pPr>
        <w:jc w:val="both"/>
      </w:pPr>
      <w:r w:rsidRPr="00047B69">
        <w:t xml:space="preserve">1. Poziva se osoba ovlaštena za zastupanje dužnika </w:t>
      </w:r>
      <w:r w:rsidR="009D63BC" w:rsidRPr="009D63BC">
        <w:t xml:space="preserve">Alen </w:t>
      </w:r>
      <w:proofErr w:type="spellStart"/>
      <w:r w:rsidR="009D63BC" w:rsidRPr="009D63BC">
        <w:t>Marošević</w:t>
      </w:r>
      <w:proofErr w:type="spellEnd"/>
      <w:r w:rsidR="009D63BC" w:rsidRPr="009D63BC">
        <w:t>, OIB: 07363603316</w:t>
      </w:r>
      <w:r w:rsidR="00420285" w:rsidRPr="00047B69">
        <w:t>,</w:t>
      </w:r>
      <w:r w:rsidRPr="00047B69">
        <w:t xml:space="preserve"> </w:t>
      </w:r>
      <w:r w:rsidR="009D63BC" w:rsidRPr="009D63BC">
        <w:t>Županja, Obla Odvojak IV 18</w:t>
      </w:r>
      <w:r w:rsidR="00420285" w:rsidRPr="00047B69">
        <w:t xml:space="preserve">, </w:t>
      </w:r>
      <w:r w:rsidRPr="00047B69">
        <w:t>da u roku 8 (osam) dana uplati: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0279DE" w:rsidR="000279DE" w:rsidRPr="00047B69">
      <w:pPr>
        <w:ind w:hanging="426" w:left="284"/>
        <w:jc w:val="both"/>
      </w:pPr>
      <w:r w:rsidRPr="00047B69">
        <w:tab/>
      </w:r>
      <w:r w:rsidR="000279DE" w:rsidRPr="00047B69">
        <w:t>-predujam od 1.000,00 kn u Fond za namirenje troškova stečajnog postupka na žiro-račun Trgovačkog suda u Osijeku broj HR312390 0011300000200 s pozivom na broj HR02 8500 i</w:t>
      </w:r>
    </w:p>
    <w:p w:rsidRDefault="000279DE" w:rsidP="000279DE" w:rsidR="00BB0522" w:rsidRPr="00047B69">
      <w:pPr>
        <w:ind w:hanging="426" w:left="284"/>
        <w:jc w:val="both"/>
      </w:pPr>
      <w:r w:rsidRPr="00047B69">
        <w:tab/>
        <w:t xml:space="preserve">-dodatni iznos predujma </w:t>
      </w:r>
      <w:r w:rsidRPr="007601E5">
        <w:t>koji čini jednokratna nagrada privremenom stečajnom upravitelju</w:t>
      </w:r>
      <w:r w:rsidRPr="00827C79">
        <w:rPr>
          <w:b/>
        </w:rPr>
        <w:t xml:space="preserve"> </w:t>
      </w:r>
      <w:r w:rsidRPr="00047B69">
        <w:t xml:space="preserve">u iznosu od </w:t>
      </w:r>
      <w:r w:rsidR="00653CC4">
        <w:t>3.500,00</w:t>
      </w:r>
      <w:r w:rsidRPr="00047B69">
        <w:t xml:space="preserve"> kn na žiro-račun Trgovačkog suda u Osijeku broj HR312390 0011300000200 s pozivom na broj </w:t>
      </w:r>
      <w:r w:rsidR="00BB0522" w:rsidRPr="00047B69">
        <w:t>HR05 272-</w:t>
      </w:r>
      <w:r w:rsidR="009D63BC">
        <w:t>1478</w:t>
      </w:r>
      <w:r w:rsidR="0036377D">
        <w:t>-1</w:t>
      </w:r>
      <w:r w:rsidR="00261F8D">
        <w:t>7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ind w:left="284"/>
        <w:jc w:val="both"/>
      </w:pPr>
      <w:r w:rsidRPr="00047B69">
        <w:t>te</w:t>
      </w:r>
      <w:r w:rsidR="00EC2325">
        <w:t xml:space="preserve"> po izvršenim uplatama dostavi</w:t>
      </w:r>
      <w:r w:rsidRPr="00047B69">
        <w:t xml:space="preserve"> dokaze u spis.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AB1917" w:rsidR="00BB0522" w:rsidRPr="00047B69">
      <w:pPr>
        <w:jc w:val="both"/>
      </w:pPr>
      <w:r w:rsidRPr="00047B69">
        <w:t>2.</w:t>
      </w:r>
      <w:r w:rsidR="00AB1917" w:rsidRPr="00047B69">
        <w:t xml:space="preserve"> </w:t>
      </w:r>
      <w:r w:rsidRPr="00047B69">
        <w:t>Ako osoba iz t. 1. izreke ovoga rješenja ne plati predujam u propisanom roku isti će se naplatiti primjenom pravila o prisilnoj naplati novčane kazne u parničnom postupku.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E357B8" w:rsidR="00BB0522" w:rsidRPr="00047B69">
      <w:pPr>
        <w:jc w:val="both"/>
      </w:pPr>
      <w:r w:rsidRPr="00047B69">
        <w:t xml:space="preserve">3. Naređuje se zakonskom zastupniku dužnika </w:t>
      </w:r>
      <w:r w:rsidR="009D63BC">
        <w:t xml:space="preserve">Alenu </w:t>
      </w:r>
      <w:proofErr w:type="spellStart"/>
      <w:r w:rsidR="009D63BC">
        <w:t>Marošević</w:t>
      </w:r>
      <w:proofErr w:type="spellEnd"/>
      <w:r w:rsidR="009D63BC">
        <w:t>, OIB: 07363603316, Županja, Obla Odvojak IV 18</w:t>
      </w:r>
      <w:r w:rsidR="00C34440">
        <w:t xml:space="preserve"> </w:t>
      </w:r>
      <w:r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BB0522" w:rsidP="00BB0522" w:rsidR="00BB0522" w:rsidRPr="00047B69">
      <w:pPr>
        <w:jc w:val="both"/>
        <w:rPr>
          <w:rFonts w:eastAsia="Calibri"/>
        </w:rPr>
      </w:pPr>
      <w:r w:rsidRPr="00047B69">
        <w:t>4. U  p</w:t>
      </w:r>
      <w:r w:rsidRPr="00047B69">
        <w:rPr>
          <w:rFonts w:eastAsia="Calibri"/>
        </w:rPr>
        <w:t>isano</w:t>
      </w:r>
      <w:r w:rsidRPr="00047B69">
        <w:t>m izvješću</w:t>
      </w:r>
      <w:r w:rsidRPr="00047B69">
        <w:rPr>
          <w:rFonts w:eastAsia="Calibri"/>
        </w:rPr>
        <w:t xml:space="preserve"> o financijsko-gospodar</w:t>
      </w:r>
      <w:r w:rsidRPr="00047B69">
        <w:t>skom stanju dužnika, među ostalim, trebaju</w:t>
      </w:r>
      <w:r w:rsidRPr="00047B69">
        <w:rPr>
          <w:rFonts w:eastAsia="Calibri"/>
        </w:rPr>
        <w:t xml:space="preserve"> biti naznačeni</w:t>
      </w:r>
      <w:r w:rsidRPr="00047B69">
        <w:t xml:space="preserve"> i</w:t>
      </w:r>
      <w:r w:rsidRPr="00047B69">
        <w:rPr>
          <w:rFonts w:eastAsia="Calibri"/>
        </w:rPr>
        <w:t xml:space="preserve"> podaci</w:t>
      </w:r>
      <w:r w:rsidRPr="00047B69">
        <w:t xml:space="preserve"> o imovini dužnika,</w:t>
      </w:r>
      <w:r w:rsidRPr="00047B69">
        <w:rPr>
          <w:rFonts w:eastAsia="Calibri"/>
        </w:rPr>
        <w:t xml:space="preserve"> posebice: gdje se nalaze pojedine stvari koje čine dužnikovu imovinu, gdje se nalaze i kome pripadaju tuđe stvari na kojima dužnik ima </w:t>
      </w:r>
      <w:r w:rsidRPr="00047B69">
        <w:rPr>
          <w:rFonts w:eastAsia="Calibri"/>
        </w:rPr>
        <w:lastRenderedPageBreak/>
        <w:t>određena imo</w:t>
      </w:r>
      <w:r w:rsidR="00E357B8" w:rsidRPr="00047B69">
        <w:rPr>
          <w:rFonts w:eastAsia="Calibri"/>
        </w:rPr>
        <w:t>vinska prava, prema kome dužnik</w:t>
      </w:r>
      <w:r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64239F">
        <w:t>SOLAR PARK 1 j.d.o.o., Babina Greda, Vladimira Nazora 90, MBS: 030134156, OIB: 92048239386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5.</w:t>
      </w:r>
      <w:r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Pr="00047B69">
        <w:rPr>
          <w:rFonts w:eastAsia="Calibri"/>
        </w:rPr>
        <w:t>. ovog zaključka ne dostavi pisano izvješće o financijsko-gospodarskom stanju dužnika,</w:t>
      </w:r>
      <w:r w:rsidRPr="00047B69">
        <w:t xml:space="preserve"> sud može</w:t>
      </w:r>
      <w:r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t>6.</w:t>
      </w:r>
      <w:r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BB0522" w:rsidP="00BB0522" w:rsidR="000F1A1C" w:rsidRPr="00047B69">
      <w:pPr>
        <w:jc w:val="both"/>
        <w:rPr>
          <w:rFonts w:eastAsia="Calibri"/>
        </w:rPr>
      </w:pPr>
      <w:r w:rsidRPr="00047B69">
        <w:t xml:space="preserve">7. </w:t>
      </w:r>
      <w:r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FB76BC" w:rsidP="00BB0522" w:rsidR="00FB76BC" w:rsidRPr="00047B69">
      <w:pPr>
        <w:jc w:val="both"/>
      </w:pPr>
    </w:p>
    <w:p w:rsidRDefault="0064239F" w:rsidP="0064239F" w:rsidR="0064239F">
      <w:pPr>
        <w:ind w:firstLine="708"/>
        <w:jc w:val="both"/>
      </w:pPr>
      <w:r>
        <w:t xml:space="preserve">Podneskom zaprimljenim, kod ovog suda dana 21. rujna 2017. godine, vjerovnik REPUBLIKA HRVATSKA Ministarstvo financija, Porezna uprava, Područni ured </w:t>
      </w:r>
      <w:r w:rsidRPr="000D064A">
        <w:t>Vukovar, Vukovar,</w:t>
      </w:r>
      <w:r>
        <w:t xml:space="preserve"> </w:t>
      </w:r>
      <w:r w:rsidRPr="000D064A">
        <w:rPr>
          <w:rStyle w:val="st1"/>
        </w:rPr>
        <w:t>Trg Republike Hrvatske 5</w:t>
      </w:r>
      <w:r w:rsidRPr="000D064A">
        <w:t xml:space="preserve"> OIB: 18683136487, zastupana po </w:t>
      </w:r>
      <w:r>
        <w:t xml:space="preserve">Županijskom državnom odvjetništvu u Vukovaru, podnijela je prijedlog za otvaranjem stečajnog postupka </w:t>
      </w:r>
      <w:r>
        <w:lastRenderedPageBreak/>
        <w:t xml:space="preserve">nad dužnikom SOLAR PARK 1 j.d.o.o., Babina Greda, Vladimira Nazora 90, MBS: 030134156, OIB: 92048239386, uz koji prijedlog je dostavila dokaz o postojanju svoje tražbine i postojanju stečajnog razloga iz članka 6. stav 2. Stečajnog zakona: nesposobnosti za plaćanje.      </w:t>
      </w:r>
    </w:p>
    <w:p w:rsidRDefault="004522D3" w:rsidP="0064239F" w:rsidR="007704ED">
      <w:pPr>
        <w:ind w:firstLine="708"/>
        <w:jc w:val="both"/>
      </w:pPr>
      <w:r>
        <w:t xml:space="preserve">     </w:t>
      </w:r>
    </w:p>
    <w:p w:rsidRDefault="009E0BE2" w:rsidP="009E0BE2" w:rsidR="009E0BE2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 dalje: SZ-a)</w:t>
      </w:r>
      <w:r>
        <w:t>, a kako osoba iz čl. 110. st. 2. SZ-a nije podnijela prijedlog za otvaranje stečajnog postupka u propisanom roku, sud joj je po službenoj dužnosti naložio plaćanje predujma za namirenje troškova stečajnog postupka, dostavu popisa imovine i obveza dužnika kao i pisanog izvješća o financijsko-gospodarskom stanju dužnika sukladno odredbi čl. 113., čl. 114. SZ-a, te odlučio kao u izreci temeljem odredbi čl. 16., čl. 17., čl. 117, čl. 177., čl. 178. i čl. 180. SZ-a.</w:t>
      </w:r>
    </w:p>
    <w:p w:rsidRDefault="006503A9" w:rsidP="005262FA" w:rsidR="006503A9">
      <w:pPr>
        <w:jc w:val="both"/>
      </w:pPr>
    </w:p>
    <w:p w:rsidRDefault="00A000D0" w:rsidP="005262FA" w:rsidR="00A000D0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191126">
        <w:t>31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  <w:bookmarkStart w:name="_GoBack" w:id="0"/>
      <w:bookmarkEnd w:id="0"/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>
      <w:pPr>
        <w:ind w:left="4956"/>
        <w:jc w:val="center"/>
      </w:pPr>
    </w:p>
    <w:p w:rsidRDefault="00CF3398" w:rsidP="00737216" w:rsidR="00CF3398">
      <w:pPr>
        <w:ind w:left="4956"/>
        <w:jc w:val="center"/>
      </w:pPr>
    </w:p>
    <w:p w:rsidRDefault="00CF3398" w:rsidP="00737216" w:rsidR="00CF3398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>
      <w:pPr>
        <w:jc w:val="both"/>
      </w:pPr>
    </w:p>
    <w:p w:rsidRDefault="00CF3398" w:rsidP="00BB0522" w:rsidR="00CF3398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3A12B5">
      <w:pPr>
        <w:jc w:val="both"/>
        <w:rPr>
          <w:color w:val="000000"/>
        </w:rPr>
      </w:pPr>
      <w:r w:rsidRPr="00047B69">
        <w:t>1.</w:t>
      </w:r>
      <w:r w:rsidR="00640529" w:rsidRPr="00047B69">
        <w:t xml:space="preserve"> </w:t>
      </w:r>
      <w:proofErr w:type="spellStart"/>
      <w:r w:rsidR="00397061" w:rsidRPr="00397061">
        <w:t>zz</w:t>
      </w:r>
      <w:proofErr w:type="spellEnd"/>
      <w:r w:rsidR="00397061" w:rsidRPr="00397061">
        <w:t xml:space="preserve"> dužnika </w:t>
      </w:r>
      <w:r w:rsidR="0064239F">
        <w:t xml:space="preserve">Alen </w:t>
      </w:r>
      <w:proofErr w:type="spellStart"/>
      <w:r w:rsidR="0064239F">
        <w:t>Marošević</w:t>
      </w:r>
      <w:proofErr w:type="spellEnd"/>
      <w:r w:rsidR="0064239F">
        <w:t>, Županja, Obla Odvojak IV 18</w:t>
      </w:r>
    </w:p>
    <w:p w:rsidRDefault="00BB0522" w:rsidP="00BB0522" w:rsidR="007E3390" w:rsidRPr="00F41DAE">
      <w:pPr>
        <w:jc w:val="both"/>
        <w:rPr>
          <w:color w:val="000000"/>
        </w:rPr>
      </w:pPr>
      <w:r w:rsidRPr="00047B69">
        <w:t>2.</w:t>
      </w:r>
      <w:r w:rsidR="00640529" w:rsidRPr="00047B69">
        <w:t xml:space="preserve"> </w:t>
      </w:r>
      <w:r w:rsidRPr="00047B69">
        <w:t>Dužnik</w:t>
      </w:r>
      <w:r w:rsidR="00640529" w:rsidRPr="00047B69">
        <w:t xml:space="preserve"> </w:t>
      </w:r>
      <w:r w:rsidR="0064239F">
        <w:t>SOLAR PARK 1 j.d.o.o., Babina Greda, Vladimira Nazora 90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E35F48" w:rsidP="007E3390" w:rsidR="007E3390" w:rsidRPr="00B37760">
      <w:pPr>
        <w:jc w:val="both"/>
      </w:pPr>
      <w:r>
        <w:t>4</w:t>
      </w:r>
      <w:r w:rsidR="00BB0522" w:rsidRPr="00047B69">
        <w:t>.</w:t>
      </w:r>
      <w:r w:rsidR="00640529" w:rsidRPr="00047B69">
        <w:t xml:space="preserve"> </w:t>
      </w:r>
      <w:r w:rsidR="007E3390" w:rsidRPr="00AB5E3B">
        <w:rPr>
          <w:color w:val="000000"/>
        </w:rPr>
        <w:t xml:space="preserve">R </w:t>
      </w:r>
      <w:r w:rsidR="00397061">
        <w:rPr>
          <w:color w:val="000000"/>
        </w:rPr>
        <w:t>22</w:t>
      </w:r>
      <w:r w:rsidR="007E3390" w:rsidRPr="00AB5E3B">
        <w:rPr>
          <w:color w:val="000000"/>
        </w:rPr>
        <w:t>.3.</w:t>
      </w:r>
      <w:r w:rsidR="007E3390">
        <w:rPr>
          <w:color w:val="000000"/>
        </w:rPr>
        <w:t>20</w:t>
      </w:r>
      <w:r w:rsidR="007E3390" w:rsidRPr="00AB5E3B">
        <w:rPr>
          <w:color w:val="000000"/>
        </w:rPr>
        <w:t xml:space="preserve">18. </w:t>
      </w:r>
    </w:p>
    <w:p w:rsidRDefault="008615FD" w:rsidP="007E3390" w:rsidR="008615FD" w:rsidRPr="00047B69">
      <w:pPr>
        <w:jc w:val="both"/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BA6" w:rsidR="00452BA6">
      <w:r>
        <w:separator/>
      </w:r>
    </w:p>
  </w:endnote>
  <w:endnote w:id="0" w:type="continuationSeparator">
    <w:p w:rsidRDefault="00452BA6" w:rsidR="00452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BA6" w:rsidR="00452BA6">
      <w:r>
        <w:separator/>
      </w:r>
    </w:p>
  </w:footnote>
  <w:footnote w:id="0" w:type="continuationSeparator">
    <w:p w:rsidRDefault="00452BA6" w:rsidR="00452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3AE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7582" w:rsidP="00DA7582" w:rsidR="00DA7582">
    <w:pPr>
      <w:jc w:val="right"/>
    </w:pPr>
    <w:r>
      <w:t>7 St-1478/17-13</w:t>
    </w:r>
  </w:p>
  <w:p w:rsidRDefault="00BF3E59" w:rsidP="00861AB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9E8" w:rsidP="00F879E8" w:rsidR="00F879E8">
    <w:pPr>
      <w:jc w:val="right"/>
    </w:pPr>
    <w:r>
      <w:t>7 St-</w:t>
    </w:r>
    <w:r w:rsidR="00DA7582">
      <w:t>1478</w:t>
    </w:r>
    <w:r>
      <w:t>/17-13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5A8D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7966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112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4170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4041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1F8D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C60F8"/>
    <w:rsid w:val="002C7F34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65F80"/>
    <w:rsid w:val="00371081"/>
    <w:rsid w:val="0037380B"/>
    <w:rsid w:val="0037417F"/>
    <w:rsid w:val="00374643"/>
    <w:rsid w:val="00374C69"/>
    <w:rsid w:val="003751E5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061"/>
    <w:rsid w:val="00397F89"/>
    <w:rsid w:val="003A12B5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CEA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AE5"/>
    <w:rsid w:val="003E3C7B"/>
    <w:rsid w:val="003E3FF7"/>
    <w:rsid w:val="003E4C42"/>
    <w:rsid w:val="003E67AC"/>
    <w:rsid w:val="003E7017"/>
    <w:rsid w:val="003F0A75"/>
    <w:rsid w:val="003F451F"/>
    <w:rsid w:val="003F4E76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3CC9"/>
    <w:rsid w:val="004242F7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22D3"/>
    <w:rsid w:val="00452BA6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6A90"/>
    <w:rsid w:val="00637C90"/>
    <w:rsid w:val="00640529"/>
    <w:rsid w:val="00641E46"/>
    <w:rsid w:val="0064239F"/>
    <w:rsid w:val="006445EF"/>
    <w:rsid w:val="00644965"/>
    <w:rsid w:val="00644E71"/>
    <w:rsid w:val="006457EA"/>
    <w:rsid w:val="0064699F"/>
    <w:rsid w:val="006503A9"/>
    <w:rsid w:val="0065394C"/>
    <w:rsid w:val="00653CC4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6796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6F86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2FE5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6927"/>
    <w:rsid w:val="00717390"/>
    <w:rsid w:val="007174FA"/>
    <w:rsid w:val="00717F41"/>
    <w:rsid w:val="0072053C"/>
    <w:rsid w:val="00720590"/>
    <w:rsid w:val="007205CA"/>
    <w:rsid w:val="00722972"/>
    <w:rsid w:val="00725B6A"/>
    <w:rsid w:val="00726255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01E5"/>
    <w:rsid w:val="00763E6A"/>
    <w:rsid w:val="00763E6B"/>
    <w:rsid w:val="00764642"/>
    <w:rsid w:val="007703B9"/>
    <w:rsid w:val="007704E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EC8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370"/>
    <w:rsid w:val="007E339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1AB0"/>
    <w:rsid w:val="00862BE1"/>
    <w:rsid w:val="0086350F"/>
    <w:rsid w:val="008702D1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1CA1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08E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63BC"/>
    <w:rsid w:val="009E08A8"/>
    <w:rsid w:val="009E0BE2"/>
    <w:rsid w:val="009E12EB"/>
    <w:rsid w:val="009E1F39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00D0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6FF4"/>
    <w:rsid w:val="00A47277"/>
    <w:rsid w:val="00A506AC"/>
    <w:rsid w:val="00A50E42"/>
    <w:rsid w:val="00A51801"/>
    <w:rsid w:val="00A5302C"/>
    <w:rsid w:val="00A557DF"/>
    <w:rsid w:val="00A56501"/>
    <w:rsid w:val="00A56B72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655"/>
    <w:rsid w:val="00AC771F"/>
    <w:rsid w:val="00AC79D3"/>
    <w:rsid w:val="00AD0139"/>
    <w:rsid w:val="00AD11C0"/>
    <w:rsid w:val="00AD11D4"/>
    <w:rsid w:val="00AD1960"/>
    <w:rsid w:val="00AD1C1B"/>
    <w:rsid w:val="00AD4CEC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544B"/>
    <w:rsid w:val="00B26F71"/>
    <w:rsid w:val="00B30150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474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4440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BA"/>
    <w:rsid w:val="00C56EB7"/>
    <w:rsid w:val="00C5721E"/>
    <w:rsid w:val="00C57B0F"/>
    <w:rsid w:val="00C57E6E"/>
    <w:rsid w:val="00C6116A"/>
    <w:rsid w:val="00C62055"/>
    <w:rsid w:val="00C62592"/>
    <w:rsid w:val="00C62DAE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3398"/>
    <w:rsid w:val="00CF40E6"/>
    <w:rsid w:val="00CF5AAF"/>
    <w:rsid w:val="00CF7072"/>
    <w:rsid w:val="00D01711"/>
    <w:rsid w:val="00D0211F"/>
    <w:rsid w:val="00D039C0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0C68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A7582"/>
    <w:rsid w:val="00DB0075"/>
    <w:rsid w:val="00DB030F"/>
    <w:rsid w:val="00DB032C"/>
    <w:rsid w:val="00DB1BF9"/>
    <w:rsid w:val="00DB6077"/>
    <w:rsid w:val="00DB62A5"/>
    <w:rsid w:val="00DB77DD"/>
    <w:rsid w:val="00DC29A9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5F48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0581"/>
    <w:rsid w:val="00F322A5"/>
    <w:rsid w:val="00F325FD"/>
    <w:rsid w:val="00F34984"/>
    <w:rsid w:val="00F373FB"/>
    <w:rsid w:val="00F37FD9"/>
    <w:rsid w:val="00F40741"/>
    <w:rsid w:val="00F408E8"/>
    <w:rsid w:val="00F41DAE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27A4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879E8"/>
    <w:rsid w:val="00F90246"/>
    <w:rsid w:val="00F92006"/>
    <w:rsid w:val="00F9354C"/>
    <w:rsid w:val="00F94499"/>
    <w:rsid w:val="00FA0930"/>
    <w:rsid w:val="00FA1E75"/>
    <w:rsid w:val="00FA227C"/>
    <w:rsid w:val="00FA40A5"/>
    <w:rsid w:val="00FA7B04"/>
    <w:rsid w:val="00FB0A06"/>
    <w:rsid w:val="00FB127A"/>
    <w:rsid w:val="00FB1D3E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5E40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758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9D63BC"/>
  </w:style>
  <w:style w:styleId="Tekstrezerviranogmjesta" w:type="character">
    <w:name w:val="Placeholder Text"/>
    <w:basedOn w:val="Zadanifontodlomka"/>
    <w:uiPriority w:val="99"/>
    <w:semiHidden/>
    <w:rsid w:val="00BB47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B474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B474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74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74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7582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9D63BC"/>
  </w:style>
  <w:style w:styleId="Tekstrezerviranogmjesta" w:type="character">
    <w:name w:val="Placeholder Text"/>
    <w:basedOn w:val="Zadanifontodlomka"/>
    <w:uiPriority w:val="99"/>
    <w:semiHidden/>
    <w:rsid w:val="00BB47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B474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B474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74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74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28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55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908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9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522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3473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53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St-1478/2017</izvorni_sadrzaj>
    <derivirana_varijabla naziv="DomainObject.Predmet.OznakaBroj_1">St-1478/2017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SOLAR PARK 1 jednostavno društvo s ograničenom odgovornošću za proizvodnju i usluge</izvorni_sadrzaj>
    <derivirana_varijabla naziv="DomainObject.Predmet.ProtustrankaFormated_1">  SOLAR PARK 1 jednostavno društvo s ograničenom odgovornošću za proizvodnju i usluge</derivirana_varijabla>
  </DomainObject.Predmet.ProtustrankaFormated>
  <DomainObject.Predmet.ProtustrankaFormatedOIB>
    <izvorni_sadrzaj>  SOLAR PARK 1 jednostavno društvo s ograničenom odgovornošću za proizvodnju i usluge, OIB 92048239386</izvorni_sadrzaj>
    <derivirana_varijabla naziv="DomainObject.Predmet.ProtustrankaFormatedOIB_1">  SOLAR PARK 1 jednostavno društvo s ograničenom odgovornošću za proizvodnju i usluge, OIB 92048239386</derivirana_varijabla>
  </DomainObject.Predmet.ProtustrankaFormatedOIB>
  <DomainObject.Predmet.ProtustrankaFormatedWithAdress>
    <izvorni_sadrzaj> SOLAR PARK 1 jednostavno društvo s ograničenom odgovornošću za proizvodnju i usluge, Vladimira Nazora 90, 32276 Babina Greda</izvorni_sadrzaj>
    <derivirana_varijabla naziv="DomainObject.Predmet.ProtustrankaFormatedWithAdress_1"> SOLAR PARK 1 jednostavno društvo s ograničenom odgovornošću za proizvodnju i usluge, Vladimira Nazora 90, 32276 Babina Greda</derivirana_varijabla>
  </DomainObject.Predmet.ProtustrankaFormatedWithAdress>
  <DomainObject.Predmet.ProtustrankaFormatedWithAdressOIB>
    <izvorni_sadrzaj> SOLAR PARK 1 jednostavno društvo s ograničenom odgovornošću za proizvodnju i usluge, OIB 92048239386, Vladimira Nazora 90, 32276 Babina Greda</izvorni_sadrzaj>
    <derivirana_varijabla naziv="DomainObject.Predmet.ProtustrankaFormatedWithAdressOIB_1"> SOLAR PARK 1 jednostavno društvo s ograničenom odgovornošću za proizvodnju i usluge, OIB 92048239386, Vladimira Nazora 90, 32276 Babina Greda</derivirana_varijabla>
  </DomainObject.Predmet.ProtustrankaFormatedWithAdressOIB>
  <DomainObject.Predmet.ProtustrankaWithAdress>
    <izvorni_sadrzaj>SOLAR PARK 1 jednostavno društvo s ograničenom odgovornošću za proizvodnju i usluge Vladimira Nazora 90, 32276 Babina Greda</izvorni_sadrzaj>
    <derivirana_varijabla naziv="DomainObject.Predmet.ProtustrankaWithAdress_1">SOLAR PARK 1 jednostavno društvo s ograničenom odgovornošću za proizvodnju i usluge Vladimira Nazora 90, 32276 Babina Greda</derivirana_varijabla>
  </DomainObject.Predmet.ProtustrankaWithAdress>
  <DomainObject.Predmet.ProtustrankaWithAdressOIB>
    <izvorni_sadrzaj>SOLAR PARK 1 jednostavno društvo s ograničenom odgovornošću za proizvodnju i usluge, OIB 92048239386, Vladimira Nazora 90, 32276 Babina Greda</izvorni_sadrzaj>
    <derivirana_varijabla naziv="DomainObject.Predmet.ProtustrankaWithAdressOIB_1">SOLAR PARK 1 jednostavno društvo s ograničenom odgovornošću za proizvodnju i usluge, OIB 92048239386, Vladimira Nazora 90, 32276 Babina Greda</derivirana_varijabla>
  </DomainObject.Predmet.ProtustrankaWithAdressOIB>
  <DomainObject.Predmet.ProtustrankaNazivFormated>
    <izvorni_sadrzaj>SOLAR PARK 1 jednostavno društvo s ograničenom odgovornošću za proizvodnju i usluge</izvorni_sadrzaj>
    <derivirana_varijabla naziv="DomainObject.Predmet.ProtustrankaNazivFormated_1">SOLAR PARK 1 jednostavno društvo s ograničenom odgovornošću za proizvodnju i usluge</derivirana_varijabla>
  </DomainObject.Predmet.ProtustrankaNazivFormated>
  <DomainObject.Predmet.ProtustrankaNazivFormatedOIB>
    <izvorni_sadrzaj>SOLAR PARK 1 jednostavno društvo s ograničenom odgovornošću za proizvodnju i usluge, OIB 92048239386</izvorni_sadrzaj>
    <derivirana_varijabla naziv="DomainObject.Predmet.ProtustrankaNazivFormatedOIB_1">SOLAR PARK 1 jednostavno društvo s ograničenom odgovornošću za proizvodnju i usluge, OIB 92048239386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u Vukovaru</izvorni_sadrzaj>
    <derivirana_varijabla naziv="DomainObject.Predmet.StrankaFormated_1">  RH MF PU PODRUČNI URED VUKOVAR zastupanog po punomoćniku Županijsko državno odvjetništvo u Vukovaru</derivirana_varijabla>
  </DomainObject.Predmet.StrankaFormated>
  <DomainObject.Predmet.StrankaFormatedOIB>
    <izvorni_sadrzaj>  RH MF PU PODRUČNI URED VUKOVAR, OIB 18683136487 zastupanog po punomoćniku Županijsko državno odvjetništvo u Vukovaru</izvorni_sadrzaj>
    <derivirana_varijabla naziv="DomainObject.Predmet.StrankaFormatedOIB_1">  RH MF PU PODRUČNI URED VUKOVAR, OIB 18683136487 zastupanog po punomoćniku Županijsko državno odvjetništvo u Vukovaru</derivirana_varijabla>
  </DomainObject.Predmet.StrankaFormatedOIB>
  <DomainObject.Predmet.StrankaFormatedWithAdress>
    <izvorni_sadrzaj> RH MF PU PODRUČNI URED VUKOVAR zastupanog po punomoćniku Županijsko državno odvjetništvo u Vukovaru</izvorni_sadrzaj>
    <derivirana_varijabla naziv="DomainObject.Predmet.StrankaFormatedWithAdress_1"> RH MF PU PODRUČNI URED VUKOVAR zastupanog po punomoćniku Županijsko državno odvjetništvo u Vukovaru</derivirana_varijabla>
  </DomainObject.Predmet.StrankaFormatedWithAdress>
  <DomainObject.Predmet.StrankaFormatedWithAdressOIB>
    <izvorni_sadrzaj> RH MF PU PODRUČNI URED VUKOVAR, OIB 18683136487 zastupanog po punomoćniku Županijsko državno odvjetništvo u Vukovaru</izvorni_sadrzaj>
    <derivirana_varijabla naziv="DomainObject.Predmet.StrankaFormatedWithAdressOIB_1"> RH MF PU PODRUČNI URED VUKOVAR, OIB 18683136487 zastupanog po punomoćniku Županijsko državno odvjetništvo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 zastupanog po punomoćniku Županijsko državno odvjetništvo u Vukovaru</item>
    </izvorni_sadrzaj>
    <derivirana_varijabla naziv="DomainObject.Predmet.StrankaListFormated_1">
      <item>RH MF PU PODRUČNI URED VUKOVAR zastupanog po punomoćniku Županijsko državno odvjetništvo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u Vukovaru</item>
    </izvorni_sadrzaj>
    <derivirana_varijabla naziv="DomainObject.Predmet.StrankaListFormatedOIB_1">
      <item>RH MF PU PODRUČNI URED VUKOVAR, OIB 18683136487 zastupanog po punomoćniku Županijsko državno odvjetništvo u Vukovaru</item>
    </derivirana_varijabla>
  </DomainObject.Predmet.StrankaListFormatedOIB>
  <DomainObject.Predmet.StrankaListFormatedWithAdress>
    <izvorni_sadrzaj>
      <item>RH MF PU PODRUČNI URED VUKOVAR zastupanog po punomoćniku Županijsko državno odvjetništvo u Vukovaru</item>
    </izvorni_sadrzaj>
    <derivirana_varijabla naziv="DomainObject.Predmet.StrankaListFormatedWithAdress_1">
      <item>RH MF PU PODRUČNI URED VUKOVAR zastupanog po punomoćniku Županijsko državno odvjetništvo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u Vukovaru</item>
    </izvorni_sadrzaj>
    <derivirana_varijabla naziv="DomainObject.Predmet.StrankaListFormatedWithAdressOIB_1">
      <item>RH MF PU PODRUČNI URED VUKOVAR, OIB 18683136487 zastupanog po punomoćniku Županijsko državno odvjetništvo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SOLAR PARK 1 jednostavno društvo s ograničenom odgovornošću za proizvodnju i usluge</item>
    </izvorni_sadrzaj>
    <derivirana_varijabla naziv="DomainObject.Predmet.ProtuStrankaListFormated_1">
      <item>SOLAR PARK 1 jednostavno društvo s ograničenom odgovornošću za proizvodnju i usluge</item>
    </derivirana_varijabla>
  </DomainObject.Predmet.ProtuStrankaListFormated>
  <DomainObject.Predmet.ProtuStrankaListFormatedOIB>
    <izvorni_sadrzaj>
      <item>SOLAR PARK 1 jednostavno društvo s ograničenom odgovornošću za proizvodnju i usluge, OIB 92048239386</item>
    </izvorni_sadrzaj>
    <derivirana_varijabla naziv="DomainObject.Predmet.ProtuStrankaListFormatedOIB_1">
      <item>SOLAR PARK 1 jednostavno društvo s ograničenom odgovornošću za proizvodnju i usluge, OIB 92048239386</item>
    </derivirana_varijabla>
  </DomainObject.Predmet.ProtuStrankaListFormatedOIB>
  <DomainObject.Predmet.ProtuStrankaListFormatedWithAdress>
    <izvorni_sadrzaj>
      <item>SOLAR PARK 1 jednostavno društvo s ograničenom odgovornošću za proizvodnju i usluge, Vladimira Nazora 90, 32276 Babina Greda</item>
    </izvorni_sadrzaj>
    <derivirana_varijabla naziv="DomainObject.Predmet.ProtuStrankaListFormatedWithAdress_1">
      <item>SOLAR PARK 1 jednostavno društvo s ograničenom odgovornošću za proizvodnju i usluge, Vladimira Nazora 90, 32276 Babina Greda</item>
    </derivirana_varijabla>
  </DomainObject.Predmet.ProtuStrankaListFormatedWithAdress>
  <DomainObject.Predmet.ProtuStrankaListFormatedWithAdressOIB>
    <izvorni_sadrzaj>
      <item>SOLAR PARK 1 jednostavno društvo s ograničenom odgovornošću za proizvodnju i usluge, OIB 92048239386, Vladimira Nazora 90, 32276 Babina Greda</item>
    </izvorni_sadrzaj>
    <derivirana_varijabla naziv="DomainObject.Predmet.ProtuStrankaListFormatedWithAdressOIB_1">
      <item>SOLAR PARK 1 jednostavno društvo s ograničenom odgovornošću za proizvodnju i usluge, OIB 92048239386, Vladimira Nazora 90, 32276 Babina Greda</item>
    </derivirana_varijabla>
  </DomainObject.Predmet.ProtuStrankaListFormatedWithAdressOIB>
  <DomainObject.Predmet.ProtuStrankaListNazivFormated>
    <izvorni_sadrzaj>
      <item>SOLAR PARK 1 jednostavno društvo s ograničenom odgovornošću za proizvodnju i usluge</item>
    </izvorni_sadrzaj>
    <derivirana_varijabla naziv="DomainObject.Predmet.ProtuStrankaListNazivFormated_1">
      <item>SOLAR PARK 1 jednostavno društvo s ograničenom odgovornošću za proizvodnju i usluge</item>
    </derivirana_varijabla>
  </DomainObject.Predmet.ProtuStrankaListNazivFormated>
  <DomainObject.Predmet.ProtuStrankaListNazivFormatedOIB>
    <izvorni_sadrzaj>
      <item>SOLAR PARK 1 jednostavno društvo s ograničenom odgovornošću za proizvodnju i usluge, OIB 92048239386</item>
    </izvorni_sadrzaj>
    <derivirana_varijabla naziv="DomainObject.Predmet.ProtuStrankaListNazivFormatedOIB_1">
      <item>SOLAR PARK 1 jednostavno društvo s ograničenom odgovornošću za proizvodnju i usluge, OIB 92048239386</item>
    </derivirana_varijabla>
  </DomainObject.Predmet.ProtuStrankaListNazivFormatedOIB>
  <DomainObject.Predmet.OstaliListFormated>
    <izvorni_sadrzaj>
      <item>Županijsko državno odvjetništvo u Vukovaru punomoćnik sudionika u postupku RH MF PU PODRUČNI URED VUKOVAR</item>
    </izvorni_sadrzaj>
    <derivirana_varijabla naziv="DomainObject.Predmet.OstaliListFormated_1">
      <item>Županijsko državno odvjetništvo u Vukovaru punomoćnik sudionika u postupku RH MF PU PODRUČNI URED VUKOVAR</item>
    </derivirana_varijabla>
  </DomainObject.Predmet.OstaliListFormated>
  <DomainObject.Predmet.OstaliListFormatedOIB>
    <izvorni_sadrzaj>
      <item>Županijsko državno odvjetništvo u Vukovaru punomoćnik sudionika u postupku RH MF PU PODRUČNI URED VUKOVAR</item>
    </izvorni_sadrzaj>
    <derivirana_varijabla naziv="DomainObject.Predmet.OstaliListFormatedOIB_1">
      <item>Županijsko državno odvjetništvo u Vukovaru punomoćnik sudionika u postupku RH MF PU PODRUČNI URED VUKOVAR</item>
    </derivirana_varijabla>
  </DomainObject.Predmet.OstaliListFormatedOIB>
  <DomainObject.Predmet.OstaliListFormatedWithAdress>
    <izvorni_sadrzaj>
      <item>Županijsko državno odvjetništvo u Vukovaru, Ul. Andrije Hebranga 2, 32000 Vukovar punomoćnik sudionika u postupku RH MF PU PODRUČNI URED VUKOVAR</item>
    </izvorni_sadrzaj>
    <derivirana_varijabla naziv="DomainObject.Predmet.OstaliListFormatedWithAdress_1">
      <item>Županijsko državno odvjetništvo u Vukovaru, Ul. Andrije Hebranga 2, 32000 Vukovar punomoćnik sudionika u postupku RH MF PU PODRUČNI URED VUKOVAR</item>
    </derivirana_varijabla>
  </DomainObject.Predmet.OstaliListFormatedWithAdress>
  <DomainObject.Predmet.OstaliListFormatedWithAdressOIB>
    <izvorni_sadrzaj>
      <item>Županijsko državno odvjetništvo u Vukovaru, Ul. Andrije Hebranga 2, 32000 Vukovar punomoćnik sudionika u postupku RH MF PU PODRUČNI URED VUKOVAR</item>
    </izvorni_sadrzaj>
    <derivirana_varijabla naziv="DomainObject.Predmet.OstaliListFormatedWithAdressOIB_1">
      <item>Županijsko državno odvjetništvo u Vukovaru, Ul. Andrije Hebranga 2, 32000 Vukovar punomoćnik sudionika u postupku RH MF PU PODRUČNI URED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</item>
    </izvorni_sadrzaj>
    <derivirana_varijabla naziv="DomainObject.Predmet.OstaliListNazivFormatedOIB_1"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SOLAR PARK 1 jednostavno društvo s ograničenom odgovornošću za proizvodnju i usluge</izvorni_sadrzaj>
    <derivirana_varijabla naziv="DomainObject.Predmet.ProtustrankaIDrugi_1">SOLAR PARK 1 jednostavno društvo s ograničenom odgovornošću za proizvodnju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SOLAR PARK 1 jednostavno društvo s ograničenom odgovornošću za proizvodnju i usluge, OIB 92048239386, Vladimira Nazora 90, 32276 Babina Greda</izvorni_sadrzaj>
    <derivirana_varijabla naziv="DomainObject.Predmet.ProtustrankaIDrugiAdressOIB_1">SOLAR PARK 1 jednostavno društvo s ograničenom odgovornošću za proizvodnju i usluge, OIB 92048239386, Vladimira Nazora 90, 32276 Babina Greda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SOLAR PARK 1 jednostavno društvo s ograničenom odgovornošću za proizvodnju i usluge</item>
      <item>RH MF PU PODRUČNI URED VUKOVAR</item>
      <item>Županijsko državno odvjetništvo u Vukovaru</item>
    </izvorni_sadrzaj>
    <derivirana_varijabla naziv="DomainObject.Predmet.SudioniciListNaziv_1">
      <item>SOLAR PARK 1 jednostavno društvo s ograničenom odgovornošću za proizvodnju i usluge</item>
      <item>RH MF PU PODRUČNI URED VUKOVAR</item>
      <item>Županijsko državno odvjetništvo u Vukovaru</item>
    </derivirana_varijabla>
  </DomainObject.Predmet.SudioniciListNaziv>
  <DomainObject.Predmet.SudioniciListAdressOIB>
    <izvorni_sadrzaj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</izvorni_sadrzaj>
    <derivirana_varijabla naziv="DomainObject.Predmet.SudioniciListAdressOIB_1">
      <item>SOLAR PARK 1 jednostavno društvo s ograničenom odgovornošću za proizvodnju i usluge, OIB 92048239386, Vladimira Nazora 90,32276 Babina Greda</item>
      <item>RH MF PU PODRUČNI URED VUKOVAR, OIB 18683136487</item>
      <item>Županijsko državno odvjetništvo u Vukovaru,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92048239386</item>
      <item>, OIB 18683136487</item>
      <item>, OIB null</item>
    </izvorni_sadrzaj>
    <derivirana_varijabla naziv="DomainObject.Predmet.SudioniciListNazivOIB_1">
      <item>, OIB 92048239386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7871E-DF52-4D27-A048-C5F1A6AC4B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876</properties:Words>
  <properties:Characters>4813</properties:Characters>
  <properties:Lines>192</properties:Lines>
  <properties:Paragraphs>44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2018-01-31T13:21:00Z</cp:lastPrinted>
  <dcterms:modified xmlns:xsi="http://www.w3.org/2001/XMLSchema-instance" xsi:type="dcterms:W3CDTF">2018-01-31T13:21:00Z</dcterms:modified>
  <cp:revision>624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