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CC03F5" w:rsidR="00CA20E3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  <w:p w:rsidRDefault="00CA20E3" w:rsidP="00CC03F5" w:rsidR="00CA20E3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723900" cx="581025"/>
                  <wp:effectExtent b="0" r="952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5257597" w14:paraId="5257597" w:rsidRDefault="00CC03F5" w:rsidP="00D96056" w:rsidR="00CC03F5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</w:t>
      </w:r>
      <w:r w:rsidR="00C93CF7" w:rsidRPr="00C93CF7">
        <w:rPr>
          <w:rFonts w:cs="Times New Roman" w:eastAsia="Times New Roman" w:hAnsi="Times New Roman" w:ascii="Times New Roman"/>
          <w:sz w:val="24"/>
          <w:szCs w:val="20"/>
          <w:lang w:eastAsia="hr-HR"/>
        </w:rPr>
        <w:t>St</w:t>
      </w:r>
      <w:r w:rsidR="00C93CF7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>-</w:t>
      </w:r>
      <w:r w:rsidR="00A36B3E">
        <w:rPr>
          <w:rFonts w:cs="Times New Roman" w:eastAsia="Times New Roman" w:hAnsi="Times New Roman" w:ascii="Times New Roman"/>
          <w:sz w:val="24"/>
          <w:szCs w:val="20"/>
          <w:lang w:eastAsia="hr-HR"/>
        </w:rPr>
        <w:t>6796</w:t>
      </w:r>
      <w:r w:rsidR="00C93CF7"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A36B3E" w:rsidR="00F84008" w:rsidRPr="00F84008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 w:rsidR="00C93CF7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A36B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36B3E" w:rsidRPr="00A36B3E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HRVATSKIH VOJNIH INVALIDA DOMOVINSKOG RATA ČRNOMEREC U LIKVIDACIJI</w:t>
      </w:r>
      <w:r w:rsidR="001807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93CF7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C93CF7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36B3E">
        <w:rPr>
          <w:rFonts w:cs="Times New Roman" w:eastAsia="Times New Roman" w:hAnsi="Times New Roman" w:ascii="Times New Roman"/>
          <w:sz w:val="24"/>
          <w:szCs w:val="24"/>
          <w:lang w:eastAsia="hr-HR"/>
        </w:rPr>
        <w:t>Ilica 124</w:t>
      </w:r>
      <w:r w:rsidR="00C93CF7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36B3E">
        <w:rPr>
          <w:rFonts w:cs="Times New Roman" w:eastAsia="Times New Roman" w:hAnsi="Times New Roman" w:ascii="Times New Roman"/>
          <w:sz w:val="24"/>
          <w:szCs w:val="24"/>
          <w:lang w:eastAsia="hr-HR"/>
        </w:rPr>
        <w:t>registarski broj</w:t>
      </w:r>
      <w:r w:rsidR="00C93CF7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  <w:r w:rsidR="00C93CF7" w:rsidRPr="00D575B5">
        <w:t xml:space="preserve"> </w:t>
      </w:r>
      <w:r w:rsidR="00A36B3E">
        <w:rPr>
          <w:rFonts w:cs="Times New Roman" w:eastAsia="Times New Roman"/>
          <w:szCs w:val="24"/>
          <w:lang w:eastAsia="hr-HR"/>
        </w:rPr>
        <w:t xml:space="preserve"> </w:t>
      </w:r>
      <w:r w:rsidR="00A36B3E" w:rsidRPr="00A36B3E">
        <w:rPr>
          <w:rFonts w:cs="Times New Roman" w:eastAsia="Times New Roman"/>
          <w:sz w:val="24"/>
          <w:szCs w:val="24"/>
          <w:lang w:eastAsia="hr-HR"/>
        </w:rPr>
        <w:t>00000458, OIB:09503327682</w:t>
      </w:r>
      <w:r w:rsidR="00A36B3E">
        <w:rPr>
          <w:rFonts w:cs="Times New Roman" w:eastAsia="Times New Roman"/>
          <w:szCs w:val="24"/>
          <w:lang w:eastAsia="hr-HR"/>
        </w:rPr>
        <w:t xml:space="preserve">, </w:t>
      </w:r>
      <w:r w:rsidR="00C93CF7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C93C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20. travnja </w:t>
      </w:r>
      <w:r w:rsidR="00C93CF7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180717" w:rsidR="0054580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AD40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93C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36B3E" w:rsidRPr="00A36B3E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HRVATSKIH VOJNIH INVALIDA DOMOVINSKOG RATA ČRNOMEREC U LIKVIDACIJI</w:t>
      </w:r>
      <w:r w:rsidR="00A36B3E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</w:t>
      </w:r>
      <w:r w:rsidR="00A36B3E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36B3E">
        <w:rPr>
          <w:rFonts w:cs="Times New Roman" w:eastAsia="Times New Roman" w:hAnsi="Times New Roman" w:ascii="Times New Roman"/>
          <w:sz w:val="24"/>
          <w:szCs w:val="24"/>
          <w:lang w:eastAsia="hr-HR"/>
        </w:rPr>
        <w:t>Ilica 124</w:t>
      </w:r>
      <w:r w:rsidR="00A36B3E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36B3E">
        <w:rPr>
          <w:rFonts w:cs="Times New Roman" w:eastAsia="Times New Roman" w:hAnsi="Times New Roman" w:ascii="Times New Roman"/>
          <w:sz w:val="24"/>
          <w:szCs w:val="24"/>
          <w:lang w:eastAsia="hr-HR"/>
        </w:rPr>
        <w:t>registarski broj:</w:t>
      </w:r>
      <w:r w:rsidR="00A36B3E" w:rsidRPr="00D575B5">
        <w:t xml:space="preserve"> </w:t>
      </w:r>
      <w:r w:rsidR="00A36B3E">
        <w:rPr>
          <w:rFonts w:cs="Times New Roman" w:eastAsia="Times New Roman"/>
          <w:szCs w:val="24"/>
          <w:lang w:eastAsia="hr-HR"/>
        </w:rPr>
        <w:t xml:space="preserve"> </w:t>
      </w:r>
      <w:r w:rsidR="00A36B3E" w:rsidRPr="00A36B3E">
        <w:rPr>
          <w:rFonts w:cs="Times New Roman" w:eastAsia="Times New Roman"/>
          <w:sz w:val="24"/>
          <w:szCs w:val="24"/>
          <w:lang w:eastAsia="hr-HR"/>
        </w:rPr>
        <w:t>00000458, OIB:09503327682</w:t>
      </w:r>
      <w:r w:rsidR="00A36B3E">
        <w:rPr>
          <w:rFonts w:cs="Times New Roman" w:eastAsia="Times New Roman"/>
          <w:szCs w:val="24"/>
          <w:lang w:eastAsia="hr-HR"/>
        </w:rPr>
        <w:t xml:space="preserve">, </w:t>
      </w:r>
      <w:r w:rsidR="00A36B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36B3E" w:rsidP="00180717" w:rsidR="00A36B3E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A36B3E">
        <w:rPr>
          <w:rFonts w:cs="Times New Roman" w:eastAsia="Times New Roman" w:hAnsi="Times New Roman" w:ascii="Times New Roman"/>
          <w:sz w:val="24"/>
          <w:szCs w:val="20"/>
          <w:lang w:eastAsia="hr-HR"/>
        </w:rPr>
        <w:t>6.195,26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A36B3E">
        <w:rPr>
          <w:rFonts w:cs="Times New Roman" w:eastAsia="Times New Roman" w:hAnsi="Times New Roman" w:ascii="Times New Roman"/>
          <w:sz w:val="24"/>
          <w:szCs w:val="20"/>
          <w:lang w:eastAsia="hr-HR"/>
        </w:rPr>
        <w:t>8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. </w:t>
      </w:r>
      <w:r w:rsidR="00A36B3E">
        <w:rPr>
          <w:rFonts w:cs="Times New Roman" w:eastAsia="Times New Roman" w:hAnsi="Times New Roman" w:ascii="Times New Roman"/>
          <w:sz w:val="24"/>
          <w:szCs w:val="20"/>
          <w:lang w:eastAsia="hr-HR"/>
        </w:rPr>
        <w:t>studenog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D96056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4F53FC">
        <w:rPr>
          <w:rFonts w:cs="Times New Roman" w:eastAsia="Times New Roman" w:hAnsi="Times New Roman" w:ascii="Times New Roman"/>
          <w:sz w:val="24"/>
          <w:szCs w:val="20"/>
          <w:lang w:eastAsia="hr-HR"/>
        </w:rPr>
        <w:t>20</w:t>
      </w:r>
      <w:r w:rsidR="002D4772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E21BD5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  <w:r w:rsidR="00F84008"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</w:p>
    <w:p w:rsidRDefault="00A36B3E" w:rsidP="00492E13" w:rsidR="00A36B3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96056" w:rsidP="00492E13" w:rsidR="00D9605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96056" w:rsidP="00492E13" w:rsidR="00D96056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C93CF7" w:rsidP="00C93CF7" w:rsidR="00C93CF7">
      <w:pPr>
        <w:spacing w:lineRule="auto" w:line="240" w:after="0"/>
        <w:ind w:firstLine="708" w:left="5664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St-6</w:t>
      </w:r>
      <w:r w:rsidR="00A36B3E">
        <w:rPr>
          <w:rFonts w:cs="Times New Roman" w:eastAsia="Times New Roman" w:hAnsi="Times New Roman" w:ascii="Times New Roman"/>
          <w:sz w:val="24"/>
          <w:szCs w:val="20"/>
          <w:lang w:eastAsia="hr-HR"/>
        </w:rPr>
        <w:t>796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</w:p>
    <w:p w:rsidRDefault="00C93CF7" w:rsidP="00F84008" w:rsidR="00C93CF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E21BD5" w:rsidP="00E21BD5" w:rsidR="00E21BD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Za točnost otpravka – ovlašten službenik</w:t>
      </w:r>
    </w:p>
    <w:p w:rsidRDefault="00E21BD5" w:rsidP="00E21BD5" w:rsidR="00E21BD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ab/>
        <w:t xml:space="preserve">         Anđelka Mandarić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0E3" w:rsidP="00CA20E3" w:rsidR="00CA20E3">
      <w:pPr>
        <w:spacing w:lineRule="auto" w:line="240" w:after="0"/>
      </w:pPr>
      <w:r>
        <w:separator/>
      </w:r>
    </w:p>
  </w:endnote>
  <w:endnote w:id="0" w:type="continuationSeparator">
    <w:p w:rsidRDefault="00CA20E3" w:rsidP="00CA20E3" w:rsidR="00CA20E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0E3" w:rsidP="00CA20E3" w:rsidR="00CA20E3">
      <w:pPr>
        <w:spacing w:lineRule="auto" w:line="240" w:after="0"/>
      </w:pPr>
      <w:r>
        <w:separator/>
      </w:r>
    </w:p>
  </w:footnote>
  <w:footnote w:id="0" w:type="continuationSeparator">
    <w:p w:rsidRDefault="00CA20E3" w:rsidP="00CA20E3" w:rsidR="00CA20E3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180717"/>
    <w:rsid w:val="001E619B"/>
    <w:rsid w:val="002D4772"/>
    <w:rsid w:val="00413795"/>
    <w:rsid w:val="00492E13"/>
    <w:rsid w:val="004A66FD"/>
    <w:rsid w:val="004F53FC"/>
    <w:rsid w:val="0054580C"/>
    <w:rsid w:val="008D3692"/>
    <w:rsid w:val="009037B9"/>
    <w:rsid w:val="00954738"/>
    <w:rsid w:val="00A0020D"/>
    <w:rsid w:val="00A36B3E"/>
    <w:rsid w:val="00AD409F"/>
    <w:rsid w:val="00C93CF7"/>
    <w:rsid w:val="00CA20E3"/>
    <w:rsid w:val="00CC03F5"/>
    <w:rsid w:val="00D96056"/>
    <w:rsid w:val="00D97D26"/>
    <w:rsid w:val="00E21BD5"/>
    <w:rsid w:val="00E3660B"/>
    <w:rsid w:val="00EC238C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0E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A20E3"/>
  </w:style>
  <w:style w:styleId="Podnoje" w:type="paragraph">
    <w:name w:val="footer"/>
    <w:basedOn w:val="Normal"/>
    <w:link w:val="PodnojeChar"/>
    <w:uiPriority w:val="99"/>
    <w:unhideWhenUsed/>
    <w:rsid w:val="00CA20E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A20E3"/>
  </w:style>
  <w:style w:styleId="Tekstbalonia" w:type="paragraph">
    <w:name w:val="Balloon Text"/>
    <w:basedOn w:val="Normal"/>
    <w:link w:val="TekstbaloniaChar"/>
    <w:uiPriority w:val="99"/>
    <w:semiHidden/>
    <w:unhideWhenUsed/>
    <w:rsid w:val="00CA20E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20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1B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1BD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21BD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21BD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21BD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0E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A20E3"/>
  </w:style>
  <w:style w:styleId="Podnoje" w:type="paragraph">
    <w:name w:val="footer"/>
    <w:basedOn w:val="Normal"/>
    <w:link w:val="PodnojeChar"/>
    <w:uiPriority w:val="99"/>
    <w:unhideWhenUsed/>
    <w:rsid w:val="00CA20E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A20E3"/>
  </w:style>
  <w:style w:styleId="Tekstbalonia" w:type="paragraph">
    <w:name w:val="Balloon Text"/>
    <w:basedOn w:val="Normal"/>
    <w:link w:val="TekstbaloniaChar"/>
    <w:uiPriority w:val="99"/>
    <w:semiHidden/>
    <w:unhideWhenUsed/>
    <w:rsid w:val="00CA20E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20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1B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1BD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21BD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21BD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21BD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3822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4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6796</izvorni_sadrzaj>
    <derivirana_varijabla naziv="DomainObject.Predmet.Broj_1">6796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St-6796/2015</izvorni_sadrzaj>
    <derivirana_varijabla naziv="DomainObject.Predmet.OznakaBroj_1">St-6796/2015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HRVATSKIH VOJNIH INVALIDA DOMOVINSKOG RATA ČRNOMEREC U LIKVIDACIJI</izvorni_sadrzaj>
    <derivirana_varijabla naziv="DomainObject.Predmet.ProtustrankaFormated_1">  UDRUGA HRVATSKIH VOJNIH INVALIDA DOMOVINSKOG RATA ČRNOMEREC U LIKVIDACIJI</derivirana_varijabla>
  </DomainObject.Predmet.ProtustrankaFormated>
  <DomainObject.Predmet.ProtustrankaFormatedOIB>
    <izvorni_sadrzaj>  UDRUGA HRVATSKIH VOJNIH INVALIDA DOMOVINSKOG RATA ČRNOMEREC U LIKVIDACIJI, OIB 09503327682</izvorni_sadrzaj>
    <derivirana_varijabla naziv="DomainObject.Predmet.ProtustrankaFormatedOIB_1">  UDRUGA HRVATSKIH VOJNIH INVALIDA DOMOVINSKOG RATA ČRNOMEREC U LIKVIDACIJI, OIB 09503327682</derivirana_varijabla>
  </DomainObject.Predmet.ProtustrankaFormatedOIB>
  <DomainObject.Predmet.ProtustrankaFormatedWithAdress>
    <izvorni_sadrzaj> UDRUGA HRVATSKIH VOJNIH INVALIDA DOMOVINSKOG RATA ČRNOMEREC U LIKVIDACIJI, ILICA 124, 10000 Zagreb</izvorni_sadrzaj>
    <derivirana_varijabla naziv="DomainObject.Predmet.ProtustrankaFormatedWithAdress_1"> UDRUGA HRVATSKIH VOJNIH INVALIDA DOMOVINSKOG RATA ČRNOMEREC U LIKVIDACIJI, ILICA 124, 10000 Zagreb</derivirana_varijabla>
  </DomainObject.Predmet.ProtustrankaFormatedWithAdress>
  <DomainObject.Predmet.ProtustrankaFormatedWithAdressOIB>
    <izvorni_sadrzaj> UDRUGA HRVATSKIH VOJNIH INVALIDA DOMOVINSKOG RATA ČRNOMEREC U LIKVIDACIJI, OIB 09503327682, ILICA 124, 10000 Zagreb</izvorni_sadrzaj>
    <derivirana_varijabla naziv="DomainObject.Predmet.ProtustrankaFormatedWithAdressOIB_1"> UDRUGA HRVATSKIH VOJNIH INVALIDA DOMOVINSKOG RATA ČRNOMEREC U LIKVIDACIJI, OIB 09503327682, ILICA 124, 10000 Zagreb</derivirana_varijabla>
  </DomainObject.Predmet.ProtustrankaFormatedWithAdressOIB>
  <DomainObject.Predmet.ProtustrankaWithAdress>
    <izvorni_sadrzaj>UDRUGA HRVATSKIH VOJNIH INVALIDA DOMOVINSKOG RATA ČRNOMEREC U LIKVIDACIJI ILICA 124, 10000 Zagreb</izvorni_sadrzaj>
    <derivirana_varijabla naziv="DomainObject.Predmet.ProtustrankaWithAdress_1">UDRUGA HRVATSKIH VOJNIH INVALIDA DOMOVINSKOG RATA ČRNOMEREC U LIKVIDACIJI ILICA 124, 10000 Zagreb</derivirana_varijabla>
  </DomainObject.Predmet.ProtustrankaWithAdress>
  <DomainObject.Predmet.ProtustrankaWithAdressOIB>
    <izvorni_sadrzaj>UDRUGA HRVATSKIH VOJNIH INVALIDA DOMOVINSKOG RATA ČRNOMEREC U LIKVIDACIJI, OIB 09503327682, ILICA 124, 10000 Zagreb</izvorni_sadrzaj>
    <derivirana_varijabla naziv="DomainObject.Predmet.ProtustrankaWithAdressOIB_1">UDRUGA HRVATSKIH VOJNIH INVALIDA DOMOVINSKOG RATA ČRNOMEREC U LIKVIDACIJI, OIB 09503327682, ILICA 124, 10000 Zagreb</derivirana_varijabla>
  </DomainObject.Predmet.ProtustrankaWithAdressOIB>
  <DomainObject.Predmet.ProtustrankaNazivFormated>
    <izvorni_sadrzaj>UDRUGA HRVATSKIH VOJNIH INVALIDA DOMOVINSKOG RATA ČRNOMEREC U LIKVIDACIJI</izvorni_sadrzaj>
    <derivirana_varijabla naziv="DomainObject.Predmet.ProtustrankaNazivFormated_1">UDRUGA HRVATSKIH VOJNIH INVALIDA DOMOVINSKOG RATA ČRNOMEREC U LIKVIDACIJI</derivirana_varijabla>
  </DomainObject.Predmet.ProtustrankaNazivFormated>
  <DomainObject.Predmet.ProtustrankaNazivFormatedOIB>
    <izvorni_sadrzaj>UDRUGA HRVATSKIH VOJNIH INVALIDA DOMOVINSKOG RATA ČRNOMEREC U LIKVIDACIJI, OIB 09503327682</izvorni_sadrzaj>
    <derivirana_varijabla naziv="DomainObject.Predmet.ProtustrankaNazivFormatedOIB_1">UDRUGA HRVATSKIH VOJNIH INVALIDA DOMOVINSKOG RATA ČRNOMEREC U LIKVIDACIJI, OIB 09503327682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HRVATSKIH VOJNIH INVALIDA DOMOVINSKOG RATA ČRNOMEREC U LIKVIDACIJI</item>
    </izvorni_sadrzaj>
    <derivirana_varijabla naziv="DomainObject.Predmet.ProtuStrankaListFormated_1">
      <item>UDRUGA HRVATSKIH VOJNIH INVALIDA DOMOVINSKOG RATA ČRNOMEREC U LIKVIDACIJI</item>
    </derivirana_varijabla>
  </DomainObject.Predmet.ProtuStrankaListFormated>
  <DomainObject.Predmet.ProtuStrankaListFormatedOIB>
    <izvorni_sadrzaj>
      <item>UDRUGA HRVATSKIH VOJNIH INVALIDA DOMOVINSKOG RATA ČRNOMEREC U LIKVIDACIJI, OIB 09503327682</item>
    </izvorni_sadrzaj>
    <derivirana_varijabla naziv="DomainObject.Predmet.ProtuStrankaListFormatedOIB_1">
      <item>UDRUGA HRVATSKIH VOJNIH INVALIDA DOMOVINSKOG RATA ČRNOMEREC U LIKVIDACIJI, OIB 09503327682</item>
    </derivirana_varijabla>
  </DomainObject.Predmet.ProtuStrankaListFormatedOIB>
  <DomainObject.Predmet.ProtuStrankaListFormatedWithAdress>
    <izvorni_sadrzaj>
      <item>UDRUGA HRVATSKIH VOJNIH INVALIDA DOMOVINSKOG RATA ČRNOMEREC U LIKVIDACIJI, ILICA 124, 10000 Zagreb</item>
    </izvorni_sadrzaj>
    <derivirana_varijabla naziv="DomainObject.Predmet.ProtuStrankaListFormatedWithAdress_1">
      <item>UDRUGA HRVATSKIH VOJNIH INVALIDA DOMOVINSKOG RATA ČRNOMEREC U LIKVIDACIJI, ILICA 124, 10000 Zagreb</item>
    </derivirana_varijabla>
  </DomainObject.Predmet.ProtuStrankaListFormatedWithAdress>
  <DomainObject.Predmet.ProtuStrankaListFormatedWithAdressOIB>
    <izvorni_sadrzaj>
      <item>UDRUGA HRVATSKIH VOJNIH INVALIDA DOMOVINSKOG RATA ČRNOMEREC U LIKVIDACIJI, OIB 09503327682, ILICA 124, 10000 Zagreb</item>
    </izvorni_sadrzaj>
    <derivirana_varijabla naziv="DomainObject.Predmet.ProtuStrankaListFormatedWithAdressOIB_1">
      <item>UDRUGA HRVATSKIH VOJNIH INVALIDA DOMOVINSKOG RATA ČRNOMEREC U LIKVIDACIJI, OIB 09503327682, ILICA 124, 10000 Zagreb</item>
    </derivirana_varijabla>
  </DomainObject.Predmet.ProtuStrankaListFormatedWithAdressOIB>
  <DomainObject.Predmet.ProtuStrankaListNazivFormated>
    <izvorni_sadrzaj>
      <item>UDRUGA HRVATSKIH VOJNIH INVALIDA DOMOVINSKOG RATA ČRNOMEREC U LIKVIDACIJI</item>
    </izvorni_sadrzaj>
    <derivirana_varijabla naziv="DomainObject.Predmet.ProtuStrankaListNazivFormated_1">
      <item>UDRUGA HRVATSKIH VOJNIH INVALIDA DOMOVINSKOG RATA ČRNOMEREC U LIKVIDACIJI</item>
    </derivirana_varijabla>
  </DomainObject.Predmet.ProtuStrankaListNazivFormated>
  <DomainObject.Predmet.ProtuStrankaListNazivFormatedOIB>
    <izvorni_sadrzaj>
      <item>UDRUGA HRVATSKIH VOJNIH INVALIDA DOMOVINSKOG RATA ČRNOMEREC U LIKVIDACIJI, OIB 09503327682</item>
    </izvorni_sadrzaj>
    <derivirana_varijabla naziv="DomainObject.Predmet.ProtuStrankaListNazivFormatedOIB_1">
      <item>UDRUGA HRVATSKIH VOJNIH INVALIDA DOMOVINSKOG RATA ČRNOMEREC U LIKVIDACIJI, OIB 09503327682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HRVATSKIH VOJNIH INVALIDA DOMOVINSKOG RATA ČRNOMEREC U LIKVIDACIJI</izvorni_sadrzaj>
    <derivirana_varijabla naziv="DomainObject.Predmet.ProtustrankaIDrugi_1">UDRUGA HRVATSKIH VOJNIH INVALIDA DOMOVINSKOG RATA ČRNOMEREC U LIKVIDACIJI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UDRUGA HRVATSKIH VOJNIH INVALIDA DOMOVINSKOG RATA ČRNOMEREC U LIKVIDACIJI, OIB 09503327682, ILICA 124, 10000 Zagreb</izvorni_sadrzaj>
    <derivirana_varijabla naziv="DomainObject.Predmet.ProtustrankaIDrugiAdressOIB_1">UDRUGA HRVATSKIH VOJNIH INVALIDA DOMOVINSKOG RATA ČRNOMEREC U LIKVIDACIJI, OIB 09503327682, ILICA 124,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HRVATSKIH VOJNIH INVALIDA DOMOVINSKOG RATA ČRNOMEREC U LIKVIDACIJI</item>
    </izvorni_sadrzaj>
    <derivirana_varijabla naziv="DomainObject.Predmet.SudioniciListNaziv_1">
      <item>FINA Regionalni centar Zagreb</item>
      <item>UDRUGA HRVATSKIH VOJNIH INVALIDA DOMOVINSKOG RATA ČRNOMEREC U LIKVIDACIJI</item>
    </derivirana_varijabla>
  </DomainObject.Predmet.SudioniciListNaziv>
  <DomainObject.Predmet.SudioniciListAdressOIB>
    <izvorni_sadrzaj>
      <item>FINA Regionalni centar Zagreb, OIB 85821130368, Trg svibanjskih žrtava 1995.1,10000 Zagreb</item>
      <item>UDRUGA HRVATSKIH VOJNIH INVALIDA DOMOVINSKOG RATA ČRNOMEREC U LIKVIDACIJI, OIB 09503327682, ILICA 124,10000 Zagreb</item>
    </izvorni_sadrzaj>
    <derivirana_varijabla naziv="DomainObject.Predmet.SudioniciListAdressOIB_1">
      <item>FINA Regionalni centar Zagreb, OIB 85821130368, Trg svibanjskih žrtava 1995.1,10000 Zagreb</item>
      <item>UDRUGA HRVATSKIH VOJNIH INVALIDA DOMOVINSKOG RATA ČRNOMEREC U LIKVIDACIJI, OIB 09503327682, ILICA 124,10000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09503327682</item>
    </izvorni_sadrzaj>
    <derivirana_varijabla naziv="DomainObject.Predmet.SudioniciListNazivOIB_1">
      <item>, OIB 85821130368</item>
      <item>, OIB 09503327682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2065</properties:Characters>
  <properties:Lines>59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2016-04-20T08:22:00Z</dcterms:created>
  <dc:creator>Mario Žišković</dc:creator>
  <cp:lastModifiedBy>Anđelka Mandarić</cp:lastModifiedBy>
  <cp:lastPrinted>2016-04-20T08:22:00Z</cp:lastPrinted>
  <dcterms:modified xmlns:xsi="http://www.w3.org/2001/XMLSchema-instance" xsi:type="dcterms:W3CDTF">2016-04-20T12:22:00Z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