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c912" w14:paraId="e6fc91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0C3DAB">
        <w:t xml:space="preserve">PARAT FINALE d.o.o., OIB: 45365819377, Split, Šibenska 31, </w:t>
      </w:r>
      <w:r w:rsidR="00632F4E">
        <w:t xml:space="preserve"> </w:t>
      </w:r>
      <w:r w:rsidR="00A25B81">
        <w:t xml:space="preserve">dana </w:t>
      </w:r>
      <w:r w:rsidR="00107075">
        <w:t>1.</w:t>
      </w:r>
      <w:r w:rsidR="00925572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0C3DAB" w:rsidRPr="000C3DAB">
        <w:t xml:space="preserve"> </w:t>
      </w:r>
      <w:r w:rsidR="000C3DAB">
        <w:t xml:space="preserve">PARAT FINALE d.o.o., OIB: 45365819377, Split, Šibenska 31 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0C3DAB">
        <w:t>u neprekinutom razdoblju od 2645</w:t>
      </w:r>
      <w:r w:rsidR="008A558F" w:rsidRPr="008A558F">
        <w:t xml:space="preserve"> dana, u ukupnom iznosu od </w:t>
      </w:r>
      <w:r w:rsidR="000C3DAB">
        <w:t xml:space="preserve">149.897,49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DE1855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C3DAB">
      <w:t>1392/2016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3DAB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461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572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1855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227F"/>
    <w:rsid w:val="00EF5541"/>
    <w:rsid w:val="00F00754"/>
    <w:rsid w:val="00F10594"/>
    <w:rsid w:val="00F24E5C"/>
    <w:rsid w:val="00F272A5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PARAT FINALE za trgovinu i građevinarstvo, društvo s ograničenom odgovornošću</izvorni_sadrzaj>
    <derivirana_varijabla naziv="DomainObject.Predmet.ProtustrankaFormated_1">  PARAT FINALE za trgovinu i građevinarstvo, društvo s ograničenom odgovornošću</derivirana_varijabla>
  </DomainObject.Predmet.ProtustrankaFormated>
  <DomainObject.Predmet.ProtustrankaFormatedOIB>
    <izvorni_sadrzaj>  PARAT FINALE za trgovinu i građevinarstvo, društvo s ograničenom odgovornošću, OIB 45365819377</izvorni_sadrzaj>
    <derivirana_varijabla naziv="DomainObject.Predmet.ProtustrankaFormatedOIB_1">  PARAT FINALE za trgovinu i građevinarstvo, društvo s ograničenom odgovornošću, OIB 45365819377</derivirana_varijabla>
  </DomainObject.Predmet.ProtustrankaFormatedOIB>
  <DomainObject.Predmet.ProtustrankaFormatedWithAdress>
    <izvorni_sadrzaj> PARAT FINALE za trgovinu i građevinarstvo, društvo s ograničenom odgovornošću, Šibenska 31, 21000 Split</izvorni_sadrzaj>
    <derivirana_varijabla naziv="DomainObject.Predmet.ProtustrankaFormatedWithAdress_1"> PARAT FINALE za trgovinu i građevinarstvo, društvo s ograničenom odgovornošću, Šibenska 31, 21000 Split</derivirana_varijabla>
  </DomainObject.Predmet.ProtustrankaFormatedWithAdress>
  <DomainObject.Predmet.ProtustrankaFormatedWithAdressOIB>
    <izvorni_sadrzaj> PARAT FINALE za trgovinu i građevinarstvo, društvo s ograničenom odgovornošću, OIB 45365819377, Šibenska 31, 21000 Split</izvorni_sadrzaj>
    <derivirana_varijabla naziv="DomainObject.Predmet.ProtustrankaFormatedWithAdressOIB_1"> PARAT FINALE za trgovinu i građevinarstvo, društvo s ograničenom odgovornošću, OIB 45365819377, Šibenska 31, 21000 Split</derivirana_varijabla>
  </DomainObject.Predmet.ProtustrankaFormatedWithAdressOIB>
  <DomainObject.Predmet.ProtustrankaWithAdress>
    <izvorni_sadrzaj>PARAT FINALE za trgovinu i građevinarstvo, društvo s ograničenom odgovornošću Šibenska 31, 21000 Split</izvorni_sadrzaj>
    <derivirana_varijabla naziv="DomainObject.Predmet.ProtustrankaWithAdress_1">PARAT FINALE za trgovinu i građevinarstvo, društvo s ograničenom odgovornošću Šibenska 31, 21000 Split</derivirana_varijabla>
  </DomainObject.Predmet.ProtustrankaWithAdress>
  <DomainObject.Predmet.ProtustrankaWithAdressOIB>
    <izvorni_sadrzaj>PARAT FINALE za trgovinu i građevinarstvo, društvo s ograničenom odgovornošću, OIB 45365819377, Šibenska 31, 21000 Split</izvorni_sadrzaj>
    <derivirana_varijabla naziv="DomainObject.Predmet.ProtustrankaWithAdressOIB_1">PARAT FINALE za trgovinu i građevinarstvo, društvo s ograničenom odgovornošću, OIB 45365819377, Šibenska 31, 21000 Split</derivirana_varijabla>
  </DomainObject.Predmet.ProtustrankaWithAdressOIB>
  <DomainObject.Predmet.ProtustrankaNazivFormated>
    <izvorni_sadrzaj>PARAT FINALE za trgovinu i građevinarstvo, društvo s ograničenom odgovornošću</izvorni_sadrzaj>
    <derivirana_varijabla naziv="DomainObject.Predmet.ProtustrankaNazivFormated_1">PARAT FINALE za trgovinu i građevinarstvo, društvo s ograničenom odgovornošću</derivirana_varijabla>
  </DomainObject.Predmet.ProtustrankaNazivFormated>
  <DomainObject.Predmet.ProtustrankaNazivFormatedOIB>
    <izvorni_sadrzaj>PARAT FINALE za trgovinu i građevinarstvo, društvo s ograničenom odgovornošću, OIB 45365819377</izvorni_sadrzaj>
    <derivirana_varijabla naziv="DomainObject.Predmet.ProtustrankaNazivFormatedOIB_1">PARAT FINALE za trgovinu i građevinarstvo, društvo s ograničenom odgovornošću, OIB 45365819377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149897.49</izvorni_sadrzaj>
    <derivirana_varijabla naziv="DomainObject.Predmet.TrenutnaVrijednost_1">149897.49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PARAT FINALE za trgovinu i građevinarstvo, društvo s ograničenom odgovornošću</item>
    </izvorni_sadrzaj>
    <derivirana_varijabla naziv="DomainObject.Predmet.ProtuStrankaListFormated_1">
      <item>PARAT FINALE za trgovinu i građevinarstvo, društvo s ograničenom odgovornošću</item>
    </derivirana_varijabla>
  </DomainObject.Predmet.ProtuStrankaListFormated>
  <DomainObject.Predmet.ProtuStrankaListFormatedOIB>
    <izvorni_sadrzaj>
      <item>PARAT FINALE za trgovinu i građevinarstvo, društvo s ograničenom odgovornošću, OIB 45365819377</item>
    </izvorni_sadrzaj>
    <derivirana_varijabla naziv="DomainObject.Predmet.ProtuStrankaListFormatedOIB_1">
      <item>PARAT FINALE za trgovinu i građevinarstvo, društvo s ograničenom odgovornošću, OIB 45365819377</item>
    </derivirana_varijabla>
  </DomainObject.Predmet.ProtuStrankaListFormatedOIB>
  <DomainObject.Predmet.ProtuStrankaListFormatedWithAdress>
    <izvorni_sadrzaj>
      <item>PARAT FINALE za trgovinu i građevinarstvo, društvo s ograničenom odgovornošću, Šibenska 31, 21000 Split</item>
    </izvorni_sadrzaj>
    <derivirana_varijabla naziv="DomainObject.Predmet.ProtuStrankaListFormatedWithAdress_1">
      <item>PARAT FINALE za trgovinu i građevinarstvo, društvo s ograničenom odgovornošću, Šibenska 31, 21000 Split</item>
    </derivirana_varijabla>
  </DomainObject.Predmet.ProtuStrankaListFormatedWithAdress>
  <DomainObject.Predmet.ProtuStrankaListFormatedWithAdressOIB>
    <izvorni_sadrzaj>
      <item>PARAT FINALE za trgovinu i građevinarstvo, društvo s ograničenom odgovornošću, OIB 45365819377, Šibenska 31, 21000 Split</item>
    </izvorni_sadrzaj>
    <derivirana_varijabla naziv="DomainObject.Predmet.ProtuStrankaListFormatedWithAdressOIB_1">
      <item>PARAT FINALE za trgovinu i građevinarstvo, društvo s ograničenom odgovornošću, OIB 45365819377, Šibenska 31, 21000 Split</item>
    </derivirana_varijabla>
  </DomainObject.Predmet.ProtuStrankaListFormatedWithAdressOIB>
  <DomainObject.Predmet.ProtuStrankaListNazivFormated>
    <izvorni_sadrzaj>
      <item>PARAT FINALE za trgovinu i građevinarstvo, društvo s ograničenom odgovornošću</item>
    </izvorni_sadrzaj>
    <derivirana_varijabla naziv="DomainObject.Predmet.ProtuStrankaListNazivFormated_1">
      <item>PARAT FINALE za trgovinu i građevinarstvo, društvo s ograničenom odgovornošću</item>
    </derivirana_varijabla>
  </DomainObject.Predmet.ProtuStrankaListNazivFormated>
  <DomainObject.Predmet.ProtuStrankaListNazivFormatedOIB>
    <izvorni_sadrzaj>
      <item>PARAT FINALE za trgovinu i građevinarstvo, društvo s ograničenom odgovornošću, OIB 45365819377</item>
    </izvorni_sadrzaj>
    <derivirana_varijabla naziv="DomainObject.Predmet.ProtuStrankaListNazivFormatedOIB_1">
      <item>PARAT FINALE za trgovinu i građevinarstvo, društvo s ograničenom odgovornošću, OIB 45365819377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PARAT FINALE za trgovinu i građevinarstvo, društvo s ograničenom odgovornošću</izvorni_sadrzaj>
    <derivirana_varijabla naziv="DomainObject.Predmet.ProtustrankaIDrugi_1">PARAT FINALE za trgovinu i građevinarstvo,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PARAT FINALE za trgovinu i građevinarstvo, društvo s ograničenom odgovornošću, OIB 45365819377, Šibenska 31, 21000 Split</izvorni_sadrzaj>
    <derivirana_varijabla naziv="DomainObject.Predmet.ProtustrankaIDrugiAdressOIB_1">PARAT FINALE za trgovinu i građevinarstvo, društvo s ograničenom odgovornošću, OIB 45365819377, Šibenska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PARAT FINALE za trgovinu i građevinarstvo, društvo s ograničenom odgovornošću</item>
      <item>FINANCIJSKA AGENCIJA, RC SPLIT</item>
    </izvorni_sadrzaj>
    <derivirana_varijabla naziv="DomainObject.Predmet.SudioniciListNaziv_1">
      <item>PARAT FINALE za trgovinu i građevinarstvo, društvo s ograničenom odgovornošću</item>
      <item>FINANCIJSKA AGENCIJA, RC SPLIT</item>
    </derivirana_varijabla>
  </DomainObject.Predmet.SudioniciListNaziv>
  <DomainObject.Predmet.SudioniciListAdressOIB>
    <izvorni_sadrzaj>
      <item>PARAT FINALE za trgovinu i građevinarstvo, društvo s ograničenom odgovornošću, OIB 45365819377, Šibenska 31,21000 Split</item>
      <item>FINANCIJSKA AGENCIJA, RC SPLIT, OIB 85821130368, Mažuranićevo šetalište 24 b,21000 Split</item>
    </izvorni_sadrzaj>
    <derivirana_varijabla naziv="DomainObject.Predmet.SudioniciListAdressOIB_1">
      <item>PARAT FINALE za trgovinu i građevinarstvo, društvo s ograničenom odgovornošću, OIB 45365819377, Šibenska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45365819377</item>
      <item>, OIB 85821130368</item>
    </izvorni_sadrzaj>
    <derivirana_varijabla naziv="DomainObject.Predmet.SudioniciListNazivOIB_1">
      <item>, OIB 45365819377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8586E-F410-46D6-8EEE-0D7F258C2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1806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2016-11-30T13:29:00Z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