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4539" w14:paraId="5cd4539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C4776D" w:rsidR="006C3CA4" w:rsidRPr="00C4776D">
      <w:pPr>
        <w:jc w:val="both"/>
      </w:pPr>
      <w:r w:rsidRPr="00E86B17">
        <w:tab/>
      </w:r>
      <w:r w:rsidRPr="00C4776D">
        <w:t xml:space="preserve">Trgovački sud u Pazinu, po stečajnom sucu </w:t>
      </w:r>
      <w:r w:rsidR="00381586" w:rsidRPr="00C4776D">
        <w:t>Damiru Rabaru</w:t>
      </w:r>
      <w:r w:rsidRPr="00C4776D">
        <w:t xml:space="preserve">, u stečajnom </w:t>
      </w:r>
      <w:r w:rsidR="001A1123" w:rsidRPr="00C4776D">
        <w:t xml:space="preserve">postupku nad stečajnim dužnikom </w:t>
      </w:r>
      <w:r w:rsidR="001517C1">
        <w:t>Stečajna masa iza CASTELLUM L.S. PARTNER d.o.o. u stečaju, Zagreb, Pavla Hatza 10, OIB: 04103056966</w:t>
      </w:r>
      <w:r w:rsidRPr="00C4776D">
        <w:t xml:space="preserve">, </w:t>
      </w:r>
      <w:r w:rsidR="006C3CA4" w:rsidRPr="00C4776D">
        <w:t xml:space="preserve">na ispitnom ročištu održanom dana </w:t>
      </w:r>
      <w:r w:rsidR="001517C1">
        <w:t>29. lipnja</w:t>
      </w:r>
      <w:r w:rsidR="00670BDD">
        <w:t xml:space="preserve"> 2018</w:t>
      </w:r>
      <w:r w:rsidR="006C3CA4" w:rsidRPr="00C4776D">
        <w:t>. godine</w:t>
      </w:r>
    </w:p>
    <w:p w:rsidRDefault="00F546B4" w:rsidP="00810B70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712213" w:rsidR="00712213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1517C1">
        <w:t>Stečajna masa iza CASTELLUM L.S. PARTNER d.o.o. u stečaju, Zagreb, Pavla Hatza 10, OIB: 04103056966</w:t>
      </w:r>
      <w:r w:rsidRPr="00E86B17">
        <w:t>, utvrđene su</w:t>
      </w:r>
      <w:r w:rsidR="00712213" w:rsidRPr="00E86B17">
        <w:t xml:space="preserve"> tražbine </w:t>
      </w:r>
      <w:r w:rsidR="00670BDD">
        <w:t>nižeg</w:t>
      </w:r>
      <w:r w:rsidR="00712213" w:rsidRPr="00E86B17">
        <w:t xml:space="preserve"> isplatnog reda:</w:t>
      </w:r>
    </w:p>
    <w:p w:rsidRDefault="00712213" w:rsidP="00A42DC4" w:rsidR="00712213" w:rsidRPr="00E86B17">
      <w:pPr>
        <w:ind w:firstLine="708"/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1517C1">
        <w:t xml:space="preserve">SUZANA BELA, (ranije Lujanac), Opatija, Ulica Maršala Tita 156/2, </w:t>
      </w:r>
      <w:r w:rsidR="001517C1" w:rsidRPr="006578BA">
        <w:rPr>
          <w:bCs/>
        </w:rPr>
        <w:t xml:space="preserve">OIB: </w:t>
      </w:r>
      <w:r w:rsidR="001517C1">
        <w:t>48149641158</w:t>
      </w:r>
      <w:r w:rsidR="00670BDD">
        <w:t xml:space="preserve">, </w:t>
      </w:r>
      <w:r w:rsidRPr="00E86B17">
        <w:t xml:space="preserve">u iznosu od </w:t>
      </w:r>
      <w:r w:rsidR="001517C1">
        <w:t xml:space="preserve">130.982,08 </w:t>
      </w:r>
      <w:r w:rsidRPr="00E86B17">
        <w:t>kn.</w:t>
      </w:r>
    </w:p>
    <w:p w:rsidRDefault="003F1D38" w:rsidP="00670BDD" w:rsidR="003F1D38" w:rsidRPr="00E86B17">
      <w:pPr>
        <w:ind w:firstLine="708"/>
        <w:jc w:val="both"/>
      </w:pPr>
      <w:r w:rsidRPr="00E86B17">
        <w:tab/>
      </w:r>
    </w:p>
    <w:p w:rsidRDefault="00F546B4" w:rsidP="00F546B4" w:rsidR="00F546B4" w:rsidRPr="00E86B17">
      <w:pPr>
        <w:ind w:left="360"/>
        <w:jc w:val="center"/>
      </w:pPr>
      <w:r w:rsidRPr="00E86B17"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F546B4" w:rsidR="00F546B4" w:rsidRPr="00E86B17">
      <w:pPr>
        <w:jc w:val="both"/>
      </w:pPr>
      <w:r w:rsidRPr="00E86B17">
        <w:tab/>
        <w:t xml:space="preserve">Na ispitnom ročištu održanom </w:t>
      </w:r>
      <w:r w:rsidR="001517C1">
        <w:t>29. lipnja</w:t>
      </w:r>
      <w:r w:rsidR="00670BDD">
        <w:t xml:space="preserve"> 2018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670BDD" w:rsidP="0021471C" w:rsidR="006415DB">
      <w:pPr>
        <w:jc w:val="both"/>
      </w:pPr>
      <w:r>
        <w:tab/>
        <w:t>Tražbin</w:t>
      </w:r>
      <w:r w:rsidR="001517C1">
        <w:t>a</w:t>
      </w:r>
      <w:r>
        <w:t xml:space="preserve"> niž</w:t>
      </w:r>
      <w:r w:rsidR="00111C0D" w:rsidRPr="00E86B17">
        <w:t>eg ispl</w:t>
      </w:r>
      <w:r w:rsidR="009D421D">
        <w:t>atnog reda označena</w:t>
      </w:r>
      <w:r w:rsidR="001517C1">
        <w:t xml:space="preserve"> u st. I. izreke ovog rješenja smatra</w:t>
      </w:r>
      <w:r w:rsidR="00111C0D" w:rsidRPr="00E86B17">
        <w:t xml:space="preserve"> se utvrđen</w:t>
      </w:r>
      <w:r w:rsidR="001517C1">
        <w:t>o</w:t>
      </w:r>
      <w:r w:rsidR="00111C0D" w:rsidRPr="00E86B17">
        <w:t xml:space="preserve">m, budući </w:t>
      </w:r>
      <w:r w:rsidR="001517C1">
        <w:t>ju</w:t>
      </w:r>
      <w:r w:rsidR="00111C0D" w:rsidRPr="00E86B17">
        <w:t xml:space="preserve"> je priznao stečajni upravitelj a nisu osporili vjer</w:t>
      </w:r>
      <w:r w:rsidR="001517C1">
        <w:t>ovnici (čl. 263. SZ-a). Tražbina</w:t>
      </w:r>
      <w:r w:rsidR="00111C0D" w:rsidRPr="00E86B17">
        <w:t xml:space="preserve"> vjerovnika koj</w:t>
      </w:r>
      <w:r w:rsidR="001517C1">
        <w:t>a</w:t>
      </w:r>
      <w:r w:rsidR="00111C0D" w:rsidRPr="00E86B17">
        <w:t xml:space="preserve"> </w:t>
      </w:r>
      <w:r w:rsidR="001517C1">
        <w:t>je</w:t>
      </w:r>
      <w:r w:rsidR="00111C0D" w:rsidRPr="00E86B17">
        <w:t xml:space="preserve"> priznat</w:t>
      </w:r>
      <w:r w:rsidR="001517C1">
        <w:t>a</w:t>
      </w:r>
      <w:r w:rsidR="00111C0D" w:rsidRPr="00E86B17">
        <w:t xml:space="preserve"> u cije</w:t>
      </w:r>
      <w:r w:rsidR="0021471C">
        <w:t>losti ni</w:t>
      </w:r>
      <w:r w:rsidR="001517C1">
        <w:t>je</w:t>
      </w:r>
      <w:r w:rsidR="0021471C">
        <w:t xml:space="preserve"> posebno obrazložen</w:t>
      </w:r>
      <w:r w:rsidR="001517C1">
        <w:t>a</w:t>
      </w:r>
      <w:r w:rsidR="0021471C">
        <w:t>.</w:t>
      </w:r>
    </w:p>
    <w:p w:rsidRDefault="004522F1" w:rsidP="004522F1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Pr="00E86B17">
        <w:t xml:space="preserve"> </w:t>
      </w:r>
      <w:r w:rsidR="001517C1">
        <w:t>29. lipnja</w:t>
      </w:r>
      <w:r w:rsidR="00670BDD">
        <w:t xml:space="preserve"> 2018</w:t>
      </w:r>
      <w:r w:rsidRPr="00E86B17">
        <w:t>.</w:t>
      </w: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F546B4" w:rsidR="00F546B4" w:rsidRPr="00E86B17">
      <w:pPr>
        <w:ind w:firstLine="708" w:left="4956"/>
        <w:jc w:val="center"/>
      </w:pPr>
      <w:r w:rsidRPr="00E86B17">
        <w:t xml:space="preserve">         </w:t>
      </w:r>
      <w:r w:rsidR="001517C1">
        <w:t xml:space="preserve"> </w:t>
      </w:r>
      <w:r w:rsidRPr="00E86B17">
        <w:t xml:space="preserve">  </w:t>
      </w:r>
      <w:r w:rsidR="00CF7408" w:rsidRPr="00E86B17">
        <w:t>Damir Rabar</w:t>
      </w:r>
      <w:r w:rsidR="005D5219">
        <w:t>, v.r.</w:t>
      </w: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ind w:firstLine="708" w:left="4956"/>
        <w:jc w:val="center"/>
      </w:pPr>
    </w:p>
    <w:p w:rsidRDefault="009D421D" w:rsidP="00F546B4" w:rsidR="009D421D">
      <w:pPr>
        <w:jc w:val="both"/>
      </w:pPr>
    </w:p>
    <w:p w:rsidRDefault="00F546B4" w:rsidP="00F546B4" w:rsidR="00F546B4" w:rsidRPr="00E86B17">
      <w:pPr>
        <w:jc w:val="both"/>
      </w:pPr>
      <w:r w:rsidRPr="00E86B17">
        <w:t>UPUTA O PRAVNOM LIJEKU:</w:t>
      </w:r>
    </w:p>
    <w:p w:rsidRDefault="00F546B4" w:rsidP="00F546B4" w:rsidR="00F546B4">
      <w:pPr>
        <w:ind w:firstLine="708"/>
        <w:jc w:val="both"/>
      </w:pPr>
      <w:r w:rsidRPr="00E86B17">
        <w:t xml:space="preserve">Protiv ovog rješenja pravo na žalbu ima stečajni upravitelj i svaki vjerovnik u dijelu koji se tiče njegove prijavljene tražbine i tražbine koju je osporio (čl. 265. st. 3. SZ-a). </w:t>
      </w:r>
    </w:p>
    <w:p w:rsidRDefault="00057630" w:rsidP="00057630" w:rsidR="00057630">
      <w:pPr>
        <w:ind w:firstLine="708"/>
        <w:jc w:val="both"/>
      </w:pPr>
      <w:r>
        <w:lastRenderedPageBreak/>
        <w:t xml:space="preserve">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6C3CA4" w:rsidP="00057630" w:rsidR="006C3CA4" w:rsidRPr="00E86B17">
      <w:pPr>
        <w:jc w:val="both"/>
      </w:pPr>
    </w:p>
    <w:p w:rsidRDefault="00F546B4" w:rsidP="00670BDD" w:rsidR="00040D27">
      <w:r w:rsidRPr="00E86B17">
        <w:t xml:space="preserve">DNA:  </w:t>
      </w:r>
    </w:p>
    <w:p w:rsidRDefault="00057630" w:rsidP="00057630" w:rsidR="00057630" w:rsidRPr="00057630">
      <w:r w:rsidRPr="00057630">
        <w:t>- e-oglasna ploča suda 8 dana (čl. 265. st. 2. SZ-a)</w:t>
      </w:r>
      <w:r>
        <w:t>.</w:t>
      </w:r>
    </w:p>
    <w:p w:rsidRDefault="006415DB" w:rsidP="006415DB" w:rsidR="006415DB" w:rsidRPr="00E86B17"/>
    <w:sectPr w:rsidSect="009D421D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71C" w:rsidP="00F546B4" w:rsidR="0021471C">
      <w:r>
        <w:separator/>
      </w:r>
    </w:p>
  </w:endnote>
  <w:endnote w:id="0" w:type="continuationSeparator">
    <w:p w:rsidRDefault="0021471C" w:rsidP="00F546B4" w:rsidR="00214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71C" w:rsidP="00F546B4" w:rsidR="0021471C">
      <w:r>
        <w:separator/>
      </w:r>
    </w:p>
  </w:footnote>
  <w:footnote w:id="0" w:type="continuationSeparator">
    <w:p w:rsidRDefault="0021471C" w:rsidP="00F546B4" w:rsidR="00214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B7471A" w:rsidR="002147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471C" w:rsidR="002147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B7471A" w:rsidR="002147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C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471C" w:rsidP="00B7471A" w:rsidR="0021471C">
    <w:pPr>
      <w:pStyle w:val="Zaglavlje"/>
    </w:pPr>
    <w:r>
      <w:tab/>
    </w:r>
    <w:r>
      <w:tab/>
    </w:r>
    <w:r w:rsidR="00670BDD" w:rsidRPr="00E86B17">
      <w:t>1 St-</w:t>
    </w:r>
    <w:r w:rsidR="001517C1">
      <w:t>1037</w:t>
    </w:r>
    <w:r w:rsidR="00670BDD" w:rsidRPr="00E86B17">
      <w:t>/16-</w:t>
    </w:r>
    <w:r w:rsidR="001517C1">
      <w:t>59</w:t>
    </w:r>
  </w:p>
  <w:p w:rsidRDefault="0021471C" w:rsidP="00B7471A" w:rsidR="0021471C">
    <w:pPr>
      <w:pStyle w:val="Zaglavlje"/>
    </w:pPr>
  </w:p>
  <w:p w:rsidRDefault="0021471C" w:rsidP="00B7471A" w:rsidR="0021471C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6C3CA4" w:rsidR="0021471C">
    <w:pPr>
      <w:pStyle w:val="Zaglavlje"/>
      <w:jc w:val="right"/>
    </w:pPr>
    <w:r>
      <w:tab/>
    </w:r>
    <w:r>
      <w:tab/>
    </w:r>
    <w:r w:rsidRPr="00E86B17">
      <w:t>1 St-</w:t>
    </w:r>
    <w:r w:rsidR="001517C1">
      <w:t>1037</w:t>
    </w:r>
    <w:r w:rsidRPr="00E86B17">
      <w:t>/16-</w:t>
    </w:r>
    <w:r w:rsidR="001517C1"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40D27"/>
    <w:rsid w:val="00057630"/>
    <w:rsid w:val="00073D79"/>
    <w:rsid w:val="000D10F8"/>
    <w:rsid w:val="000E3D66"/>
    <w:rsid w:val="00111C0D"/>
    <w:rsid w:val="00134F63"/>
    <w:rsid w:val="001517C1"/>
    <w:rsid w:val="00173548"/>
    <w:rsid w:val="00183306"/>
    <w:rsid w:val="001A1123"/>
    <w:rsid w:val="001A2CB0"/>
    <w:rsid w:val="0021471C"/>
    <w:rsid w:val="00246214"/>
    <w:rsid w:val="00256CA5"/>
    <w:rsid w:val="00264A9F"/>
    <w:rsid w:val="00285A1C"/>
    <w:rsid w:val="002C3D7A"/>
    <w:rsid w:val="00324213"/>
    <w:rsid w:val="00344CC3"/>
    <w:rsid w:val="003613FF"/>
    <w:rsid w:val="00381586"/>
    <w:rsid w:val="003C0A0A"/>
    <w:rsid w:val="003D419E"/>
    <w:rsid w:val="003F1D38"/>
    <w:rsid w:val="004522F1"/>
    <w:rsid w:val="00485BFC"/>
    <w:rsid w:val="004F0B82"/>
    <w:rsid w:val="00501B9C"/>
    <w:rsid w:val="005066D2"/>
    <w:rsid w:val="00507A60"/>
    <w:rsid w:val="00554328"/>
    <w:rsid w:val="005D5219"/>
    <w:rsid w:val="005D65B7"/>
    <w:rsid w:val="005E6174"/>
    <w:rsid w:val="00603386"/>
    <w:rsid w:val="00614304"/>
    <w:rsid w:val="00630075"/>
    <w:rsid w:val="006415DB"/>
    <w:rsid w:val="0066742A"/>
    <w:rsid w:val="00670BDD"/>
    <w:rsid w:val="006C3CA4"/>
    <w:rsid w:val="006F3547"/>
    <w:rsid w:val="00700D85"/>
    <w:rsid w:val="007075BA"/>
    <w:rsid w:val="00712213"/>
    <w:rsid w:val="0073144C"/>
    <w:rsid w:val="00771EC1"/>
    <w:rsid w:val="0078523D"/>
    <w:rsid w:val="008052C6"/>
    <w:rsid w:val="00810499"/>
    <w:rsid w:val="00810B70"/>
    <w:rsid w:val="008124A1"/>
    <w:rsid w:val="00812D34"/>
    <w:rsid w:val="00844C7C"/>
    <w:rsid w:val="008E4512"/>
    <w:rsid w:val="008F4870"/>
    <w:rsid w:val="008F5FDD"/>
    <w:rsid w:val="008F6B09"/>
    <w:rsid w:val="00910850"/>
    <w:rsid w:val="0091282E"/>
    <w:rsid w:val="009270BE"/>
    <w:rsid w:val="0094722D"/>
    <w:rsid w:val="009735AC"/>
    <w:rsid w:val="00975633"/>
    <w:rsid w:val="00985388"/>
    <w:rsid w:val="009903F5"/>
    <w:rsid w:val="009A1D74"/>
    <w:rsid w:val="009D421D"/>
    <w:rsid w:val="00A05DB7"/>
    <w:rsid w:val="00A20B44"/>
    <w:rsid w:val="00A42DC4"/>
    <w:rsid w:val="00AC238F"/>
    <w:rsid w:val="00AD219A"/>
    <w:rsid w:val="00AE4298"/>
    <w:rsid w:val="00B34C9E"/>
    <w:rsid w:val="00B40BF2"/>
    <w:rsid w:val="00B7471A"/>
    <w:rsid w:val="00BC4CE5"/>
    <w:rsid w:val="00C4776D"/>
    <w:rsid w:val="00C51FE1"/>
    <w:rsid w:val="00C72755"/>
    <w:rsid w:val="00C77D96"/>
    <w:rsid w:val="00CE5B5E"/>
    <w:rsid w:val="00CF7408"/>
    <w:rsid w:val="00D43FE1"/>
    <w:rsid w:val="00D46EA0"/>
    <w:rsid w:val="00D83900"/>
    <w:rsid w:val="00DA3640"/>
    <w:rsid w:val="00DB7F37"/>
    <w:rsid w:val="00DD2075"/>
    <w:rsid w:val="00DD7258"/>
    <w:rsid w:val="00DE5B2B"/>
    <w:rsid w:val="00DF1005"/>
    <w:rsid w:val="00E17FF3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</izvorni_sadrzaj>
    <derivirana_varijabla naziv="DomainObject.Predmet.PrimjedbaSuca_1">OD 04.06.2018. U PISARNICU SE ŠALJE
SAMO ZADNJI SVEŽANJ SPISA</derivirana_varijabla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zastupane po punomoćniku odvj. JASMINKA HODŽIĆ</izvorni_sadrzaj>
    <derivirana_varijabla naziv="DomainObject.Predmet.StrankaFormated_1">  SUZANA BELA, OPATIJA zastupane po punomoćniku odvj. JASMINKA HODŽIĆ</derivirana_varijabla>
  </DomainObject.Predmet.StrankaFormated>
  <DomainObject.Predmet.StrankaFormatedOIB>
    <izvorni_sadrzaj>  SUZANA BELA, OPATIJA, OIB 48149641158 zastupane po punomoćniku odvj. JASMINKA HODŽIĆ</izvorni_sadrzaj>
    <derivirana_varijabla naziv="DomainObject.Predmet.StrankaFormatedOIB_1">  SUZANA BELA, OPATIJA, OIB 48149641158 zastupane po punomoćniku odvj. JASMINKA HODŽIĆ</derivirana_varijabla>
  </DomainObject.Predmet.StrankaFormatedOIB>
  <DomainObject.Predmet.StrankaFormatedWithAdress>
    <izvorni_sadrzaj> SUZANA BELA, OPATIJA, Ulica Maršala Tita 1562, 51410 Opatija zastupane po punomoćniku odvj. JASMINKA HODŽIĆ</izvorni_sadrzaj>
    <derivirana_varijabla naziv="DomainObject.Predmet.StrankaFormatedWithAdress_1"> SUZANA BELA, OPATIJA, Ulica Maršala Tita 1562, 51410 Opatija zastupane po punomoćniku odvj. JASMINKA HODŽIĆ</derivirana_varijabla>
  </DomainObject.Predmet.StrankaFormatedWithAdress>
  <DomainObject.Predmet.StrankaFormatedWithAdressOIB>
    <izvorni_sadrzaj> SUZANA BELA, OPATIJA, OIB 48149641158, Ulica Maršala Tita 1562, 51410 Opatija zastupane po punomoćniku odvj. JASMINKA HODŽIĆ</izvorni_sadrzaj>
    <derivirana_varijabla naziv="DomainObject.Predmet.StrankaFormatedWithAdressOIB_1"> SUZANA BELA, OPATIJA, OIB 48149641158, Ulica Maršala Tita 1562, 51410 Opatija zastupane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zastupane po punomoćniku odvj. JASMINKA HODŽIĆ</item>
    </izvorni_sadrzaj>
    <derivirana_varijabla naziv="DomainObject.Predmet.StrankaListFormated_1">
      <item>SUZANA BELA, OPATIJA zastupane po punomoćniku odvj. JASMINKA HODŽIĆ</item>
    </derivirana_varijabla>
  </DomainObject.Predmet.StrankaListFormated>
  <DomainObject.Predmet.StrankaListFormatedOIB>
    <izvorni_sadrzaj>
      <item>SUZANA BELA, OPATIJA, OIB 48149641158 zastupane po punomoćniku odvj. JASMINKA HODŽIĆ</item>
    </izvorni_sadrzaj>
    <derivirana_varijabla naziv="DomainObject.Predmet.StrankaListFormatedOIB_1">
      <item>SUZANA BELA, OPATIJA, OIB 48149641158 zastupane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zastupane po punomoćniku odvj. JASMINKA HODŽIĆ</item>
    </izvorni_sadrzaj>
    <derivirana_varijabla naziv="DomainObject.Predmet.StrankaListFormatedWithAdress_1">
      <item>SUZANA BELA, OPATIJA, Ulica Maršala Tita 1562, 51410 Opatija zastupane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zastupane po punomoćniku odvj. JASMINKA HODŽIĆ</item>
    </izvorni_sadrzaj>
    <derivirana_varijabla naziv="DomainObject.Predmet.StrankaListFormatedWithAdressOIB_1">
      <item>SUZANA BELA, OPATIJA, OIB 48149641158, Ulica Maršala Tita 1562, 51410 Opatija zastupane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1554</properties:Characters>
  <properties:Lines>51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2018-06-29T10:21:00Z</dcterms:created>
  <dc:creator>Jasmina Matika</dc:creator>
  <cp:lastModifiedBy>Lorena Paris Aničić</cp:lastModifiedBy>
  <cp:lastPrinted>2018-06-29T10:41:00Z</cp:lastPrinted>
  <dcterms:modified xmlns:xsi="http://www.w3.org/2001/XMLSchema-instance" xsi:type="dcterms:W3CDTF">2018-06-29T10:44:00Z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(St-1037-16 - RJEŠENJE - UTVRĐENE I OSPORENE TRAŽBINE (niži isplatni redovi).docx)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