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2b76" w14:paraId="2192b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54B00">
        <w:t>4280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54B00" w:rsidR="00F54B0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54B00">
        <w:t xml:space="preserve">"HUMANITARNO DRUŠTVO SOLIDARNOST ZAREBAČKE </w:t>
      </w:r>
    </w:p>
    <w:p w:rsidRDefault="00F54B00" w:rsidP="00F54B00" w:rsidR="00E04B7F">
      <w:pPr>
        <w:ind w:firstLine="708"/>
        <w:jc w:val="both"/>
      </w:pPr>
      <w:r>
        <w:t xml:space="preserve">  ŽUPANIJE", Zaprešić, Nine Kinka 4, OIB: 15106260674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54B00">
        <w:t>32.882,44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F54B00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4A98"/>
    <w:rsid w:val="00AB60FD"/>
    <w:rsid w:val="00AC4528"/>
    <w:rsid w:val="00AD027A"/>
    <w:rsid w:val="00B42B46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St-4280/2015</izvorni_sadrzaj>
    <derivirana_varijabla naziv="DomainObject.Predmet.OznakaBroj_1">St-4280/2015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Humanitarno društvo Dolidarnost Zagrebačke županije zastupanog po punomoćniku Anđelko Končurat</izvorni_sadrzaj>
    <derivirana_varijabla naziv="DomainObject.Predmet.ProtustrankaFormated_1">  Humanitarno društvo Dolidarnost Zagrebačke županije zastupanog po punomoćniku Anđelko Končurat</derivirana_varijabla>
  </DomainObject.Predmet.ProtustrankaFormated>
  <DomainObject.Predmet.ProtustrankaFormatedOIB>
    <izvorni_sadrzaj>  Humanitarno društvo Dolidarnost Zagrebačke županije, OIB 15106260674 zastupanog po punomoćniku Anđelko Končurat</izvorni_sadrzaj>
    <derivirana_varijabla naziv="DomainObject.Predmet.ProtustrankaFormatedOIB_1">  Humanitarno društvo Dolidarnost Zagrebačke županije, OIB 15106260674 zastupanog po punomoćniku Anđelko Končurat</derivirana_varijabla>
  </DomainObject.Predmet.ProtustrankaFormatedOIB>
  <DomainObject.Predmet.ProtustrankaFormatedWithAdress>
    <izvorni_sadrzaj> Humanitarno društvo Dolidarnost Zagrebačke županije, Nine Kinka 4, 10290 Zaprešić zastupanog po punomoćniku Anđelko Končurat</izvorni_sadrzaj>
    <derivirana_varijabla naziv="DomainObject.Predmet.ProtustrankaFormatedWithAdress_1"> Humanitarno društvo Dolidarnost Zagrebačke županije, Nine Kinka 4, 10290 Zaprešić zastupanog po punomoćniku Anđelko Končurat</derivirana_varijabla>
  </DomainObject.Predmet.ProtustrankaFormatedWithAdress>
  <DomainObject.Predmet.ProtustrankaFormatedWithAdressOIB>
    <izvorni_sadrzaj> Humanitarno društvo Dolidarnost Zagrebačke županije, OIB 15106260674, Nine Kinka 4, 10290 Zaprešić zastupanog po punomoćniku Anđelko Končurat</izvorni_sadrzaj>
    <derivirana_varijabla naziv="DomainObject.Predmet.ProtustrankaFormatedWithAdressOIB_1"> Humanitarno društvo Dolidarnost Zagrebačke županije, OIB 15106260674, Nine Kinka 4, 10290 Zaprešić zastupanog po punomoćniku Anđelko Končurat</derivirana_varijabla>
  </DomainObject.Predmet.ProtustrankaFormatedWithAdressOIB>
  <DomainObject.Predmet.ProtustrankaWithAdress>
    <izvorni_sadrzaj>Humanitarno društvo Dolidarnost Zagrebačke županije Nine Kinka 4, 10290 Zaprešić</izvorni_sadrzaj>
    <derivirana_varijabla naziv="DomainObject.Predmet.ProtustrankaWithAdress_1">Humanitarno društvo Dolidarnost Zagrebačke županije Nine Kinka 4, 10290 Zaprešić</derivirana_varijabla>
  </DomainObject.Predmet.ProtustrankaWithAdress>
  <DomainObject.Predmet.ProtustrankaWithAdressOIB>
    <izvorni_sadrzaj>Humanitarno društvo Dolidarnost Zagrebačke županije, OIB 15106260674, Nine Kinka 4, 10290 Zaprešić</izvorni_sadrzaj>
    <derivirana_varijabla naziv="DomainObject.Predmet.ProtustrankaWithAdressOIB_1">Humanitarno društvo Dolidarnost Zagrebačke županije, OIB 15106260674, Nine Kinka 4, 10290 Zaprešić</derivirana_varijabla>
  </DomainObject.Predmet.ProtustrankaWithAdressOIB>
  <DomainObject.Predmet.ProtustrankaNazivFormated>
    <izvorni_sadrzaj>Humanitarno društvo Dolidarnost Zagrebačke županije</izvorni_sadrzaj>
    <derivirana_varijabla naziv="DomainObject.Predmet.ProtustrankaNazivFormated_1">Humanitarno društvo Dolidarnost Zagrebačke županije</derivirana_varijabla>
  </DomainObject.Predmet.ProtustrankaNazivFormated>
  <DomainObject.Predmet.ProtustrankaNazivFormatedOIB>
    <izvorni_sadrzaj>Humanitarno društvo Dolidarnost Zagrebačke županije, OIB 15106260674</izvorni_sadrzaj>
    <derivirana_varijabla naziv="DomainObject.Predmet.ProtustrankaNazivFormatedOIB_1">Humanitarno društvo Dolidarnost Zagrebačke županije, OIB 15106260674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Humanitarno društvo Dolidarnost Zagrebačke županije zastupanog po punomoćniku Anđelko Končurat</item>
    </izvorni_sadrzaj>
    <derivirana_varijabla naziv="DomainObject.Predmet.ProtuStrankaListFormated_1">
      <item>Humanitarno društvo Dolidarnost Zagrebačke županije zastupanog po punomoćniku Anđelko Končurat</item>
    </derivirana_varijabla>
  </DomainObject.Predmet.ProtuStrankaListFormated>
  <DomainObject.Predmet.ProtuStrankaListFormatedOIB>
    <izvorni_sadrzaj>
      <item>Humanitarno društvo Dolidarnost Zagrebačke županije, OIB 15106260674 zastupanog po punomoćniku Anđelko Končurat</item>
    </izvorni_sadrzaj>
    <derivirana_varijabla naziv="DomainObject.Predmet.ProtuStrankaListFormatedOIB_1">
      <item>Humanitarno društvo Dolidarnost Zagrebačke županije, OIB 15106260674 zastupanog po punomoćniku Anđelko Končurat</item>
    </derivirana_varijabla>
  </DomainObject.Predmet.ProtuStrankaListFormatedOIB>
  <DomainObject.Predmet.ProtuStrankaListFormatedWithAdress>
    <izvorni_sadrzaj>
      <item>Humanitarno društvo Dolidarnost Zagrebačke županije, Nine Kinka 4, 10290 Zaprešić zastupanog po punomoćniku Anđelko Končurat</item>
    </izvorni_sadrzaj>
    <derivirana_varijabla naziv="DomainObject.Predmet.ProtuStrankaListFormatedWithAdress_1">
      <item>Humanitarno društvo Dolidarnost Zagrebačke županije, Nine Kinka 4, 10290 Zaprešić zastupanog po punomoćniku Anđelko Končurat</item>
    </derivirana_varijabla>
  </DomainObject.Predmet.ProtuStrankaListFormatedWithAdress>
  <DomainObject.Predmet.ProtuStrankaListFormatedWithAdressOIB>
    <izvorni_sadrzaj>
      <item>Humanitarno društvo Dolidarnost Zagrebačke županije, OIB 15106260674, Nine Kinka 4, 10290 Zaprešić zastupanog po punomoćniku Anđelko Končurat</item>
    </izvorni_sadrzaj>
    <derivirana_varijabla naziv="DomainObject.Predmet.ProtuStrankaListFormatedWithAdressOIB_1">
      <item>Humanitarno društvo Dolidarnost Zagrebačke županije, OIB 15106260674, Nine Kinka 4, 10290 Zaprešić zastupanog po punomoćniku Anđelko Končurat</item>
    </derivirana_varijabla>
  </DomainObject.Predmet.ProtuStrankaListFormatedWithAdressOIB>
  <DomainObject.Predmet.ProtuStrankaListNazivFormated>
    <izvorni_sadrzaj>
      <item>Humanitarno društvo Dolidarnost Zagrebačke županije</item>
    </izvorni_sadrzaj>
    <derivirana_varijabla naziv="DomainObject.Predmet.ProtuStrankaListNazivFormated_1">
      <item>Humanitarno društvo Dolidarnost Zagrebačke županije</item>
    </derivirana_varijabla>
  </DomainObject.Predmet.ProtuStrankaListNazivFormated>
  <DomainObject.Predmet.ProtuStrankaListNazivFormatedOIB>
    <izvorni_sadrzaj>
      <item>Humanitarno društvo Dolidarnost Zagrebačke županije, OIB 15106260674</item>
    </izvorni_sadrzaj>
    <derivirana_varijabla naziv="DomainObject.Predmet.ProtuStrankaListNazivFormatedOIB_1">
      <item>Humanitarno društvo Dolidarnost Zagrebačke županije, OIB 15106260674</item>
    </derivirana_varijabla>
  </DomainObject.Predmet.ProtuStrankaListNazivFormatedOIB>
  <DomainObject.Predmet.OstaliListFormated>
    <izvorni_sadrzaj>
      <item>Anđelko Končurat punomoćnik sudionika u postupku Humanitarno društvo Dolidarnost Zagrebačke županije</item>
    </izvorni_sadrzaj>
    <derivirana_varijabla naziv="DomainObject.Predmet.OstaliListFormated_1">
      <item>Anđelko Končurat punomoćnik sudionika u postupku Humanitarno društvo Dolidarnost Zagrebačke županije</item>
    </derivirana_varijabla>
  </DomainObject.Predmet.OstaliListFormated>
  <DomainObject.Predmet.OstaliListFormatedOIB>
    <izvorni_sadrzaj>
      <item>Anđelko Končurat, OIB 35682286336 punomoćnik sudionika u postupku Humanitarno društvo Dolidarnost Zagrebačke županije</item>
    </izvorni_sadrzaj>
    <derivirana_varijabla naziv="DomainObject.Predmet.OstaliListFormatedOIB_1">
      <item>Anđelko Končurat, OIB 35682286336 punomoćnik sudionika u postupku Humanitarno društvo Dolidarnost Zagrebačke županije</item>
    </derivirana_varijabla>
  </DomainObject.Predmet.OstaliListFormatedOIB>
  <DomainObject.Predmet.OstaliListFormatedWithAdress>
    <izvorni_sadrzaj>
      <item>Anđelko Končurat, Ulica Maršala Tita 28, 10290 Zaprešić punomoćnik sudionika u postupku Humanitarno društvo Dolidarnost Zagrebačke županije</item>
    </izvorni_sadrzaj>
    <derivirana_varijabla naziv="DomainObject.Predmet.OstaliListFormatedWithAdress_1">
      <item>Anđelko Končurat, Ulica Maršala Tita 28, 10290 Zaprešić punomoćnik sudionika u postupku Humanitarno društvo Dolidarnost Zagrebačke županije</item>
    </derivirana_varijabla>
  </DomainObject.Predmet.OstaliListFormatedWithAdress>
  <DomainObject.Predmet.OstaliListFormatedWithAdressOIB>
    <izvorni_sadrzaj>
      <item>Anđelko Končurat, OIB 35682286336, Ulica Maršala Tita 28, 10290 Zaprešić punomoćnik sudionika u postupku Humanitarno društvo Dolidarnost Zagrebačke županije</item>
    </izvorni_sadrzaj>
    <derivirana_varijabla naziv="DomainObject.Predmet.OstaliListFormatedWithAdressOIB_1">
      <item>Anđelko Končurat, OIB 35682286336, Ulica Maršala Tita 28, 10290 Zaprešić punomoćnik sudionika u postupku Humanitarno društvo Dolidarnost Zagrebačke županije</item>
    </derivirana_varijabla>
  </DomainObject.Predmet.OstaliListFormatedWithAdressOIB>
  <DomainObject.Predmet.OstaliListNazivFormated>
    <izvorni_sadrzaj>
      <item>Anđelko Končurat</item>
    </izvorni_sadrzaj>
    <derivirana_varijabla naziv="DomainObject.Predmet.OstaliListNazivFormated_1">
      <item>Anđelko Končurat</item>
    </derivirana_varijabla>
  </DomainObject.Predmet.OstaliListNazivFormated>
  <DomainObject.Predmet.OstaliListNazivFormatedOIB>
    <izvorni_sadrzaj>
      <item>Anđelko Končurat, OIB 35682286336</item>
    </izvorni_sadrzaj>
    <derivirana_varijabla naziv="DomainObject.Predmet.OstaliListNazivFormatedOIB_1">
      <item>Anđelko Končurat, OIB 35682286336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Humanitarno društvo Dolidarnost Zagrebačke županije</izvorni_sadrzaj>
    <derivirana_varijabla naziv="DomainObject.Predmet.ProtustrankaIDrugi_1">Humanitarno društvo Dolidarnost Zagrebačke županije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Humanitarno društvo Dolidarnost Zagrebačke županije, OIB 15106260674, Nine Kinka 4, 10290 Zaprešić</izvorni_sadrzaj>
    <derivirana_varijabla naziv="DomainObject.Predmet.ProtustrankaIDrugiAdressOIB_1">Humanitarno društvo Dolidarnost Zagrebačke županije, OIB 15106260674, Nine Kinka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Humanitarno društvo Dolidarnost Zagrebačke županije</item>
      <item>FINA Regionalni centar Zagreb</item>
      <item>Anđelko Končurat</item>
    </izvorni_sadrzaj>
    <derivirana_varijabla naziv="DomainObject.Predmet.SudioniciListNaziv_1">
      <item>Humanitarno društvo Dolidarnost Zagrebačke županije</item>
      <item>FINA Regionalni centar Zagreb</item>
      <item>Anđelko Končurat</item>
    </derivirana_varijabla>
  </DomainObject.Predmet.SudioniciListNaziv>
  <DomainObject.Predmet.SudioniciListAdressOIB>
    <izvorni_sadrzaj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izvorni_sadrzaj>
    <derivirana_varijabla naziv="DomainObject.Predmet.SudioniciListAdressOIB_1"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15106260674</item>
      <item>, OIB 85821130368</item>
      <item>, OIB 35682286336</item>
    </izvorni_sadrzaj>
    <derivirana_varijabla naziv="DomainObject.Predmet.SudioniciListNazivOIB_1">
      <item>, OIB 15106260674</item>
      <item>, OIB 85821130368</item>
      <item>, OIB 35682286336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2016-01-20T12:15:00Z</dcterms:created>
  <dc:creator>ilukac</dc:creator>
  <cp:lastModifiedBy>Ksenija Nol</cp:lastModifiedBy>
  <cp:lastPrinted>2016-01-20T10:54:00Z</cp:lastPrinted>
  <dcterms:modified xmlns:xsi="http://www.w3.org/2001/XMLSchema-instance" xsi:type="dcterms:W3CDTF">2016-01-20T13:40:00Z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