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6256" w14:paraId="2f66256" w:rsidRDefault="00CD05A8" w:rsidP="00CD05A8" w:rsidR="00CD05A8">
      <w:pPr>
        <w:jc w:val="right"/>
        <w15:collapsed w:val="false"/>
      </w:pPr>
      <w:bookmarkStart w:name="_GoBack" w:id="0"/>
      <w:bookmarkEnd w:id="0"/>
      <w:r>
        <w:t>7 St-</w:t>
      </w:r>
      <w:r w:rsidR="0061356F">
        <w:t>2886</w:t>
      </w:r>
      <w:r>
        <w:t>/16-</w:t>
      </w:r>
      <w:r w:rsidR="0061356F">
        <w:t>19</w:t>
      </w:r>
    </w:p>
    <w:p w:rsidRDefault="00F51D38" w:rsidP="007379E9" w:rsidR="00007C85">
      <w:r>
        <w:t xml:space="preserve">            </w:t>
      </w:r>
      <w:r w:rsidR="003849C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4C5B77">
      <w:pPr>
        <w:jc w:val="center"/>
      </w:pPr>
      <w:r w:rsidRPr="004C5B77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6F02AC" w:rsidP="006F02AC" w:rsidR="006F02AC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povodom prijedloga </w:t>
      </w:r>
      <w:r>
        <w:t xml:space="preserve">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SITIS j.d.o.o. za ugostiteljstvo, Osijek, Zrmanjska 29, MBS: 030156215, OIB: 62107440672, dana 31. svibnja 2017. godine</w:t>
      </w:r>
    </w:p>
    <w:p w:rsidRDefault="0048591D" w:rsidP="00D71462" w:rsidR="0048591D" w:rsidRPr="00D71462">
      <w:pPr>
        <w:ind w:firstLine="708"/>
        <w:jc w:val="both"/>
        <w:rPr>
          <w:b/>
          <w:bCs/>
        </w:rPr>
      </w:pPr>
    </w:p>
    <w:p w:rsidRDefault="006A58C2" w:rsidP="002F2331" w:rsidR="00BB737A" w:rsidRPr="00BB737A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E37423" w:rsidP="00EC6FF6" w:rsidR="00EC6FF6" w:rsidRPr="004C5B77">
      <w:pPr>
        <w:jc w:val="center"/>
      </w:pPr>
      <w:r w:rsidRPr="004C5B77">
        <w:t>z a k l</w:t>
      </w:r>
      <w:r w:rsidR="00A6061E" w:rsidRPr="004C5B77">
        <w:t xml:space="preserve"> </w:t>
      </w:r>
      <w:r w:rsidRPr="004C5B77">
        <w:t xml:space="preserve">j u č i o </w:t>
      </w:r>
      <w:r w:rsidR="006C720F" w:rsidRPr="004C5B77">
        <w:t xml:space="preserve"> </w:t>
      </w:r>
      <w:r w:rsidR="00EC6FF6" w:rsidRPr="004C5B77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>
      <w:pPr>
        <w:jc w:val="both"/>
      </w:pPr>
    </w:p>
    <w:p w:rsidRDefault="00D47C0F" w:rsidP="00EC6FF6" w:rsidR="00D47C0F" w:rsidRPr="00BB737A">
      <w:pPr>
        <w:jc w:val="both"/>
      </w:pPr>
    </w:p>
    <w:p w:rsidRDefault="00D47C0F" w:rsidP="00D47C0F" w:rsidR="00D47C0F">
      <w:pPr>
        <w:ind w:firstLine="708"/>
        <w:jc w:val="both"/>
      </w:pPr>
      <w:r>
        <w:t xml:space="preserve">Nalaže se bivšem zakonskom zastupniku </w:t>
      </w:r>
      <w:r w:rsidR="006F02AC">
        <w:t>Zvonimiru Turkalj, OIB: 76061134410, Osijek, Vinkovačka cesta 9</w:t>
      </w:r>
      <w:r>
        <w:t xml:space="preserve"> da izvrši pregled, izlučivanje i pohranu arhivskog i </w:t>
      </w:r>
      <w:proofErr w:type="spellStart"/>
      <w:r>
        <w:t>registraturnog</w:t>
      </w:r>
      <w:proofErr w:type="spellEnd"/>
      <w:r>
        <w:t xml:space="preserve"> gradiva dužnika te</w:t>
      </w:r>
      <w:r w:rsidRPr="00D47C0F">
        <w:t xml:space="preserve"> da</w:t>
      </w:r>
      <w:r>
        <w:t xml:space="preserve"> o istom u roku od 15 dana dostavi dokaz u spis u skladu sa Zakonom o arhivskom gradivu i arhivama (NN 105/97).</w:t>
      </w:r>
    </w:p>
    <w:p w:rsidRDefault="007210B8" w:rsidP="00D47C0F" w:rsidR="007210B8">
      <w:pPr>
        <w:jc w:val="both"/>
      </w:pPr>
    </w:p>
    <w:p w:rsidRDefault="00FF0C17" w:rsidP="002B67A7" w:rsidR="00FF0C17" w:rsidRPr="00BB737A">
      <w:pPr>
        <w:ind w:hanging="720"/>
        <w:jc w:val="both"/>
      </w:pP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6F02AC">
        <w:t>31</w:t>
      </w:r>
      <w:r w:rsidR="00775201">
        <w:t>. svibnja 2017.</w:t>
      </w:r>
    </w:p>
    <w:p w:rsidRDefault="00BD5D09" w:rsidP="0025767C" w:rsidR="00BD5D09" w:rsidRPr="00BB737A"/>
    <w:p w:rsidRDefault="00BD5D09" w:rsidP="00BD5D09" w:rsidR="00BD5D09" w:rsidRPr="00BB737A">
      <w:pPr>
        <w:ind w:firstLine="708" w:left="4956"/>
      </w:pPr>
    </w:p>
    <w:p w:rsidRDefault="006A79A1" w:rsidP="006A79A1" w:rsidR="006A79A1" w:rsidRPr="00FC055E">
      <w:pPr>
        <w:ind w:firstLine="708" w:left="5664"/>
        <w:jc w:val="both"/>
      </w:pPr>
      <w:r>
        <w:t xml:space="preserve"> </w:t>
      </w:r>
      <w:r w:rsidRPr="00FC055E">
        <w:t>STEČAJNI SUDAC</w:t>
      </w:r>
    </w:p>
    <w:p w:rsidRDefault="006A79A1" w:rsidP="006A79A1" w:rsidR="006A79A1">
      <w:pPr>
        <w:ind w:left="4956"/>
        <w:jc w:val="center"/>
      </w:pPr>
      <w:r w:rsidRPr="00FC055E">
        <w:t xml:space="preserve">             mr. sc. Boris Vuković</w:t>
      </w:r>
    </w:p>
    <w:p w:rsidRDefault="00B97A0C" w:rsidP="006A79A1" w:rsidR="00B97A0C">
      <w:pPr>
        <w:ind w:left="4956"/>
        <w:jc w:val="center"/>
      </w:pPr>
    </w:p>
    <w:p w:rsidRDefault="00B97A0C" w:rsidP="006A79A1" w:rsidR="00B97A0C" w:rsidRPr="00FC055E">
      <w:pPr>
        <w:ind w:left="4956"/>
        <w:jc w:val="center"/>
      </w:pPr>
    </w:p>
    <w:p w:rsidRDefault="006A79A1" w:rsidP="006A79A1" w:rsidR="006A79A1" w:rsidRPr="00FC055E">
      <w:pPr>
        <w:jc w:val="both"/>
      </w:pPr>
    </w:p>
    <w:p w:rsidRDefault="006A79A1" w:rsidP="006A79A1" w:rsidR="006A79A1" w:rsidRPr="00FC055E">
      <w:pPr>
        <w:jc w:val="both"/>
      </w:pPr>
    </w:p>
    <w:p w:rsidRDefault="006A79A1" w:rsidP="006A79A1" w:rsidR="006A79A1">
      <w:pPr>
        <w:jc w:val="both"/>
      </w:pPr>
      <w:r w:rsidRPr="00FC055E">
        <w:t xml:space="preserve">Zapisničar: Danijela </w:t>
      </w:r>
      <w:proofErr w:type="spellStart"/>
      <w:r w:rsidRPr="00FC055E">
        <w:t>Špeletić</w:t>
      </w:r>
      <w:proofErr w:type="spellEnd"/>
      <w:r w:rsidRPr="00FC055E">
        <w:t xml:space="preserve">         </w:t>
      </w:r>
    </w:p>
    <w:p w:rsidRDefault="00B97A0C" w:rsidP="006A79A1" w:rsidR="00B97A0C" w:rsidRPr="00FC055E">
      <w:pPr>
        <w:jc w:val="both"/>
      </w:pPr>
    </w:p>
    <w:p w:rsidRDefault="00121687" w:rsidP="006A79A1" w:rsidR="00121687" w:rsidRPr="00BB737A">
      <w:pPr>
        <w:tabs>
          <w:tab w:pos="7380" w:val="center"/>
        </w:tabs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6A79A1" w:rsidP="00E93CCE" w:rsidR="00E93CCE">
      <w:pPr>
        <w:numPr>
          <w:ilvl w:val="0"/>
          <w:numId w:val="8"/>
        </w:numPr>
      </w:pPr>
      <w:r>
        <w:t xml:space="preserve">bivši </w:t>
      </w:r>
      <w:proofErr w:type="spellStart"/>
      <w:r w:rsidR="00BA01BF">
        <w:t>z.z</w:t>
      </w:r>
      <w:proofErr w:type="spellEnd"/>
      <w:r w:rsidR="00BA01BF">
        <w:t xml:space="preserve">. </w:t>
      </w:r>
      <w:r w:rsidR="00E24807" w:rsidRPr="00E24807">
        <w:t xml:space="preserve">dužnika </w:t>
      </w:r>
      <w:r w:rsidR="006F02AC">
        <w:t>Zvonimir Turkalj, Osijek, Vinkovačka cesta 9</w:t>
      </w:r>
    </w:p>
    <w:p w:rsidRDefault="006A79A1" w:rsidP="00E93CCE" w:rsidR="001C640B" w:rsidRPr="00BB737A">
      <w:pPr>
        <w:numPr>
          <w:ilvl w:val="0"/>
          <w:numId w:val="8"/>
        </w:numPr>
      </w:pPr>
      <w:r>
        <w:t xml:space="preserve">kal. </w:t>
      </w:r>
      <w:r w:rsidR="006F02AC">
        <w:t>16</w:t>
      </w:r>
      <w:r>
        <w:t>.6.2017.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583" w:rsidR="007F2583">
      <w:r>
        <w:separator/>
      </w:r>
    </w:p>
  </w:endnote>
  <w:endnote w:id="0" w:type="continuationSeparator">
    <w:p w:rsidRDefault="007F2583" w:rsidR="007F2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583" w:rsidR="007F2583">
      <w:r>
        <w:separator/>
      </w:r>
    </w:p>
  </w:footnote>
  <w:footnote w:id="0" w:type="continuationSeparator">
    <w:p w:rsidRDefault="007F2583" w:rsidR="007F2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17621"/>
    <w:rsid w:val="00020D95"/>
    <w:rsid w:val="00021983"/>
    <w:rsid w:val="00023422"/>
    <w:rsid w:val="0004359C"/>
    <w:rsid w:val="00072688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C1944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700A"/>
    <w:rsid w:val="00191CEC"/>
    <w:rsid w:val="0019297C"/>
    <w:rsid w:val="00194276"/>
    <w:rsid w:val="00195514"/>
    <w:rsid w:val="001A5B06"/>
    <w:rsid w:val="001B07E2"/>
    <w:rsid w:val="001B5AEB"/>
    <w:rsid w:val="001C4C9A"/>
    <w:rsid w:val="001C640B"/>
    <w:rsid w:val="001D031F"/>
    <w:rsid w:val="001D09F0"/>
    <w:rsid w:val="001D72F5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14ABA"/>
    <w:rsid w:val="00222ACD"/>
    <w:rsid w:val="00244D60"/>
    <w:rsid w:val="00247B96"/>
    <w:rsid w:val="0025767C"/>
    <w:rsid w:val="0026090A"/>
    <w:rsid w:val="0026372F"/>
    <w:rsid w:val="0026619A"/>
    <w:rsid w:val="0027010E"/>
    <w:rsid w:val="00294C74"/>
    <w:rsid w:val="00295DC9"/>
    <w:rsid w:val="002A0C6B"/>
    <w:rsid w:val="002B1F43"/>
    <w:rsid w:val="002B4347"/>
    <w:rsid w:val="002B67A7"/>
    <w:rsid w:val="002C7D71"/>
    <w:rsid w:val="002E6B77"/>
    <w:rsid w:val="002F2331"/>
    <w:rsid w:val="00304028"/>
    <w:rsid w:val="00304696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9C6"/>
    <w:rsid w:val="00391C27"/>
    <w:rsid w:val="003926DD"/>
    <w:rsid w:val="003945B9"/>
    <w:rsid w:val="003958DE"/>
    <w:rsid w:val="003A5BB5"/>
    <w:rsid w:val="003A7895"/>
    <w:rsid w:val="003B4AB8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8591D"/>
    <w:rsid w:val="00494101"/>
    <w:rsid w:val="00496825"/>
    <w:rsid w:val="00496A0D"/>
    <w:rsid w:val="00497EF1"/>
    <w:rsid w:val="004A0C28"/>
    <w:rsid w:val="004B7DDC"/>
    <w:rsid w:val="004C1DB5"/>
    <w:rsid w:val="004C5046"/>
    <w:rsid w:val="004C5B77"/>
    <w:rsid w:val="004D7828"/>
    <w:rsid w:val="004F4B31"/>
    <w:rsid w:val="00500364"/>
    <w:rsid w:val="005005BB"/>
    <w:rsid w:val="005204BA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0168"/>
    <w:rsid w:val="0061356F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A58C2"/>
    <w:rsid w:val="006A630E"/>
    <w:rsid w:val="006A79A1"/>
    <w:rsid w:val="006C3093"/>
    <w:rsid w:val="006C720F"/>
    <w:rsid w:val="006D410D"/>
    <w:rsid w:val="006E27CA"/>
    <w:rsid w:val="006E476B"/>
    <w:rsid w:val="006E5B68"/>
    <w:rsid w:val="006F02AC"/>
    <w:rsid w:val="006F2007"/>
    <w:rsid w:val="006F3605"/>
    <w:rsid w:val="006F4899"/>
    <w:rsid w:val="006F779E"/>
    <w:rsid w:val="007210B8"/>
    <w:rsid w:val="00723C33"/>
    <w:rsid w:val="00726120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F19AE"/>
    <w:rsid w:val="007F2583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97A0C"/>
    <w:rsid w:val="00BA01BF"/>
    <w:rsid w:val="00BA0C3A"/>
    <w:rsid w:val="00BA5696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3A70"/>
    <w:rsid w:val="00C015DC"/>
    <w:rsid w:val="00C0189A"/>
    <w:rsid w:val="00C01B18"/>
    <w:rsid w:val="00C2380B"/>
    <w:rsid w:val="00C3034F"/>
    <w:rsid w:val="00C353D4"/>
    <w:rsid w:val="00C36472"/>
    <w:rsid w:val="00C40E96"/>
    <w:rsid w:val="00C43BC0"/>
    <w:rsid w:val="00C520B8"/>
    <w:rsid w:val="00C600AB"/>
    <w:rsid w:val="00C62ED2"/>
    <w:rsid w:val="00C86CB9"/>
    <w:rsid w:val="00CA71A5"/>
    <w:rsid w:val="00CB3791"/>
    <w:rsid w:val="00CC30EC"/>
    <w:rsid w:val="00CD05A8"/>
    <w:rsid w:val="00CD23AD"/>
    <w:rsid w:val="00CE3A3E"/>
    <w:rsid w:val="00CE5DCE"/>
    <w:rsid w:val="00CF4CD3"/>
    <w:rsid w:val="00CF4FB3"/>
    <w:rsid w:val="00D031F5"/>
    <w:rsid w:val="00D032F2"/>
    <w:rsid w:val="00D06F17"/>
    <w:rsid w:val="00D10CB9"/>
    <w:rsid w:val="00D13AA3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5193"/>
    <w:rsid w:val="00E06CD0"/>
    <w:rsid w:val="00E11595"/>
    <w:rsid w:val="00E13E4C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2AE"/>
    <w:rsid w:val="00E6248E"/>
    <w:rsid w:val="00E6510A"/>
    <w:rsid w:val="00E90DD0"/>
    <w:rsid w:val="00E92B74"/>
    <w:rsid w:val="00E93CCE"/>
    <w:rsid w:val="00EA540E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F5637"/>
    <w:rsid w:val="00EF6FDF"/>
    <w:rsid w:val="00F11874"/>
    <w:rsid w:val="00F129D0"/>
    <w:rsid w:val="00F1595C"/>
    <w:rsid w:val="00F164D2"/>
    <w:rsid w:val="00F2011A"/>
    <w:rsid w:val="00F31196"/>
    <w:rsid w:val="00F34EBA"/>
    <w:rsid w:val="00F51D38"/>
    <w:rsid w:val="00F5239E"/>
    <w:rsid w:val="00F552BC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3046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3046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49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 zastupanog po punomoćniku Zvonimir Turkalj</izvorni_sadrzaj>
    <derivirana_varijabla naziv="DomainObject.Predmet.ProtustrankaFormated_1">  SITIS j.d.o.o. za ugostiteljstvo zastupanog po punomoćniku Zvonimir Turkalj</derivirana_varijabla>
  </DomainObject.Predmet.ProtustrankaFormated>
  <DomainObject.Predmet.ProtustrankaFormatedOIB>
    <izvorni_sadrzaj>  SITIS j.d.o.o. za ugostiteljstvo, OIB 62107440672 zastupanog po punomoćniku Zvonimir Turkalj</izvorni_sadrzaj>
    <derivirana_varijabla naziv="DomainObject.Predmet.ProtustrankaFormatedOIB_1">  SITIS j.d.o.o. za ugostiteljstvo, OIB 62107440672 zastupanog po punomoćniku Zvonimir Turkalj</derivirana_varijabla>
  </DomainObject.Predmet.ProtustrankaFormatedOIB>
  <DomainObject.Predmet.ProtustrankaFormatedWithAdress>
    <izvorni_sadrzaj> SITIS j.d.o.o. za ugostiteljstvo, Zrmanjska 29, 31000 Osijek zastupanog po punomoćniku Zvonimir Turkalj</izvorni_sadrzaj>
    <derivirana_varijabla naziv="DomainObject.Predmet.ProtustrankaFormatedWithAdress_1"> SITIS j.d.o.o. za ugostiteljstvo, Zrmanjska 29, 31000 Osijek zastupanog po punomoćniku Zvonimir Turkalj</derivirana_varijabla>
  </DomainObject.Predmet.ProtustrankaFormatedWithAdress>
  <DomainObject.Predmet.ProtustrankaFormatedWithAdressOIB>
    <izvorni_sadrzaj> SITIS j.d.o.o. za ugostiteljstvo, OIB 62107440672, Zrmanjska 29, 31000 Osijek zastupanog po punomoćniku Zvonimir Turkalj</izvorni_sadrzaj>
    <derivirana_varijabla naziv="DomainObject.Predmet.ProtustrankaFormatedWithAdressOIB_1"> SITIS j.d.o.o. za ugostiteljstvo, OIB 62107440672, Zrmanjska 29, 31000 Osijek zastupanog po punomoćniku Zvonimir Turkalj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 zastupanog po punomoćniku Zvonimir Turkalj</item>
    </izvorni_sadrzaj>
    <derivirana_varijabla naziv="DomainObject.Predmet.ProtuStrankaListFormated_1">
      <item>SITIS j.d.o.o. za ugostiteljstvo zastupanog po punomoćniku Zvonimir Turkalj</item>
    </derivirana_varijabla>
  </DomainObject.Predmet.ProtuStrankaListFormated>
  <DomainObject.Predmet.ProtuStrankaListFormatedOIB>
    <izvorni_sadrzaj>
      <item>SITIS j.d.o.o. za ugostiteljstvo, OIB 62107440672 zastupanog po punomoćniku Zvonimir Turkalj</item>
    </izvorni_sadrzaj>
    <derivirana_varijabla naziv="DomainObject.Predmet.ProtuStrankaListFormatedOIB_1">
      <item>SITIS j.d.o.o. za ugostiteljstvo, OIB 62107440672 zastupanog po punomoćniku Zvonimir Turkalj</item>
    </derivirana_varijabla>
  </DomainObject.Predmet.ProtuStrankaListFormatedOIB>
  <DomainObject.Predmet.ProtuStrankaListFormatedWithAdress>
    <izvorni_sadrzaj>
      <item>SITIS j.d.o.o. za ugostiteljstvo, Zrmanjska 29, 31000 Osijek zastupanog po punomoćniku Zvonimir Turkalj</item>
    </izvorni_sadrzaj>
    <derivirana_varijabla naziv="DomainObject.Predmet.ProtuStrankaListFormatedWithAdress_1">
      <item>SITIS j.d.o.o. za ugostiteljstvo, Zrmanjska 29, 31000 Osijek zastupanog po punomoćniku Zvonimir Turkalj</item>
    </derivirana_varijabla>
  </DomainObject.Predmet.ProtuStrankaListFormatedWithAdress>
  <DomainObject.Predmet.ProtuStrankaListFormatedWithAdressOIB>
    <izvorni_sadrzaj>
      <item>SITIS j.d.o.o. za ugostiteljstvo, OIB 62107440672, Zrmanjska 29, 31000 Osijek zastupanog po punomoćniku Zvonimir Turkalj</item>
    </izvorni_sadrzaj>
    <derivirana_varijabla naziv="DomainObject.Predmet.ProtuStrankaListFormatedWithAdressOIB_1">
      <item>SITIS j.d.o.o. za ugostiteljstvo, OIB 62107440672, Zrmanjska 29, 31000 Osijek zastupanog po punomoćniku Zvonimir Turkalj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>
      <item>Zvonimir Turkalj punomoćnik sudionika u postupku SITIS j.d.o.o. za ugostiteljstvo</item>
    </izvorni_sadrzaj>
    <derivirana_varijabla naziv="DomainObject.Predmet.OstaliListFormated_1">
      <item>Zvonimir Turkalj punomoćnik sudionika u postupku SITIS j.d.o.o. za ugostiteljstvo</item>
    </derivirana_varijabla>
  </DomainObject.Predmet.OstaliListFormated>
  <DomainObject.Predmet.OstaliListFormatedOIB>
    <izvorni_sadrzaj>
      <item>Zvonimir Turkalj, OIB 76061134410 punomoćnik sudionika u postupku SITIS j.d.o.o. za ugostiteljstvo</item>
    </izvorni_sadrzaj>
    <derivirana_varijabla naziv="DomainObject.Predmet.OstaliListFormatedOIB_1">
      <item>Zvonimir Turkalj, OIB 76061134410 punomoćnik sudionika u postupku SITIS j.d.o.o. za ugostiteljstvo</item>
    </derivirana_varijabla>
  </DomainObject.Predmet.OstaliListFormatedOIB>
  <DomainObject.Predmet.OstaliListFormatedWithAdress>
    <izvorni_sadrzaj>
      <item>Zvonimir Turkalj, Vinkovačka Cesta 9, 31000 Osijek punomoćnik sudionika u postupku SITIS j.d.o.o. za ugostiteljstvo</item>
    </izvorni_sadrzaj>
    <derivirana_varijabla naziv="DomainObject.Predmet.OstaliListFormatedWithAdress_1">
      <item>Zvonimir Turkalj, Vinkovačka Cesta 9, 31000 Osijek punomoćnik sudionika u postupku SITIS j.d.o.o. za ugostiteljstvo</item>
    </derivirana_varijabla>
  </DomainObject.Predmet.OstaliListFormatedWithAdress>
  <DomainObject.Predmet.OstaliListFormatedWithAdressOIB>
    <izvorni_sadrzaj>
      <item>Zvonimir Turkalj, OIB 76061134410, Vinkovačka Cesta 9, 31000 Osijek punomoćnik sudionika u postupku SITIS j.d.o.o. za ugostiteljstvo</item>
    </izvorni_sadrzaj>
    <derivirana_varijabla naziv="DomainObject.Predmet.OstaliListFormatedWithAdressOIB_1">
      <item>Zvonimir Turkalj, OIB 76061134410, Vinkovačka Cesta 9, 31000 Osijek punomoćnik sudionika u postupku SITIS j.d.o.o. za ugostiteljstvo</item>
    </derivirana_varijabla>
  </DomainObject.Predmet.OstaliListFormatedWithAdressOIB>
  <DomainObject.Predmet.OstaliListNazivFormated>
    <izvorni_sadrzaj>
      <item>Zvonimir Turkalj</item>
    </izvorni_sadrzaj>
    <derivirana_varijabla naziv="DomainObject.Predmet.OstaliListNazivFormated_1">
      <item>Zvonimir Turkalj</item>
    </derivirana_varijabla>
  </DomainObject.Predmet.OstaliListNazivFormated>
  <DomainObject.Predmet.OstaliListNazivFormatedOIB>
    <izvorni_sadrzaj>
      <item>Zvonimir Turkalj, OIB 76061134410</item>
    </izvorni_sadrzaj>
    <derivirana_varijabla naziv="DomainObject.Predmet.OstaliListNazivFormatedOIB_1">
      <item>Zvonimir Turkalj, OIB 76061134410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  <item>Zvonimir Turkalj</item>
    </izvorni_sadrzaj>
    <derivirana_varijabla naziv="DomainObject.Predmet.SudioniciListNaziv_1">
      <item>FINA RC OSIJEK</item>
      <item>SITIS j.d.o.o. za ugostiteljstvo</item>
      <item>Zvonimir Turkalj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  <item>Zvonimir Turkalj, OIB 76061134410, Vinkovačka Cesta 9,31000 Osijek</item>
    </izvorni_sadrzaj>
    <derivirana_varijabla naziv="DomainObject.Predmet.SudioniciListAdressOIB_1">
      <item>FINA RC OSIJEK, OIB 85821130368</item>
      <item>SITIS j.d.o.o. za ugostiteljstvo, OIB 62107440672, Zrmanjska 29,31000 Osijek</item>
      <item>Zvonimir Turkalj, OIB 76061134410, Vinkovačka Cesta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  <item>, OIB 76061134410</item>
    </izvorni_sadrzaj>
    <derivirana_varijabla naziv="DomainObject.Predmet.SudioniciListNazivOIB_1">
      <item>, OIB 85821130368</item>
      <item>, OIB 62107440672</item>
      <item>, OIB 76061134410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FF6AC-EE61-4778-92D2-97002C5AE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882</properties:Characters>
  <properties:Lines>57</properties:Lines>
  <properties:Paragraphs>16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2017-05-03T10:15:00Z</cp:lastPrinted>
  <dcterms:modified xmlns:xsi="http://www.w3.org/2001/XMLSchema-instance" xsi:type="dcterms:W3CDTF">2017-05-31T12:47:00Z</dcterms:modified>
  <cp:revision>72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