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2603" w14:paraId="4f92603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505482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505482" w:rsidR="0078281C" w:rsidRPr="00505482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>povodom prijedloga predlagatelja</w:t>
      </w:r>
      <w:r w:rsidR="002945CB">
        <w:t>-dužnika ANTEO d.o.o., Slime, Zadvarje, OIB:80918242886</w:t>
      </w:r>
      <w:r w:rsidR="00FA3128" w:rsidRPr="00FA3128">
        <w:t xml:space="preserve">, za </w:t>
      </w:r>
      <w:r w:rsidR="002945CB">
        <w:t>pokretanje</w:t>
      </w:r>
      <w:r w:rsidR="00967806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EF48E2">
        <w:t>PALIĆ STIL d.o.o., Mosećka 155, Split, OIB: 98503124051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05FFC">
        <w:rPr>
          <w:rFonts w:eastAsiaTheme="minorHAnsi"/>
          <w:lang w:eastAsia="en-US"/>
        </w:rPr>
        <w:t>10</w:t>
      </w:r>
      <w:r w:rsidR="004313CD">
        <w:rPr>
          <w:rFonts w:eastAsiaTheme="minorHAnsi"/>
          <w:lang w:eastAsia="en-US"/>
        </w:rPr>
        <w:t>. siječnja 2017</w:t>
      </w:r>
      <w:r w:rsidR="00505482">
        <w:rPr>
          <w:rFonts w:eastAsiaTheme="minorHAnsi"/>
          <w:lang w:eastAsia="en-US"/>
        </w:rPr>
        <w:t xml:space="preserve">. godine  </w:t>
      </w:r>
    </w:p>
    <w:p w:rsidRDefault="00EF227F" w:rsidP="00505482" w:rsidR="00505482" w:rsidRPr="00DE2B55">
      <w:pPr>
        <w:spacing w:after="200" w:before="200"/>
        <w:jc w:val="center"/>
      </w:pPr>
      <w:r w:rsidRPr="00DE2B55">
        <w:t xml:space="preserve">r i j e š i o  j e </w:t>
      </w:r>
    </w:p>
    <w:p w:rsidRDefault="002945CB" w:rsidP="00505482" w:rsidR="002945CB">
      <w:pPr>
        <w:ind w:firstLine="720" w:right="-2"/>
        <w:jc w:val="both"/>
      </w:pPr>
      <w:r>
        <w:t xml:space="preserve">Odbacuje se prijedlog za pokretanje stečajnog postupka nad dužnikom </w:t>
      </w:r>
      <w:r w:rsidR="00AA15D6">
        <w:t xml:space="preserve">PALIĆ STIL d.o.o., Mosećka 155, Split, OIB: 98503124051 </w:t>
      </w:r>
      <w:r>
        <w:t xml:space="preserve">od </w:t>
      </w:r>
      <w:r w:rsidR="00AA15D6">
        <w:t>05. veljače 2016</w:t>
      </w:r>
      <w:r w:rsidR="00505482">
        <w:t>. godine.</w:t>
      </w:r>
    </w:p>
    <w:p w:rsidRDefault="002945CB" w:rsidP="002945CB" w:rsidR="002945CB">
      <w:pPr>
        <w:jc w:val="both"/>
      </w:pPr>
    </w:p>
    <w:p w:rsidRDefault="00505482" w:rsidP="002945CB" w:rsidR="00505482">
      <w:pPr>
        <w:jc w:val="center"/>
      </w:pPr>
    </w:p>
    <w:p w:rsidRDefault="002945CB" w:rsidP="002945CB" w:rsidR="002945CB">
      <w:pPr>
        <w:jc w:val="center"/>
      </w:pPr>
      <w:r>
        <w:t>Obrazloženje</w:t>
      </w:r>
    </w:p>
    <w:p w:rsidRDefault="002945CB" w:rsidP="002945CB" w:rsidR="002945CB">
      <w:pPr>
        <w:jc w:val="center"/>
      </w:pPr>
    </w:p>
    <w:p w:rsidRDefault="002945CB" w:rsidP="00505482" w:rsidR="00AA15D6">
      <w:pPr>
        <w:jc w:val="both"/>
      </w:pPr>
      <w:r>
        <w:tab/>
        <w:t xml:space="preserve">Dana </w:t>
      </w:r>
      <w:r w:rsidR="00AA15D6">
        <w:t>05. veljače 2016</w:t>
      </w:r>
      <w:r>
        <w:t xml:space="preserve">. godine </w:t>
      </w:r>
      <w:r w:rsidR="00505482">
        <w:t xml:space="preserve">predlagatelj-dužnik </w:t>
      </w:r>
      <w:r w:rsidR="00AA15D6">
        <w:t>PALIĆ STIL d.o.o., Mosećka 155, Split, OIB: 98503124051 po zakonskom zastupniku Jeleni Palić iz Splita, Mosećka 155</w:t>
      </w:r>
      <w:r w:rsidR="00505482">
        <w:t xml:space="preserve"> podnio </w:t>
      </w:r>
      <w:r>
        <w:t>je ovom sudu prijedlog za pokretanje stečajnog postupka nad gore navedenom pravnom osobom, navodeći da je</w:t>
      </w:r>
      <w:r w:rsidR="00AA15D6">
        <w:t xml:space="preserve"> društvo blokirano. </w:t>
      </w:r>
    </w:p>
    <w:p w:rsidRDefault="00A43606" w:rsidP="00505482" w:rsidR="00A43606">
      <w:pPr>
        <w:jc w:val="both"/>
      </w:pPr>
    </w:p>
    <w:p w:rsidRDefault="002945CB" w:rsidP="002945CB" w:rsidR="00505482">
      <w:pPr>
        <w:jc w:val="both"/>
      </w:pPr>
      <w:r>
        <w:tab/>
        <w:t xml:space="preserve">Odredbom čl. 13 Stečajnog zakona (NN 71/15) propisana je obveza podnošenja podnesaka na propisanim obrascima. </w:t>
      </w:r>
    </w:p>
    <w:p w:rsidRDefault="00A43606" w:rsidP="002945CB" w:rsidR="00A43606">
      <w:pPr>
        <w:jc w:val="both"/>
      </w:pPr>
    </w:p>
    <w:p w:rsidRDefault="002945CB" w:rsidP="002945CB" w:rsidR="002945CB">
      <w:pPr>
        <w:jc w:val="both"/>
      </w:pPr>
      <w:r>
        <w:tab/>
        <w:t>Sadržaj i oblik obrazaca propisati će Pravilnikom ministar nadležan za poslove pravosuđa.</w:t>
      </w:r>
    </w:p>
    <w:p w:rsidRDefault="00505482" w:rsidP="002945CB" w:rsidR="00505482">
      <w:pPr>
        <w:jc w:val="both"/>
      </w:pPr>
    </w:p>
    <w:p w:rsidRDefault="002945CB" w:rsidP="002945CB" w:rsidR="002945CB">
      <w:pPr>
        <w:jc w:val="both"/>
      </w:pPr>
      <w:r>
        <w:tab/>
        <w:t>Ukoliko podnesak nije podnesen na propisanom obrascu, sud će ga odbaciti kao nedopušten.</w:t>
      </w:r>
    </w:p>
    <w:p w:rsidRDefault="00505482" w:rsidP="002945CB" w:rsidR="00505482">
      <w:pPr>
        <w:jc w:val="both"/>
      </w:pPr>
    </w:p>
    <w:p w:rsidRDefault="002945CB" w:rsidP="002945CB" w:rsidR="002945CB">
      <w:pPr>
        <w:jc w:val="both"/>
      </w:pPr>
      <w:r>
        <w:tab/>
        <w:t>Stupanjem n</w:t>
      </w:r>
      <w:r w:rsidR="00505482">
        <w:t xml:space="preserve">a snagu </w:t>
      </w:r>
      <w:r>
        <w:t>Stečajnog zakona (</w:t>
      </w:r>
      <w:r w:rsidR="00505482">
        <w:t>"Narodne novine" broj</w:t>
      </w:r>
      <w:r>
        <w:t xml:space="preserve"> 71/15), ministar nadležan za poslove pravosuđa donio je Pravilnik o sadržaju i obliku obrazaca na kojima se podnose podnesci u predstečajnom i stečajnom postupku. </w:t>
      </w:r>
    </w:p>
    <w:p w:rsidRDefault="00505482" w:rsidP="002945CB" w:rsidR="00505482">
      <w:pPr>
        <w:jc w:val="both"/>
      </w:pPr>
    </w:p>
    <w:p w:rsidRDefault="002945CB" w:rsidP="002945CB" w:rsidR="002945CB">
      <w:pPr>
        <w:ind w:firstLine="708"/>
        <w:jc w:val="both"/>
      </w:pPr>
      <w:r>
        <w:t xml:space="preserve">Pravilnik je objavljen u </w:t>
      </w:r>
      <w:r w:rsidR="00505482">
        <w:t>Narodnim novinama broj</w:t>
      </w:r>
      <w:r>
        <w:t xml:space="preserve"> 107/15 od </w:t>
      </w:r>
      <w:r w:rsidR="00505482">
        <w:t>0</w:t>
      </w:r>
      <w:r>
        <w:t>7. listopada 2015.</w:t>
      </w:r>
      <w:r w:rsidR="00505482">
        <w:t xml:space="preserve"> godine</w:t>
      </w:r>
      <w:r>
        <w:t xml:space="preserve"> i </w:t>
      </w:r>
      <w:r w:rsidR="00A43606">
        <w:t>stupio je na snagu dana 15. listopada 2015. go</w:t>
      </w:r>
      <w:r w:rsidR="00805FFC">
        <w:t>dine, a prijedlog je podnesen 05. veljače 2016</w:t>
      </w:r>
      <w:r w:rsidR="00A43606">
        <w:t xml:space="preserve">. godine. </w:t>
      </w:r>
    </w:p>
    <w:p w:rsidRDefault="00505482" w:rsidP="002945CB" w:rsidR="00505482">
      <w:pPr>
        <w:ind w:firstLine="708"/>
        <w:jc w:val="both"/>
      </w:pPr>
    </w:p>
    <w:p w:rsidRDefault="002945CB" w:rsidP="002945CB" w:rsidR="002945CB">
      <w:pPr>
        <w:ind w:firstLine="708"/>
        <w:jc w:val="both"/>
      </w:pPr>
      <w:r>
        <w:lastRenderedPageBreak/>
        <w:t>Ministarstvo pravosuđa osiguralo je dostupnost obrazaca na mrežnoj stranici e-oglasne ploče sudova, a kako je to propisano stavkom 3. čl. 13 Stečajnog zakona.</w:t>
      </w:r>
    </w:p>
    <w:p w:rsidRDefault="00505482" w:rsidP="002945CB" w:rsidR="00505482">
      <w:pPr>
        <w:ind w:firstLine="708"/>
        <w:jc w:val="both"/>
      </w:pPr>
    </w:p>
    <w:p w:rsidRDefault="002945CB" w:rsidP="002945CB" w:rsidR="002945CB">
      <w:pPr>
        <w:ind w:firstLine="708"/>
        <w:jc w:val="both"/>
      </w:pPr>
      <w:r>
        <w:t>Kako predlagatelj nije podnio podnesak na propisanom obrascu, iako su prethodno ispunjene sve zakonske pretpostavke za to, valjalo je prijedlog odbaciti  i riješiti kao u izreci.</w:t>
      </w:r>
    </w:p>
    <w:p w:rsidRDefault="00505482" w:rsidP="002945CB" w:rsidR="00505482">
      <w:pPr>
        <w:ind w:firstLine="708"/>
        <w:jc w:val="both"/>
      </w:pPr>
    </w:p>
    <w:p w:rsidRDefault="002945CB" w:rsidP="002945CB" w:rsidR="002945CB">
      <w:pPr>
        <w:jc w:val="center"/>
      </w:pPr>
    </w:p>
    <w:p w:rsidRDefault="00505482" w:rsidP="002945CB" w:rsidR="00505482">
      <w:pPr>
        <w:jc w:val="center"/>
      </w:pPr>
      <w:r>
        <w:t xml:space="preserve">U Splitu, </w:t>
      </w:r>
      <w:r w:rsidR="00805FFC">
        <w:t>10</w:t>
      </w:r>
      <w:r w:rsidR="004313CD">
        <w:t>. siječnja 2017</w:t>
      </w:r>
      <w:r>
        <w:t xml:space="preserve">. godine </w:t>
      </w:r>
    </w:p>
    <w:p w:rsidRDefault="00505482" w:rsidP="00A43606" w:rsidR="00505482"/>
    <w:p w:rsidRDefault="00505482" w:rsidP="00505482" w:rsidR="00505482">
      <w:pPr>
        <w:jc w:val="right"/>
      </w:pPr>
      <w:r>
        <w:t>SUDAC</w:t>
      </w:r>
    </w:p>
    <w:p w:rsidRDefault="00505482" w:rsidP="00505482" w:rsidR="00505482">
      <w:pPr>
        <w:jc w:val="right"/>
      </w:pPr>
    </w:p>
    <w:p w:rsidRDefault="00505482" w:rsidP="00505482" w:rsidR="00505482">
      <w:pPr>
        <w:jc w:val="right"/>
      </w:pPr>
    </w:p>
    <w:p w:rsidRDefault="00505482" w:rsidP="00505482" w:rsidR="00505482">
      <w:pPr>
        <w:jc w:val="right"/>
      </w:pPr>
      <w:r>
        <w:t xml:space="preserve">Katarina Mikulić </w:t>
      </w:r>
    </w:p>
    <w:p w:rsidRDefault="002945CB" w:rsidP="00505482" w:rsidR="002945CB">
      <w:pPr>
        <w:jc w:val="both"/>
        <w:rPr>
          <w:lang w:val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pl-PL"/>
        </w:rPr>
        <w:t xml:space="preserve"> </w:t>
      </w:r>
    </w:p>
    <w:p w:rsidRDefault="002945CB" w:rsidP="002945CB" w:rsidR="002945CB">
      <w:pPr>
        <w:jc w:val="both"/>
        <w:rPr>
          <w:lang w:val="pl-PL"/>
        </w:rPr>
      </w:pPr>
    </w:p>
    <w:p w:rsidRDefault="00505482" w:rsidP="00505482" w:rsidR="00505482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505482" w:rsidP="00505482" w:rsidR="00505482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505482" w:rsidP="00505482" w:rsidR="00505482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505482" w:rsidP="00505482" w:rsidR="00505482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614A4">
        <w:t xml:space="preserve">predlagatelj-dužnik </w:t>
      </w:r>
    </w:p>
    <w:p w:rsidRDefault="00505482" w:rsidP="00505482" w:rsidR="00505482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505482" w:rsidP="00505482" w:rsidR="00505482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505482" w:rsidP="00505482" w:rsidR="00505482">
      <w:pPr>
        <w:ind w:firstLine="708"/>
        <w:jc w:val="both"/>
      </w:pPr>
    </w:p>
    <w:p w:rsidRDefault="002945CB" w:rsidP="002945CB" w:rsidR="002945CB">
      <w:pPr>
        <w:jc w:val="both"/>
      </w:pPr>
    </w:p>
    <w:p w:rsidRDefault="002945CB" w:rsidP="002945CB" w:rsidR="002945CB">
      <w:pPr>
        <w:jc w:val="both"/>
      </w:pPr>
      <w:r>
        <w:t xml:space="preserve"> </w:t>
      </w:r>
    </w:p>
    <w:p w:rsidRDefault="002945CB" w:rsidP="002945CB" w:rsidR="002945CB"/>
    <w:p w:rsidRDefault="002945CB" w:rsidP="002945CB" w:rsidR="002945CB"/>
    <w:p w:rsidRDefault="002945CB" w:rsidP="002945CB" w:rsidR="002945CB">
      <w:pPr>
        <w:rPr>
          <w:rFonts w:hAnsi="Verdana" w:ascii="Verdana"/>
          <w:sz w:val="22"/>
        </w:rPr>
      </w:pPr>
    </w:p>
    <w:p w:rsidRDefault="00CA5C34" w:rsidP="002945CB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6FE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EF48E2">
      <w:t>382/2016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EF48E2">
      <w:t>382/2016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945C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13CD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05482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05FFC"/>
    <w:rsid w:val="00811CA0"/>
    <w:rsid w:val="0081370F"/>
    <w:rsid w:val="008363DF"/>
    <w:rsid w:val="00837BAF"/>
    <w:rsid w:val="00851B35"/>
    <w:rsid w:val="00855A39"/>
    <w:rsid w:val="00856303"/>
    <w:rsid w:val="008614A4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3606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A15D6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636FE"/>
    <w:rsid w:val="00EB6CC8"/>
    <w:rsid w:val="00ED376C"/>
    <w:rsid w:val="00EF227F"/>
    <w:rsid w:val="00EF48E2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7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PALIĆ STIL za trgovinu i usluge, društvo s ograničenom odgovornošću</izvorni_sadrzaj>
    <derivirana_varijabla naziv="DomainObject.Predmet.StrankaFormated_1">  PALIĆ STIL za trgovinu i usluge, društvo s ograničenom odgovornošću</derivirana_varijabla>
  </DomainObject.Predmet.StrankaFormated>
  <DomainObject.Predmet.StrankaFormatedOIB>
    <izvorni_sadrzaj>  PALIĆ STIL za trgovinu i usluge, društvo s ograničenom odgovornošću, OIB 98503124051</izvorni_sadrzaj>
    <derivirana_varijabla naziv="DomainObject.Predmet.StrankaFormatedOIB_1">  PALIĆ STIL za trgovinu i usluge, društvo s ograničenom odgovornošću, OIB 98503124051</derivirana_varijabla>
  </DomainObject.Predmet.StrankaFormatedOIB>
  <DomainObject.Predmet.StrankaFormatedWithAdress>
    <izvorni_sadrzaj> PALIĆ STIL za trgovinu i usluge, društvo s ograničenom odgovornošću, Mosećka 155, 21000 Split</izvorni_sadrzaj>
    <derivirana_varijabla naziv="DomainObject.Predmet.StrankaFormatedWithAdress_1"> PALIĆ STIL za trgovinu i usluge, društvo s ograničenom odgovornošću, Mosećka 155, 21000 Split</derivirana_varijabla>
  </DomainObject.Predmet.StrankaFormatedWithAdress>
  <DomainObject.Predmet.StrankaFormatedWithAdressOIB>
    <izvorni_sadrzaj> PALIĆ STIL za trgovinu i usluge, društvo s ograničenom odgovornošću, OIB 98503124051, Mosećka 155, 21000 Split</izvorni_sadrzaj>
    <derivirana_varijabla naziv="DomainObject.Predmet.StrankaFormatedWithAdressOIB_1"> PALIĆ STIL za trgovinu i usluge, društvo s ograničenom odgovornošću, OIB 98503124051, Mosećka 155, 21000 Split</derivirana_varijabla>
  </DomainObject.Predmet.StrankaFormatedWithAdressOIB>
  <DomainObject.Predmet.StrankaWithAdress>
    <izvorni_sadrzaj>PALIĆ STIL za trgovinu i usluge, društvo s ograničenom odgovornošću Mosećka 155,21000 Split</izvorni_sadrzaj>
    <derivirana_varijabla naziv="DomainObject.Predmet.StrankaWithAdress_1">PALIĆ STIL za trgovinu i usluge, društvo s ograničenom odgovornošću Mosećka 155,21000 Split</derivirana_varijabla>
  </DomainObject.Predmet.StrankaWithAdress>
  <DomainObject.Predmet.StrankaWithAdressOIB>
    <izvorni_sadrzaj>PALIĆ STIL za trgovinu i usluge, društvo s ograničenom odgovornošću, OIB 98503124051, Mosećka 155,21000 Split</izvorni_sadrzaj>
    <derivirana_varijabla naziv="DomainObject.Predmet.StrankaWithAdressOIB_1">PALIĆ STIL za trgovinu i usluge, društvo s ograničenom odgovornošću, OIB 98503124051, Mosećka 155,21000 Split</derivirana_varijabla>
  </DomainObject.Predmet.StrankaWithAdressOIB>
  <DomainObject.Predmet.StrankaNazivFormated>
    <izvorni_sadrzaj>PALIĆ STIL za trgovinu i usluge, društvo s ograničenom odgovornošću</izvorni_sadrzaj>
    <derivirana_varijabla naziv="DomainObject.Predmet.StrankaNazivFormated_1">PALIĆ STIL za trgovinu i usluge, društvo s ograničenom odgovornošću</derivirana_varijabla>
  </DomainObject.Predmet.StrankaNazivFormated>
  <DomainObject.Predmet.StrankaNazivFormatedOIB>
    <izvorni_sadrzaj>PALIĆ STIL za trgovinu i usluge, društvo s ograničenom odgovornošću, OIB 98503124051</izvorni_sadrzaj>
    <derivirana_varijabla naziv="DomainObject.Predmet.StrankaNazivFormatedOIB_1">PALIĆ STIL za trgovinu i usluge, društvo s ograničenom odgovornošću, OIB 98503124051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PALIĆ STIL za trgovinu i usluge, društvo s ograničenom odgovornošću</item>
    </izvorni_sadrzaj>
    <derivirana_varijabla naziv="DomainObject.Predmet.StrankaListFormated_1">
      <item>PALIĆ STIL za trgovinu i usluge, društvo s ograničenom odgovornošću</item>
    </derivirana_varijabla>
  </DomainObject.Predmet.StrankaListFormated>
  <DomainObject.Predmet.StrankaListFormatedOIB>
    <izvorni_sadrzaj>
      <item>PALIĆ STIL za trgovinu i usluge, društvo s ograničenom odgovornošću, OIB 98503124051</item>
    </izvorni_sadrzaj>
    <derivirana_varijabla naziv="DomainObject.Predmet.StrankaListFormatedOIB_1">
      <item>PALIĆ STIL za trgovinu i usluge, društvo s ograničenom odgovornošću, OIB 98503124051</item>
    </derivirana_varijabla>
  </DomainObject.Predmet.StrankaListFormatedOIB>
  <DomainObject.Predmet.StrankaListFormatedWithAdress>
    <izvorni_sadrzaj>
      <item>PALIĆ STIL za trgovinu i usluge, društvo s ograničenom odgovornošću, Mosećka 155, 21000 Split</item>
    </izvorni_sadrzaj>
    <derivirana_varijabla naziv="DomainObject.Predmet.StrankaListFormatedWithAdress_1">
      <item>PALIĆ STIL za trgovinu i usluge, društvo s ograničenom odgovornošću, Mosećka 155, 21000 Split</item>
    </derivirana_varijabla>
  </DomainObject.Predmet.StrankaListFormatedWithAdress>
  <DomainObject.Predmet.StrankaListFormatedWithAdressOIB>
    <izvorni_sadrzaj>
      <item>PALIĆ STIL za trgovinu i usluge, društvo s ograničenom odgovornošću, OIB 98503124051, Mosećka 155, 21000 Split</item>
    </izvorni_sadrzaj>
    <derivirana_varijabla naziv="DomainObject.Predmet.StrankaListFormatedWithAdressOIB_1">
      <item>PALIĆ STIL za trgovinu i usluge, društvo s ograničenom odgovornošću, OIB 98503124051, Mosećka 155, 21000 Split</item>
    </derivirana_varijabla>
  </DomainObject.Predmet.StrankaListFormatedWithAdressOIB>
  <DomainObject.Predmet.StrankaListNazivFormated>
    <izvorni_sadrzaj>
      <item>PALIĆ STIL za trgovinu i usluge, društvo s ograničenom odgovornošću</item>
    </izvorni_sadrzaj>
    <derivirana_varijabla naziv="DomainObject.Predmet.StrankaListNazivFormated_1">
      <item>PALIĆ STIL za trgovinu i usluge, društvo s ograničenom odgovornošću</item>
    </derivirana_varijabla>
  </DomainObject.Predmet.StrankaListNazivFormated>
  <DomainObject.Predmet.StrankaListNazivFormatedOIB>
    <izvorni_sadrzaj>
      <item>PALIĆ STIL za trgovinu i usluge, društvo s ograničenom odgovornošću, OIB 98503124051</item>
    </izvorni_sadrzaj>
    <derivirana_varijabla naziv="DomainObject.Predmet.StrankaListNazivFormatedOIB_1">
      <item>PALIĆ STIL za trgovinu i usluge, društvo s ograničenom odgovornošću, OIB 98503124051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PALIĆ STIL za trgovinu i usluge, društvo s ograničenom odgovornošću</izvorni_sadrzaj>
    <derivirana_varijabla naziv="DomainObject.Predmet.StrankaIDrugi_1">PALIĆ STIL za trgovinu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PALIĆ STIL za trgovinu i usluge, društvo s ograničenom odgovornošću, OIB 98503124051, Mosećka 155, 21000 Split</izvorni_sadrzaj>
    <derivirana_varijabla naziv="DomainObject.Predmet.StrankaIDrugiAdressOIB_1">PALIĆ STIL za trgovinu i usluge, društvo s ograničenom odgovornošću, OIB 98503124051, Mosećka 155,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PALIĆ STIL za trgovinu i usluge, društvo s ograničenom odgovornošću</item>
    </izvorni_sadrzaj>
    <derivirana_varijabla naziv="DomainObject.Predmet.SudioniciListNaziv_1">
      <item>PALIĆ STIL za trgovinu i usluge, društvo s ograničenom odgovornošću</item>
    </derivirana_varijabla>
  </DomainObject.Predmet.SudioniciListNaziv>
  <DomainObject.Predmet.SudioniciListAdressOIB>
    <izvorni_sadrzaj>
      <item>PALIĆ STIL za trgovinu i usluge, društvo s ograničenom odgovornošću, OIB 98503124051, Mosećka 155,21000 Split</item>
    </izvorni_sadrzaj>
    <derivirana_varijabla naziv="DomainObject.Predmet.SudioniciListAdressOIB_1">
      <item>PALIĆ STIL za trgovinu i usluge, društvo s ograničenom odgovornošću, OIB 98503124051, Mosećka 155,21000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98503124051</item>
    </izvorni_sadrzaj>
    <derivirana_varijabla naziv="DomainObject.Predmet.SudioniciListNazivOIB_1">
      <item>, OIB 98503124051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08F0F-209B-4768-B399-D83F4B1B8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1886</properties:Characters>
  <properties:Lines>69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2017-01-10T08:26:00Z</cp:lastPrinted>
  <dcterms:modified xmlns:xsi="http://www.w3.org/2001/XMLSchema-instance" xsi:type="dcterms:W3CDTF">2017-01-10T08:26:00Z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