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13ab" w14:paraId="62113ab" w:rsidRDefault="00AB31D5" w:rsidP="00910611" w:rsidR="00AB31D5" w:rsidRPr="00AB31D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B31D5">
        <w:rPr>
          <w:rFonts w:hAnsi="Times New Roman" w:ascii="Times New Roman"/>
          <w:b w:val="false"/>
          <w:noProof/>
        </w:rPr>
        <w:t xml:space="preserve">    </w:t>
      </w:r>
      <w:r w:rsidRPr="00AB31D5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31D5" w:rsidP="00910611" w:rsidR="00AB31D5" w:rsidRPr="00AB31D5">
      <w:pPr>
        <w:rPr>
          <w:rFonts w:hAnsi="Times New Roman" w:ascii="Times New Roman"/>
          <w:b w:val="false"/>
        </w:rPr>
      </w:pPr>
      <w:r w:rsidRPr="00AB31D5">
        <w:rPr>
          <w:rFonts w:eastAsia="MS Mincho" w:hAnsi="Times New Roman" w:ascii="Times New Roman"/>
          <w:b w:val="false"/>
        </w:rPr>
        <w:t xml:space="preserve">   REPUBLIKA HRVATSKA</w:t>
      </w:r>
    </w:p>
    <w:p w:rsidRDefault="00AB31D5" w:rsidP="00910611" w:rsidR="00AB31D5" w:rsidRPr="00AB31D5">
      <w:pPr>
        <w:rPr>
          <w:rFonts w:hAnsi="Times New Roman" w:ascii="Times New Roman"/>
          <w:b w:val="false"/>
        </w:rPr>
      </w:pPr>
      <w:r w:rsidRPr="00AB31D5">
        <w:rPr>
          <w:rFonts w:eastAsia="MS Mincho" w:hAnsi="Times New Roman" w:ascii="Times New Roman"/>
          <w:b w:val="false"/>
        </w:rPr>
        <w:t>TRGOVAČKI SUD U RIJECI</w:t>
      </w:r>
    </w:p>
    <w:p w:rsidRDefault="00AB31D5" w:rsidR="00AB31D5" w:rsidRPr="00AB31D5">
      <w:pPr>
        <w:rPr>
          <w:rFonts w:eastAsia="MS Mincho" w:hAnsi="Times New Roman" w:ascii="Times New Roman"/>
          <w:b w:val="false"/>
        </w:rPr>
      </w:pPr>
      <w:r w:rsidRPr="00AB31D5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AB31D5" w:rsidP="00910611" w:rsidR="00AB31D5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701857" w:rsidRPr="00701857">
        <w:rPr>
          <w:rFonts w:hAnsi="Times New Roman" w:ascii="Times New Roman"/>
        </w:rPr>
        <w:t>AIKIDO KLUB "RIJEKA", Rijeka, Šetalište XIII. Divizije 2, OIB 99616940935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55A0B">
        <w:rPr>
          <w:rFonts w:hAnsi="Times New Roman" w:ascii="Times New Roman"/>
          <w:b w:val="false"/>
        </w:rPr>
        <w:t>26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701857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701857" w:rsidRPr="00701857">
        <w:rPr>
          <w:rFonts w:hAnsi="Times New Roman" w:ascii="Times New Roman"/>
          <w:bCs/>
        </w:rPr>
        <w:t>AIKIDO KLUB "RIJEKA", Rijeka, Šetalište XIII. Divizije 2, OIB 99616940935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5A0B">
        <w:rPr>
          <w:rFonts w:hAnsi="Times New Roman" w:ascii="Times New Roman"/>
          <w:b w:val="false"/>
        </w:rPr>
        <w:t>26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F06B85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F06B85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251B1B" w:rsidR="00355A0B" w:rsidRPr="00251B1B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3057AA">
        <w:rPr>
          <w:rFonts w:hAnsi="Times New Roman" w:ascii="Times New Roman"/>
          <w:b w:val="false"/>
        </w:rPr>
        <w:t xml:space="preserve"> </w:t>
      </w:r>
      <w:r w:rsidR="00F06B85" w:rsidRPr="00F06B85">
        <w:rPr>
          <w:rFonts w:hAnsi="Times New Roman" w:ascii="Times New Roman"/>
          <w:b w:val="false"/>
        </w:rPr>
        <w:t>Jelenko Lehki iz Zagreba, Pavla Hatza 10, OIB 96068307857</w:t>
      </w:r>
      <w:r w:rsidR="00251B1B" w:rsidRPr="00251B1B">
        <w:rPr>
          <w:rFonts w:hAnsi="Times New Roman" w:ascii="Times New Roman"/>
          <w:b w:val="false"/>
        </w:rPr>
        <w:t xml:space="preserve">. </w:t>
      </w:r>
      <w:r w:rsidR="00355A0B" w:rsidRPr="00251B1B">
        <w:rPr>
          <w:rFonts w:hAnsi="Times New Roman" w:ascii="Times New Roman"/>
          <w:b w:val="false"/>
        </w:rPr>
        <w:t xml:space="preserve"> 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701857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01857" w:rsidRPr="00701857">
        <w:rPr>
          <w:rFonts w:hAnsi="Times New Roman" w:ascii="Times New Roman"/>
        </w:rPr>
        <w:t>AIKIDO KLUB "RIJEKA", Rijeka, Šetalište XIII. Divizije 2, OIB 99616940935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5199E">
        <w:rPr>
          <w:rFonts w:hAnsi="Times New Roman" w:ascii="Times New Roman"/>
          <w:b w:val="false"/>
        </w:rPr>
        <w:t>registra</w:t>
      </w:r>
      <w:r w:rsidR="00F06B85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251B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51B1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701857" w:rsidRPr="00701857">
        <w:rPr>
          <w:rFonts w:hAnsi="Times New Roman" w:ascii="Times New Roman"/>
          <w:b w:val="false"/>
        </w:rPr>
        <w:t>AIKIDO KLUB "RIJEKA", Rijeka, Šetalište XIII. Divizije 2, OIB 99616940935</w:t>
      </w:r>
      <w:r w:rsidR="00251B1B" w:rsidRPr="00251B1B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C42EF1">
        <w:rPr>
          <w:rFonts w:hAnsi="Times New Roman" w:ascii="Times New Roman"/>
          <w:b w:val="false"/>
        </w:rPr>
        <w:t>regist</w:t>
      </w:r>
      <w:r w:rsidR="00F06B85">
        <w:rPr>
          <w:rFonts w:hAnsi="Times New Roman" w:ascii="Times New Roman"/>
          <w:b w:val="false"/>
        </w:rPr>
        <w:t>a</w:t>
      </w:r>
      <w:r w:rsidR="00C42EF1">
        <w:rPr>
          <w:rFonts w:hAnsi="Times New Roman" w:ascii="Times New Roman"/>
          <w:b w:val="false"/>
        </w:rPr>
        <w:t>r</w:t>
      </w:r>
      <w:r w:rsidR="00F06B85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01857">
        <w:rPr>
          <w:rFonts w:hAnsi="Times New Roman" w:ascii="Times New Roman"/>
          <w:b w:val="false"/>
        </w:rPr>
        <w:t>26.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5A0B">
        <w:rPr>
          <w:rFonts w:hAnsi="Times New Roman" w:ascii="Times New Roman"/>
          <w:b w:val="false"/>
        </w:rPr>
        <w:t>26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0331DA" w:rsidR="00A114E7" w:rsidRPr="000331DA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01857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251B1B" w:rsidR="00BF11BE" w:rsidRPr="00251B1B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42EF1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F06B85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F06B85">
        <w:rPr>
          <w:rFonts w:hAnsi="Times New Roman" w:ascii="Times New Roman"/>
          <w:b w:val="false"/>
          <w:sz w:val="20"/>
          <w:szCs w:val="20"/>
        </w:rPr>
        <w:t xml:space="preserve"> Jelenko Lehki 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7018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251B1B">
        <w:rPr>
          <w:rFonts w:hAnsi="Times New Roman" w:ascii="Times New Roman"/>
          <w:b w:val="false"/>
          <w:sz w:val="20"/>
          <w:szCs w:val="20"/>
        </w:rPr>
        <w:t xml:space="preserve"> </w:t>
      </w:r>
      <w:r w:rsidR="00355A0B">
        <w:rPr>
          <w:rFonts w:hAnsi="Times New Roman" w:ascii="Times New Roman"/>
          <w:b w:val="false"/>
          <w:sz w:val="20"/>
          <w:szCs w:val="20"/>
        </w:rPr>
        <w:t xml:space="preserve"> </w:t>
      </w:r>
      <w:r w:rsidR="003502CE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411F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5A0B">
        <w:rPr>
          <w:rFonts w:hAnsi="Times New Roman" w:ascii="Times New Roman"/>
          <w:b w:val="false"/>
          <w:sz w:val="20"/>
          <w:szCs w:val="20"/>
        </w:rPr>
        <w:t>26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31D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01857">
      <w:rPr>
        <w:rFonts w:hAnsi="Times New Roman" w:ascii="Times New Roman"/>
      </w:rPr>
      <w:t>474</w:t>
    </w:r>
    <w:r w:rsidR="00C42EF1">
      <w:rPr>
        <w:rFonts w:hAnsi="Times New Roman" w:ascii="Times New Roman"/>
      </w:rPr>
      <w:t>/2015-</w:t>
    </w:r>
    <w:r w:rsidR="00BF11BE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331DA"/>
    <w:rsid w:val="000422F3"/>
    <w:rsid w:val="00042D66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54CF4"/>
    <w:rsid w:val="001E3AFA"/>
    <w:rsid w:val="0021570C"/>
    <w:rsid w:val="00230010"/>
    <w:rsid w:val="00251B1B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B32EC"/>
    <w:rsid w:val="003D0DDA"/>
    <w:rsid w:val="003F3CB6"/>
    <w:rsid w:val="00444B61"/>
    <w:rsid w:val="00497BFB"/>
    <w:rsid w:val="004B3D8D"/>
    <w:rsid w:val="004D01BB"/>
    <w:rsid w:val="004E6AD4"/>
    <w:rsid w:val="00514F48"/>
    <w:rsid w:val="00520B0A"/>
    <w:rsid w:val="005409DF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01857"/>
    <w:rsid w:val="00736740"/>
    <w:rsid w:val="0076240F"/>
    <w:rsid w:val="0078206E"/>
    <w:rsid w:val="007829B2"/>
    <w:rsid w:val="007B46A8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A114E7"/>
    <w:rsid w:val="00A1629D"/>
    <w:rsid w:val="00A50178"/>
    <w:rsid w:val="00A5199E"/>
    <w:rsid w:val="00A978AA"/>
    <w:rsid w:val="00AB2844"/>
    <w:rsid w:val="00AB31D5"/>
    <w:rsid w:val="00AD727D"/>
    <w:rsid w:val="00B34B1D"/>
    <w:rsid w:val="00B94AB0"/>
    <w:rsid w:val="00BD366E"/>
    <w:rsid w:val="00BF11BE"/>
    <w:rsid w:val="00C024CA"/>
    <w:rsid w:val="00C05689"/>
    <w:rsid w:val="00C0606D"/>
    <w:rsid w:val="00C16818"/>
    <w:rsid w:val="00C248F2"/>
    <w:rsid w:val="00C42EF1"/>
    <w:rsid w:val="00C4398D"/>
    <w:rsid w:val="00C5212E"/>
    <w:rsid w:val="00C7411F"/>
    <w:rsid w:val="00C84333"/>
    <w:rsid w:val="00C871ED"/>
    <w:rsid w:val="00D11147"/>
    <w:rsid w:val="00D2348B"/>
    <w:rsid w:val="00D27CBA"/>
    <w:rsid w:val="00D3340C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06B85"/>
    <w:rsid w:val="00F14F45"/>
    <w:rsid w:val="00F15E68"/>
    <w:rsid w:val="00F214AE"/>
    <w:rsid w:val="00F23213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3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1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1D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1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1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3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1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1D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1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1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AIKIDO KLUB RIJEKA  Rijeka</izvorni_sadrzaj>
    <derivirana_varijabla naziv="DomainObject.Predmet.ProtustrankaFormated_1">  AIKIDO KLUB RIJEKA  Rijeka</derivirana_varijabla>
  </DomainObject.Predmet.ProtustrankaFormated>
  <DomainObject.Predmet.ProtustrankaFormatedOIB>
    <izvorni_sadrzaj>  AIKIDO KLUB RIJEKA  Rijeka, OIB 99616940935</izvorni_sadrzaj>
    <derivirana_varijabla naziv="DomainObject.Predmet.ProtustrankaFormatedOIB_1">  AIKIDO KLUB RIJEKA  Rijeka, OIB 99616940935</derivirana_varijabla>
  </DomainObject.Predmet.ProtustrankaFormatedOIB>
  <DomainObject.Predmet.ProtustrankaFormatedWithAdress>
    <izvorni_sadrzaj> AIKIDO KLUB RIJEKA  Rijeka, Šetalište XIII. divizije 2, 51000 Rijeka</izvorni_sadrzaj>
    <derivirana_varijabla naziv="DomainObject.Predmet.ProtustrankaFormatedWithAdress_1"> AIKIDO KLUB RIJEKA  Rijeka, Šetalište XIII. divizije 2, 51000 Rijeka</derivirana_varijabla>
  </DomainObject.Predmet.ProtustrankaFormatedWithAdress>
  <DomainObject.Predmet.ProtustrankaFormatedWithAdressOIB>
    <izvorni_sadrzaj> AIKIDO KLUB RIJEKA  Rijeka, OIB 99616940935, Šetalište XIII. divizije 2, 51000 Rijeka</izvorni_sadrzaj>
    <derivirana_varijabla naziv="DomainObject.Predmet.ProtustrankaFormatedWithAdressOIB_1"> AIKIDO KLUB RIJEKA  Rijeka, OIB 99616940935, Šetalište XIII. divizije 2, 51000 Rijeka</derivirana_varijabla>
  </DomainObject.Predmet.ProtustrankaFormatedWithAdressOIB>
  <DomainObject.Predmet.ProtustrankaWithAdress>
    <izvorni_sadrzaj>AIKIDO KLUB RIJEKA  Rijeka Šetalište XIII. divizije 2, 51000 Rijeka</izvorni_sadrzaj>
    <derivirana_varijabla naziv="DomainObject.Predmet.ProtustrankaWithAdress_1">AIKIDO KLUB RIJEKA  Rijeka Šetalište XIII. divizije 2, 51000 Rijeka</derivirana_varijabla>
  </DomainObject.Predmet.ProtustrankaWithAdress>
  <DomainObject.Predmet.ProtustrankaWithAdressOIB>
    <izvorni_sadrzaj>AIKIDO KLUB RIJEKA  Rijeka, OIB 99616940935, Šetalište XIII. divizije 2, 51000 Rijeka</izvorni_sadrzaj>
    <derivirana_varijabla naziv="DomainObject.Predmet.ProtustrankaWithAdressOIB_1">AIKIDO KLUB RIJEKA  Rijeka, OIB 99616940935, Šetalište XIII. divizije 2, 51000 Rijeka</derivirana_varijabla>
  </DomainObject.Predmet.ProtustrankaWithAdressOIB>
  <DomainObject.Predmet.ProtustrankaNazivFormated>
    <izvorni_sadrzaj>AIKIDO KLUB RIJEKA  Rijeka</izvorni_sadrzaj>
    <derivirana_varijabla naziv="DomainObject.Predmet.ProtustrankaNazivFormated_1">AIKIDO KLUB RIJEKA  Rijeka</derivirana_varijabla>
  </DomainObject.Predmet.ProtustrankaNazivFormated>
  <DomainObject.Predmet.ProtustrankaNazivFormatedOIB>
    <izvorni_sadrzaj>AIKIDO KLUB RIJEKA  Rijeka, OIB 99616940935</izvorni_sadrzaj>
    <derivirana_varijabla naziv="DomainObject.Predmet.ProtustrankaNazivFormatedOIB_1">AIKIDO KLUB RIJEKA  Rijeka, OIB 99616940935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AIKIDO KLUB RIJEKA  Rijeka</item>
    </izvorni_sadrzaj>
    <derivirana_varijabla naziv="DomainObject.Predmet.ProtuStrankaListFormated_1">
      <item>AIKIDO KLUB RIJEKA  Rijeka</item>
    </derivirana_varijabla>
  </DomainObject.Predmet.ProtuStrankaListFormated>
  <DomainObject.Predmet.ProtuStrankaListFormatedOIB>
    <izvorni_sadrzaj>
      <item>AIKIDO KLUB RIJEKA  Rijeka, OIB 99616940935</item>
    </izvorni_sadrzaj>
    <derivirana_varijabla naziv="DomainObject.Predmet.ProtuStrankaListFormatedOIB_1">
      <item>AIKIDO KLUB RIJEKA  Rijeka, OIB 99616940935</item>
    </derivirana_varijabla>
  </DomainObject.Predmet.ProtuStrankaListFormatedOIB>
  <DomainObject.Predmet.ProtuStrankaListFormatedWithAdress>
    <izvorni_sadrzaj>
      <item>AIKIDO KLUB RIJEKA  Rijeka, Šetalište XIII. divizije 2, 51000 Rijeka</item>
    </izvorni_sadrzaj>
    <derivirana_varijabla naziv="DomainObject.Predmet.ProtuStrankaListFormatedWithAdress_1">
      <item>AIKIDO KLUB RIJEKA  Rijeka, Šetalište XIII. divizije 2, 51000 Rijeka</item>
    </derivirana_varijabla>
  </DomainObject.Predmet.ProtuStrankaListFormatedWithAdress>
  <DomainObject.Predmet.ProtuStrankaListFormatedWithAdressOIB>
    <izvorni_sadrzaj>
      <item>AIKIDO KLUB RIJEKA  Rijeka, OIB 99616940935, Šetalište XIII. divizije 2, 51000 Rijeka</item>
    </izvorni_sadrzaj>
    <derivirana_varijabla naziv="DomainObject.Predmet.ProtuStrankaListFormatedWithAdressOIB_1">
      <item>AIKIDO KLUB RIJEKA  Rijeka, OIB 99616940935, Šetalište XIII. divizije 2, 51000 Rijeka</item>
    </derivirana_varijabla>
  </DomainObject.Predmet.ProtuStrankaListFormatedWithAdressOIB>
  <DomainObject.Predmet.ProtuStrankaListNazivFormated>
    <izvorni_sadrzaj>
      <item>AIKIDO KLUB RIJEKA  Rijeka</item>
    </izvorni_sadrzaj>
    <derivirana_varijabla naziv="DomainObject.Predmet.ProtuStrankaListNazivFormated_1">
      <item>AIKIDO KLUB RIJEKA  Rijeka</item>
    </derivirana_varijabla>
  </DomainObject.Predmet.ProtuStrankaListNazivFormated>
  <DomainObject.Predmet.ProtuStrankaListNazivFormatedOIB>
    <izvorni_sadrzaj>
      <item>AIKIDO KLUB RIJEKA  Rijeka, OIB 99616940935</item>
    </izvorni_sadrzaj>
    <derivirana_varijabla naziv="DomainObject.Predmet.ProtuStrankaListNazivFormatedOIB_1">
      <item>AIKIDO KLUB RIJEKA  Rijeka, OIB 99616940935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AIKIDO KLUB RIJEKA  Rijeka</izvorni_sadrzaj>
    <derivirana_varijabla naziv="DomainObject.Predmet.ProtustrankaIDrugi_1">AIKIDO KLUB RIJEKA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AIKIDO KLUB RIJEKA  Rijeka, OIB 99616940935, Šetalište XIII. divizije 2, 51000 Rijeka</izvorni_sadrzaj>
    <derivirana_varijabla naziv="DomainObject.Predmet.ProtustrankaIDrugiAdressOIB_1">AIKIDO KLUB RIJEKA  Rijeka, OIB 99616940935, Šetalište XIII. divizije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AIKIDO KLUB RIJEKA  Rijeka</item>
    </izvorni_sadrzaj>
    <derivirana_varijabla naziv="DomainObject.Predmet.SudioniciListNaziv_1">
      <item>FINA  Rijeka</item>
      <item>AIKIDO KLUB RIJEKA  Rijeka</item>
    </derivirana_varijabla>
  </DomainObject.Predmet.SudioniciListNaziv>
  <DomainObject.Predmet.SudioniciListAdressOIB>
    <izvorni_sadrzaj>
      <item>FINA  Rijeka, OIB 85821130368, Frana Kurelca 8,51000 Rijeka</item>
      <item>AIKIDO KLUB RIJEKA  Rijeka, OIB 99616940935, Šetalište XIII. divizije 2,51000 Rijeka</item>
    </izvorni_sadrzaj>
    <derivirana_varijabla naziv="DomainObject.Predmet.SudioniciListAdressOIB_1">
      <item>FINA  Rijeka, OIB 85821130368, Frana Kurelca 8,51000 Rijeka</item>
      <item>AIKIDO KLUB RIJEKA  Rijeka, OIB 99616940935, Šetalište XIII. divizije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99616940935</item>
    </izvorni_sadrzaj>
    <derivirana_varijabla naziv="DomainObject.Predmet.SudioniciListNazivOIB_1">
      <item>, OIB 85821130368</item>
      <item>, OIB 99616940935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23177D-8EAB-40F6-8A3B-E23F0ACD6A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497</properties:Words>
  <properties:Characters>2711</properties:Characters>
  <properties:Lines>86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2016-04-25T13:15:00Z</dcterms:created>
  <dc:creator>ksarlija</dc:creator>
  <cp:lastModifiedBy>Jasna Radulović</cp:lastModifiedBy>
  <cp:lastPrinted>2016-04-26T07:25:00Z</cp:lastPrinted>
  <dcterms:modified xmlns:xsi="http://www.w3.org/2001/XMLSchema-instance" xsi:type="dcterms:W3CDTF">2016-04-26T07:28:00Z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