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9aa4" w14:paraId="31e9aa4" w:rsidRDefault="00F56EE7" w:rsidP="008548C7" w:rsidR="008548C7">
      <w:pPr>
        <w15:collapsed w:val="false"/>
      </w:pPr>
      <w:r>
        <w:rPr>
          <w:rStyle w:val="Naglaeno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8548C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548C7" w:rsidP="00B82EDA" w:rsidR="008548C7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48C7" w:rsidP="00B82EDA" w:rsidR="008548C7" w:rsidRPr="00B97334">
            <w:pPr>
              <w:jc w:val="center"/>
            </w:pPr>
            <w:r w:rsidRPr="00B97334">
              <w:t>Republika Hrvatska</w:t>
            </w:r>
          </w:p>
          <w:p w:rsidRDefault="008548C7" w:rsidP="00B82EDA" w:rsidR="008548C7" w:rsidRPr="00B97334">
            <w:pPr>
              <w:jc w:val="center"/>
            </w:pPr>
            <w:r w:rsidRPr="00B97334">
              <w:t>Trgovački sud u Osijeku</w:t>
            </w:r>
          </w:p>
          <w:p w:rsidRDefault="008548C7" w:rsidP="00B82EDA" w:rsidR="008548C7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8548C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548C7" w:rsidP="006C2E92" w:rsidR="008548C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526E31">
              <w:t>2</w:t>
            </w:r>
            <w:r w:rsidR="006C2E92">
              <w:t>55</w:t>
            </w:r>
            <w:r>
              <w:t>/2018-4</w:t>
            </w:r>
            <w:r w:rsidRPr="00B97334">
              <w:t xml:space="preserve"> </w:t>
            </w:r>
          </w:p>
        </w:tc>
      </w:tr>
    </w:tbl>
    <w:p w:rsidRDefault="008548C7" w:rsidP="008548C7" w:rsidR="008548C7"/>
    <w:p w:rsidRDefault="00110983" w:rsidP="00110983" w:rsidR="001109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6C2E92">
        <w:t xml:space="preserve"> </w:t>
      </w:r>
      <w:proofErr w:type="spellStart"/>
      <w:r w:rsidR="006C2E92">
        <w:t>BRAMIL</w:t>
      </w:r>
      <w:proofErr w:type="spellEnd"/>
      <w:r w:rsidR="006C2E92">
        <w:t xml:space="preserve"> j.d.o.o. za proizvodnju i trgovinu Vinkovci, J.J.Strossmayera 15, </w:t>
      </w:r>
      <w:proofErr w:type="spellStart"/>
      <w:r w:rsidR="006C2E92">
        <w:t>OIB</w:t>
      </w:r>
      <w:proofErr w:type="spellEnd"/>
      <w:r w:rsidR="006C2E92">
        <w:t xml:space="preserve"> 01696890994, </w:t>
      </w:r>
      <w:proofErr w:type="spellStart"/>
      <w:r w:rsidR="006C2E92">
        <w:t>MBS</w:t>
      </w:r>
      <w:proofErr w:type="spellEnd"/>
      <w:r w:rsidR="006C2E92">
        <w:t>: 030186179</w:t>
      </w:r>
      <w:r w:rsidR="00526E31">
        <w:t xml:space="preserve">, dana </w:t>
      </w:r>
      <w:r w:rsidR="006C2E92">
        <w:t>10</w:t>
      </w:r>
      <w:r w:rsidR="00526E31">
        <w:t>. siječnja 2019.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proofErr w:type="spellStart"/>
      <w:r w:rsidR="006C2E92">
        <w:t>BRAMIL</w:t>
      </w:r>
      <w:proofErr w:type="spellEnd"/>
      <w:r w:rsidR="006C2E92">
        <w:t xml:space="preserve"> j.d.o.o. za proizvodnju i trgovinu Vinkovci, J.J.Strossmayera 15, </w:t>
      </w:r>
      <w:proofErr w:type="spellStart"/>
      <w:r w:rsidR="006C2E92">
        <w:t>OIB</w:t>
      </w:r>
      <w:proofErr w:type="spellEnd"/>
      <w:r w:rsidR="006C2E92">
        <w:t xml:space="preserve"> 01696890994, </w:t>
      </w:r>
      <w:proofErr w:type="spellStart"/>
      <w:r w:rsidR="006C2E92">
        <w:t>MBS</w:t>
      </w:r>
      <w:proofErr w:type="spellEnd"/>
      <w:r w:rsidR="006C2E92">
        <w:t>: 030186179.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876CA">
        <w:t xml:space="preserve">Nikola Bojanić, </w:t>
      </w:r>
      <w:proofErr w:type="spellStart"/>
      <w:r w:rsidR="003876CA">
        <w:t>OIB</w:t>
      </w:r>
      <w:proofErr w:type="spellEnd"/>
      <w:r w:rsidR="003876CA">
        <w:t>: 32886956915, Osijek, Bračka 179.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6C2E92">
        <w:t>BRAMIL</w:t>
      </w:r>
      <w:proofErr w:type="spellEnd"/>
      <w:r w:rsidR="006C2E92">
        <w:t xml:space="preserve"> j.d.o.o. za proizvodnju i trgovinu Vinkovci, J.J.Strossmayera 15, </w:t>
      </w:r>
      <w:proofErr w:type="spellStart"/>
      <w:r w:rsidR="006C2E92">
        <w:t>OIB</w:t>
      </w:r>
      <w:proofErr w:type="spellEnd"/>
      <w:r w:rsidR="006C2E92">
        <w:t xml:space="preserve"> 01696890994, </w:t>
      </w:r>
      <w:proofErr w:type="spellStart"/>
      <w:r w:rsidR="006C2E92">
        <w:t>MBS</w:t>
      </w:r>
      <w:proofErr w:type="spellEnd"/>
      <w:r w:rsidR="006C2E92">
        <w:t>: 030186179.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6C2E92">
        <w:rPr>
          <w:bCs/>
        </w:rPr>
        <w:t>2. studenoga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6C2E92">
        <w:t>BRAMIL</w:t>
      </w:r>
      <w:proofErr w:type="spellEnd"/>
      <w:r w:rsidR="006C2E92">
        <w:t xml:space="preserve"> j.d.o.o. za proizvodnju i trgovinu Vinkovci, J.J.Strossmayera 15, </w:t>
      </w:r>
      <w:proofErr w:type="spellStart"/>
      <w:r w:rsidR="006C2E92">
        <w:t>OIB</w:t>
      </w:r>
      <w:proofErr w:type="spellEnd"/>
      <w:r w:rsidR="006C2E92">
        <w:t xml:space="preserve"> 01696890994, </w:t>
      </w:r>
      <w:proofErr w:type="spellStart"/>
      <w:r w:rsidR="006C2E92">
        <w:t>MBS</w:t>
      </w:r>
      <w:proofErr w:type="spellEnd"/>
      <w:r w:rsidR="006C2E92">
        <w:t>: 030186179.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C2E92">
        <w:t>12</w:t>
      </w:r>
      <w:r w:rsidR="00526E31">
        <w:t>. studeni</w:t>
      </w:r>
      <w:r w:rsidR="008548C7">
        <w:t xml:space="preserve"> </w:t>
      </w:r>
      <w:r w:rsidR="00F334C8">
        <w:t>2018.</w:t>
      </w:r>
      <w:r>
        <w:t>, objavio oglas na mrežnoj stranici e-oglasna ploča sudova pod poslovnim brojem St-</w:t>
      </w:r>
      <w:r w:rsidR="008548C7">
        <w:t>1</w:t>
      </w:r>
      <w:r w:rsidR="00526E31">
        <w:t>2</w:t>
      </w:r>
      <w:r w:rsidR="006C2E92">
        <w:t>55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6C2E92">
        <w:t>10</w:t>
      </w:r>
      <w:r w:rsidR="00525973">
        <w:t>. siječnja 2019.</w:t>
      </w:r>
      <w:r w:rsidR="00F334C8">
        <w:t xml:space="preserve">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  <w:t>Viši sudski savjetnik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  <w:t xml:space="preserve">    Joso Jovanović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</w:t>
      </w:r>
    </w:p>
    <w:p w:rsidRDefault="00A247C1" w:rsidP="00967AAD" w:rsidR="007A31D3">
      <w:pPr>
        <w:pStyle w:val="Tijeloteksta"/>
        <w:ind w:left="360"/>
        <w:jc w:val="left"/>
      </w:pP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</w:p>
    <w:p w:rsidRDefault="009D2F35" w:rsidP="00967AAD" w:rsidR="009D2F35">
      <w:pPr>
        <w:pStyle w:val="Tijeloteksta"/>
        <w:ind w:left="360"/>
        <w:jc w:val="left"/>
      </w:pPr>
    </w:p>
    <w:p w:rsidRDefault="00B22B60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6C2E92" w:rsidP="00656FF9" w:rsidR="00D925DB">
      <w:pPr>
        <w:pStyle w:val="Tijeloteksta"/>
        <w:numPr>
          <w:ilvl w:val="0"/>
          <w:numId w:val="3"/>
        </w:numPr>
        <w:jc w:val="left"/>
      </w:pPr>
      <w:r>
        <w:t>sudski registar - odmah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  <w:bookmarkStart w:name="_GoBack" w:id="0"/>
      <w:bookmarkEnd w:id="0"/>
    </w:p>
    <w:p w:rsidRDefault="00DC7D5D" w:rsidP="00996504" w:rsidR="00DC7D5D">
      <w:pPr>
        <w:pStyle w:val="Tijeloteksta"/>
        <w:jc w:val="left"/>
      </w:pPr>
    </w:p>
    <w:sectPr w:rsidSect="00F334C8" w:rsidR="00DC7D5D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CC2" w:rsidP="00F334C8" w:rsidR="006F1CC2">
      <w:r>
        <w:separator/>
      </w:r>
    </w:p>
  </w:endnote>
  <w:endnote w:id="0" w:type="continuationSeparator">
    <w:p w:rsidRDefault="006F1CC2" w:rsidP="00F334C8" w:rsidR="006F1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CC2" w:rsidP="00F334C8" w:rsidR="006F1CC2">
      <w:r>
        <w:separator/>
      </w:r>
    </w:p>
  </w:footnote>
  <w:footnote w:id="0" w:type="continuationSeparator">
    <w:p w:rsidRDefault="006F1CC2" w:rsidP="00F334C8" w:rsidR="006F1C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B22B60">
      <w:t xml:space="preserve">Poslovni broj: </w:t>
    </w:r>
    <w:r>
      <w:t>20 St-</w:t>
    </w:r>
    <w:r w:rsidR="00B22B60">
      <w:t>1</w:t>
    </w:r>
    <w:r w:rsidR="00525973">
      <w:t>2</w:t>
    </w:r>
    <w:r w:rsidR="00D33024">
      <w:t>55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0F7407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C0548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0C5A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25973"/>
    <w:rsid w:val="00526E31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2E92"/>
    <w:rsid w:val="006C36CE"/>
    <w:rsid w:val="006D4525"/>
    <w:rsid w:val="006F1CC2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124D"/>
    <w:rsid w:val="00844DE0"/>
    <w:rsid w:val="008548C7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2B60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33024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83A23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F74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F740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F740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40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40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F74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F740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F740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40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40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St-1255/2018-4</izvorni_sadrzaj>
    <derivirana_varijabla naziv="DomainObject.Oznaka_1">St-1255/2018-4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St-1255/2018</izvorni_sadrzaj>
    <derivirana_varijabla naziv="DomainObject.Predmet.OznakaBroj_1">St-1255/2018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BRAMIL j.d.o.o. za proizvodnju i trgovinu</izvorni_sadrzaj>
    <derivirana_varijabla naziv="DomainObject.Predmet.ProtustrankaFormated_1">  BRAMIL j.d.o.o. za proizvodnju i trgovinu</derivirana_varijabla>
  </DomainObject.Predmet.ProtustrankaFormated>
  <DomainObject.Predmet.ProtustrankaFormatedOIB>
    <izvorni_sadrzaj>  BRAMIL j.d.o.o. za proizvodnju i trgovinu, OIB 01696890994</izvorni_sadrzaj>
    <derivirana_varijabla naziv="DomainObject.Predmet.ProtustrankaFormatedOIB_1">  BRAMIL j.d.o.o. za proizvodnju i trgovinu, OIB 01696890994</derivirana_varijabla>
  </DomainObject.Predmet.ProtustrankaFormatedOIB>
  <DomainObject.Predmet.ProtustrankaFormatedWithAdress>
    <izvorni_sadrzaj> BRAMIL j.d.o.o. za proizvodnju i trgovinu, Josipa Jurja Strossmayera 15, 32100 Vinkovci</izvorni_sadrzaj>
    <derivirana_varijabla naziv="DomainObject.Predmet.ProtustrankaFormatedWithAdress_1"> BRAMIL j.d.o.o. za proizvodnju i trgovinu, Josipa Jurja Strossmayera 15, 32100 Vinkovci</derivirana_varijabla>
  </DomainObject.Predmet.ProtustrankaFormatedWithAdress>
  <DomainObject.Predmet.ProtustrankaFormatedWithAdressOIB>
    <izvorni_sadrzaj> BRAMIL j.d.o.o. za proizvodnju i trgovinu, OIB 01696890994, Josipa Jurja Strossmayera 15, 32100 Vinkovci</izvorni_sadrzaj>
    <derivirana_varijabla naziv="DomainObject.Predmet.ProtustrankaFormatedWithAdressOIB_1"> BRAMIL j.d.o.o. za proizvodnju i trgovinu, OIB 01696890994, Josipa Jurja Strossmayera 15, 32100 Vinkovci</derivirana_varijabla>
  </DomainObject.Predmet.ProtustrankaFormatedWithAdressOIB>
  <DomainObject.Predmet.ProtustrankaWithAdress>
    <izvorni_sadrzaj>BRAMIL j.d.o.o. za proizvodnju i trgovinu Josipa Jurja Strossmayera 15, 32100 Vinkovci</izvorni_sadrzaj>
    <derivirana_varijabla naziv="DomainObject.Predmet.ProtustrankaWithAdress_1">BRAMIL j.d.o.o. za proizvodnju i trgovinu Josipa Jurja Strossmayera 15, 32100 Vinkovci</derivirana_varijabla>
  </DomainObject.Predmet.ProtustrankaWithAdress>
  <DomainObject.Predmet.ProtustrankaWithAdressOIB>
    <izvorni_sadrzaj>BRAMIL j.d.o.o. za proizvodnju i trgovinu, OIB 01696890994, Josipa Jurja Strossmayera 15, 32100 Vinkovci</izvorni_sadrzaj>
    <derivirana_varijabla naziv="DomainObject.Predmet.ProtustrankaWithAdressOIB_1">BRAMIL j.d.o.o. za proizvodnju i trgovinu, OIB 01696890994, Josipa Jurja Strossmayera 15, 32100 Vinkovci</derivirana_varijabla>
  </DomainObject.Predmet.ProtustrankaWithAdressOIB>
  <DomainObject.Predmet.ProtustrankaNazivFormated>
    <izvorni_sadrzaj>BRAMIL j.d.o.o. za proizvodnju i trgovinu</izvorni_sadrzaj>
    <derivirana_varijabla naziv="DomainObject.Predmet.ProtustrankaNazivFormated_1">BRAMIL j.d.o.o. za proizvodnju i trgovinu</derivirana_varijabla>
  </DomainObject.Predmet.ProtustrankaNazivFormated>
  <DomainObject.Predmet.ProtustrankaNazivFormatedOIB>
    <izvorni_sadrzaj>BRAMIL j.d.o.o. za proizvodnju i trgovinu, OIB 01696890994</izvorni_sadrzaj>
    <derivirana_varijabla naziv="DomainObject.Predmet.ProtustrankaNazivFormatedOIB_1">BRAMIL j.d.o.o. za proizvodnju i trgovinu, OIB 01696890994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BRAMIL j.d.o.o. za proizvodnju i trgovinu</item>
    </izvorni_sadrzaj>
    <derivirana_varijabla naziv="DomainObject.Predmet.ProtuStrankaListFormated_1">
      <item>BRAMIL j.d.o.o. za proizvodnju i trgovinu</item>
    </derivirana_varijabla>
  </DomainObject.Predmet.ProtuStrankaListFormated>
  <DomainObject.Predmet.ProtuStrankaListFormatedOIB>
    <izvorni_sadrzaj>
      <item>BRAMIL j.d.o.o. za proizvodnju i trgovinu, OIB 01696890994</item>
    </izvorni_sadrzaj>
    <derivirana_varijabla naziv="DomainObject.Predmet.ProtuStrankaListFormatedOIB_1">
      <item>BRAMIL j.d.o.o. za proizvodnju i trgovinu, OIB 01696890994</item>
    </derivirana_varijabla>
  </DomainObject.Predmet.ProtuStrankaListFormatedOIB>
  <DomainObject.Predmet.ProtuStrankaListFormatedWithAdress>
    <izvorni_sadrzaj>
      <item>BRAMIL j.d.o.o. za proizvodnju i trgovinu, Josipa Jurja Strossmayera 15, 32100 Vinkovci</item>
    </izvorni_sadrzaj>
    <derivirana_varijabla naziv="DomainObject.Predmet.ProtuStrankaListFormatedWithAdress_1">
      <item>BRAMIL j.d.o.o. za proizvodnju i trgovinu, Josipa Jurja Strossmayera 15, 32100 Vinkovci</item>
    </derivirana_varijabla>
  </DomainObject.Predmet.ProtuStrankaListFormatedWithAdress>
  <DomainObject.Predmet.ProtuStrankaListFormatedWithAdressOIB>
    <izvorni_sadrzaj>
      <item>BRAMIL j.d.o.o. za proizvodnju i trgovinu, OIB 01696890994, Josipa Jurja Strossmayera 15, 32100 Vinkovci</item>
    </izvorni_sadrzaj>
    <derivirana_varijabla naziv="DomainObject.Predmet.ProtuStrankaListFormatedWithAdressOIB_1">
      <item>BRAMIL j.d.o.o. za proizvodnju i trgovinu, OIB 01696890994, Josipa Jurja Strossmayera 15, 32100 Vinkovci</item>
    </derivirana_varijabla>
  </DomainObject.Predmet.ProtuStrankaListFormatedWithAdressOIB>
  <DomainObject.Predmet.ProtuStrankaListNazivFormated>
    <izvorni_sadrzaj>
      <item>BRAMIL j.d.o.o. za proizvodnju i trgovinu</item>
    </izvorni_sadrzaj>
    <derivirana_varijabla naziv="DomainObject.Predmet.ProtuStrankaListNazivFormated_1">
      <item>BRAMIL j.d.o.o. za proizvodnju i trgovinu</item>
    </derivirana_varijabla>
  </DomainObject.Predmet.ProtuStrankaListNazivFormated>
  <DomainObject.Predmet.ProtuStrankaListNazivFormatedOIB>
    <izvorni_sadrzaj>
      <item>BRAMIL j.d.o.o. za proizvodnju i trgovinu, OIB 01696890994</item>
    </izvorni_sadrzaj>
    <derivirana_varijabla naziv="DomainObject.Predmet.ProtuStrankaListNazivFormatedOIB_1">
      <item>BRAMIL j.d.o.o. za proizvodnju i trgovinu, OIB 01696890994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St-1255/2018-4</izvorni_sadrzaj>
    <derivirana_varijabla naziv="DomainObject.PoslovniBrojDokumenta_1">St-1255/2018-4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BRAMIL j.d.o.o. za proizvodnju i trgovinu</izvorni_sadrzaj>
    <derivirana_varijabla naziv="DomainObject.Predmet.ProtustrankaIDrugi_1">BRAMIL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BRAMIL j.d.o.o. za proizvodnju i trgovinu, OIB 01696890994, Josipa Jurja Strossmayera 15, 32100 Vinkovci</izvorni_sadrzaj>
    <derivirana_varijabla naziv="DomainObject.Predmet.ProtustrankaIDrugiAdressOIB_1">BRAMIL j.d.o.o. za proizvodnju i trgovinu, OIB 01696890994, Josipa Jurja Strossmayera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BRAMIL j.d.o.o. za proizvodnju i trgovinu</item>
    </izvorni_sadrzaj>
    <derivirana_varijabla naziv="DomainObject.Predmet.SudioniciListNaziv_1">
      <item>FINA RC OSIJEK</item>
      <item>BRAMIL j.d.o.o. za proizvodnju i trgovinu</item>
    </derivirana_varijabla>
  </DomainObject.Predmet.SudioniciListNaziv>
  <DomainObject.Predmet.SudioniciListAdressOIB>
    <izvorni_sadrzaj>
      <item>FINA RC OSIJEK, OIB 85821130368</item>
      <item>BRAMIL j.d.o.o. za proizvodnju i trgovinu, OIB 01696890994, Josipa Jurja Strossmayera 15,32100 Vinkovci</item>
    </izvorni_sadrzaj>
    <derivirana_varijabla naziv="DomainObject.Predmet.SudioniciListAdressOIB_1">
      <item>FINA RC OSIJEK, OIB 85821130368</item>
      <item>BRAMIL j.d.o.o. za proizvodnju i trgovinu, OIB 01696890994, Josipa Jurja Strossmayera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01696890994</item>
    </izvorni_sadrzaj>
    <derivirana_varijabla naziv="DomainObject.Predmet.SudioniciListNazivOIB_1">
      <item>, OIB 85821130368</item>
      <item>, OIB 01696890994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St-1255/2018-3</izvorni_sadrzaj>
    <derivirana_varijabla naziv="DomainObject.PredzadnjaOdlukaIzPredmeta.Oznaka_1">St-1255/2018-3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0FBB9-FCC9-4203-AE84-21F5DE697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2818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2019-01-10T10:56:00Z</dcterms:created>
  <dc:creator>Korisnik</dc:creator>
  <cp:lastModifiedBy>Ljiljana Floršić</cp:lastModifiedBy>
  <cp:lastPrinted>2019-01-09T10:16:00Z</cp:lastPrinted>
  <dcterms:modified xmlns:xsi="http://www.w3.org/2001/XMLSchema-instance" xsi:type="dcterms:W3CDTF">2019-01-10T12:46:00Z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St-1255/2018-4 / Odluka - Rješenje o otvaranju i zaključenju skraćenog stečajnog postupka (St-1255-18_-_otvaranje_i_zaključenje_-_Nikola_Bojanić.docx)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