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f20a5" w14:paraId="d2f20a5" w:rsidRDefault="009109C0" w:rsidP="00910611" w:rsidR="009109C0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9C0" w:rsidP="00910611" w:rsidR="009109C0">
      <w:r>
        <w:rPr>
          <w:rFonts w:eastAsia="MS Mincho"/>
        </w:rPr>
        <w:t xml:space="preserve">   REPUBLIKA HRVATSKA</w:t>
      </w:r>
    </w:p>
    <w:p w:rsidRDefault="009109C0" w:rsidP="00910611" w:rsidR="009109C0">
      <w:r>
        <w:rPr>
          <w:rFonts w:eastAsia="MS Mincho"/>
        </w:rPr>
        <w:t>TRGOVAČKI SUD U RIJECI</w:t>
      </w:r>
    </w:p>
    <w:p w:rsidRDefault="009109C0" w:rsidR="009109C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E4CA9" w:rsidP="00514F50" w:rsidR="007E4CA9">
      <w:pPr>
        <w:jc w:val="both"/>
      </w:pPr>
    </w:p>
    <w:p w:rsidRDefault="007E4CA9" w:rsidP="007E4CA9" w:rsidR="00514F50" w:rsidRPr="007E4CA9">
      <w:pPr>
        <w:jc w:val="center"/>
        <w:rPr>
          <w:b/>
        </w:rPr>
      </w:pPr>
      <w:r w:rsidRPr="007E4CA9">
        <w:rPr>
          <w:b/>
        </w:rPr>
        <w:t>R E P U B L I K A   H R V A T S K A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jc w:val="center"/>
        <w:rPr>
          <w:b/>
        </w:rPr>
      </w:pPr>
      <w:r w:rsidRPr="007E4CA9">
        <w:rPr>
          <w:b/>
        </w:rPr>
        <w:t>R J E Š E N J E</w:t>
      </w:r>
    </w:p>
    <w:p w:rsidRDefault="00751996" w:rsidP="00514F50" w:rsidR="00751996" w:rsidRPr="007E4CA9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Trgovački sud u Rijeci, po stečajnom sucu ovog suda Danieli Korlević, u stečajnom postupku nad dužnikom </w:t>
      </w:r>
      <w:r w:rsidRPr="007E4CA9">
        <w:rPr>
          <w:b/>
        </w:rPr>
        <w:t>EC-COMM d.o.o. LABIN, Rudarska 11</w:t>
      </w:r>
      <w:r w:rsidRPr="007E4CA9">
        <w:t>, odlučujući o zahtjevu stečajnog upravitelja za naknadu stvarnih troškova, dana</w:t>
      </w:r>
      <w:r w:rsidR="00716506" w:rsidRPr="007E4CA9">
        <w:t xml:space="preserve"> </w:t>
      </w:r>
      <w:r w:rsidR="00205C7D">
        <w:t>18. srpnja</w:t>
      </w:r>
      <w:r w:rsidR="00E86D64">
        <w:t xml:space="preserve"> </w:t>
      </w:r>
      <w:r w:rsidR="00716506" w:rsidRPr="007E4CA9">
        <w:t>201</w:t>
      </w:r>
      <w:r w:rsidR="00E7763E">
        <w:t>6</w:t>
      </w:r>
      <w:r w:rsidRPr="007E4CA9">
        <w:t>. godine</w:t>
      </w:r>
    </w:p>
    <w:p w:rsidRDefault="00751996" w:rsidP="00514F50" w:rsidR="00751996" w:rsidRPr="007E4CA9">
      <w:pPr>
        <w:jc w:val="both"/>
      </w:pPr>
    </w:p>
    <w:p w:rsidRDefault="00514F50" w:rsidP="00514F50" w:rsidR="00514F50">
      <w:pPr>
        <w:jc w:val="center"/>
        <w:rPr>
          <w:b/>
        </w:rPr>
      </w:pPr>
      <w:r w:rsidRPr="00751996">
        <w:rPr>
          <w:b/>
        </w:rPr>
        <w:t>r i j e š i o    j e</w:t>
      </w:r>
    </w:p>
    <w:p w:rsidRDefault="00751996" w:rsidP="00514F50" w:rsidR="00751996" w:rsidRPr="00751996">
      <w:pPr>
        <w:jc w:val="center"/>
        <w:rPr>
          <w:b/>
        </w:rPr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Stečajnom upravitelju Vlasti Majstorović, iz Pule, Koparska 37, odobrava se obračun stvarnih troškova u razdoblju od </w:t>
      </w:r>
      <w:r w:rsidR="00205C7D">
        <w:t>01. siječnja do 30. travnja 2016</w:t>
      </w:r>
      <w:r w:rsidR="00E24948">
        <w:t>.</w:t>
      </w:r>
      <w:r w:rsidR="0015555F">
        <w:t xml:space="preserve"> godine</w:t>
      </w:r>
      <w:r w:rsidR="00E24948">
        <w:t xml:space="preserve"> </w:t>
      </w:r>
      <w:r w:rsidRPr="007E4CA9">
        <w:t xml:space="preserve">u ukupnom iznosu </w:t>
      </w:r>
      <w:r w:rsidR="00E86D64">
        <w:t xml:space="preserve">od </w:t>
      </w:r>
      <w:r w:rsidR="00205C7D">
        <w:t>764,47</w:t>
      </w:r>
      <w:r w:rsidR="00E24948" w:rsidRPr="00E24948">
        <w:t xml:space="preserve"> </w:t>
      </w:r>
      <w:r w:rsidRPr="00E24948">
        <w:t>kn.</w:t>
      </w:r>
    </w:p>
    <w:p w:rsidRDefault="00514F50" w:rsidP="00514F50" w:rsidR="00514F50" w:rsidRPr="007E4CA9">
      <w:pPr>
        <w:jc w:val="both"/>
      </w:pPr>
    </w:p>
    <w:p w:rsidRDefault="00514F50" w:rsidP="00514F50" w:rsidR="00514F50" w:rsidRPr="00751996">
      <w:pPr>
        <w:jc w:val="center"/>
        <w:rPr>
          <w:b/>
        </w:rPr>
      </w:pPr>
      <w:r w:rsidRPr="00751996">
        <w:rPr>
          <w:b/>
        </w:rPr>
        <w:t>Obrazloženje</w:t>
      </w:r>
    </w:p>
    <w:p w:rsidRDefault="00514F50" w:rsidP="00514F50" w:rsidR="00514F50">
      <w:pPr>
        <w:jc w:val="both"/>
      </w:pPr>
    </w:p>
    <w:p w:rsidRDefault="00514F50" w:rsidP="00716506" w:rsidR="00D85EA1">
      <w:pPr>
        <w:ind w:firstLine="708"/>
        <w:jc w:val="both"/>
      </w:pPr>
      <w:r w:rsidRPr="007E4CA9">
        <w:t xml:space="preserve">Stečajni upravitelj je </w:t>
      </w:r>
      <w:r w:rsidR="00205C7D">
        <w:t>28. lipnja</w:t>
      </w:r>
      <w:r w:rsidR="00E86D64">
        <w:t xml:space="preserve"> 201</w:t>
      </w:r>
      <w:r w:rsidR="00E01275">
        <w:t>6</w:t>
      </w:r>
      <w:r w:rsidR="00E86D64">
        <w:t>.</w:t>
      </w:r>
      <w:r w:rsidR="0015555F">
        <w:t xml:space="preserve"> </w:t>
      </w:r>
      <w:r w:rsidR="00E86D64">
        <w:t>g</w:t>
      </w:r>
      <w:r w:rsidR="0015555F">
        <w:t>odine</w:t>
      </w:r>
      <w:r w:rsidR="00E86D64">
        <w:t xml:space="preserve"> </w:t>
      </w:r>
      <w:r w:rsidRPr="007E4CA9">
        <w:t xml:space="preserve">podnio stečajnom sucu zahtjev za naknadu stvarnih troškova koje je imao u proteklom razdoblju od </w:t>
      </w:r>
      <w:r w:rsidR="00205C7D" w:rsidRPr="00205C7D">
        <w:t>01. siječnja do 30. travnja 2016</w:t>
      </w:r>
      <w:r w:rsidR="00205C7D">
        <w:t xml:space="preserve">. </w:t>
      </w:r>
      <w:r w:rsidR="00D85EA1" w:rsidRPr="00D85EA1">
        <w:t>g</w:t>
      </w:r>
      <w:r w:rsidR="0015555F">
        <w:t>odine</w:t>
      </w:r>
      <w:r w:rsidR="00D85EA1" w:rsidRPr="00D85EA1">
        <w:t xml:space="preserve"> u ukupnom iznosu od </w:t>
      </w:r>
      <w:r w:rsidR="00205C7D">
        <w:t>764,47</w:t>
      </w:r>
      <w:r w:rsidR="00D85EA1" w:rsidRPr="00D85EA1">
        <w:t xml:space="preserve"> kn.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upravitelj sačinio je obračun stvarnih troškova te je svaki nastali trošak specificirao i naznačio na što se odnosi. </w:t>
      </w:r>
      <w:r w:rsidR="00716506" w:rsidRPr="007E4CA9">
        <w:t xml:space="preserve"> </w:t>
      </w:r>
    </w:p>
    <w:p w:rsidRDefault="00514F50" w:rsidP="00FC56E2" w:rsidR="00751996" w:rsidRPr="007E4CA9">
      <w:pPr>
        <w:jc w:val="both"/>
      </w:pPr>
      <w:r w:rsidRPr="007E4CA9">
        <w:t xml:space="preserve">           U obračunu stvarnih troškova specificirani su sljedeći nastali troškovi: </w:t>
      </w:r>
      <w:r w:rsidR="00205C7D">
        <w:t xml:space="preserve">putni trošak lokalne vožnje od </w:t>
      </w:r>
      <w:r w:rsidR="00205C7D" w:rsidRPr="00205C7D">
        <w:t>01. siječnja do 30. travnja 2016</w:t>
      </w:r>
      <w:r w:rsidR="00205C7D">
        <w:t xml:space="preserve">. godine u iznosu od 448,00 kn (224 km x 2,00 kn/km) prema dnevniku putovanja priloženim uz zahtjev za naknadu troškova, trošak telefona (15%) računa u iznosu od 142,29 kn i trošak interneta četiri računa (15%) u iznosu od 174,18 kn. </w:t>
      </w:r>
    </w:p>
    <w:p w:rsidRDefault="00514F50" w:rsidP="00716506" w:rsidR="00327581" w:rsidRPr="007E4CA9">
      <w:pPr>
        <w:ind w:firstLine="708"/>
        <w:jc w:val="both"/>
      </w:pPr>
      <w:r w:rsidRPr="007E4CA9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514F50" w:rsidP="00716506" w:rsidR="00D85EA1">
      <w:pPr>
        <w:ind w:firstLine="708"/>
        <w:jc w:val="both"/>
      </w:pPr>
      <w:r w:rsidRPr="007E4CA9">
        <w:t xml:space="preserve">Stečajni sudac izvršio je uvid u dokaze o ostvarenim troškovima koje je podnio stečajni upravitelj te utvrdio da je u razdoblju od </w:t>
      </w:r>
      <w:r w:rsidR="00205C7D" w:rsidRPr="00205C7D">
        <w:t>01. siječnja do 30. travnja 2016</w:t>
      </w:r>
      <w:r w:rsidR="00205C7D">
        <w:t xml:space="preserve">. </w:t>
      </w:r>
      <w:r w:rsidR="00E24948">
        <w:t>g</w:t>
      </w:r>
      <w:r w:rsidR="00CF1BBE">
        <w:t>odine</w:t>
      </w:r>
      <w:r w:rsidR="00E24948">
        <w:t xml:space="preserve"> </w:t>
      </w:r>
      <w:r w:rsidRPr="007E4CA9">
        <w:t>stečajni upravitelj imao određene izdatke nastale u vezi s obavljanjem poslova koji su bili nužni i opravdani u obavljanju njegove dužnosti z</w:t>
      </w:r>
      <w:r w:rsidR="00034EF2">
        <w:t>a provođenje stečajnog postupka</w:t>
      </w:r>
      <w:r w:rsidR="00D85EA1">
        <w:t>.</w:t>
      </w:r>
    </w:p>
    <w:p w:rsidRDefault="00CF1BBE" w:rsidP="00514F50" w:rsidR="00514F50">
      <w:pPr>
        <w:jc w:val="both"/>
      </w:pPr>
      <w:r w:rsidRPr="00CF1BBE">
        <w:tab/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CF1BBE" w:rsidP="00514F50" w:rsidR="00CF1BBE" w:rsidRPr="007E4CA9">
      <w:pPr>
        <w:jc w:val="both"/>
      </w:pPr>
    </w:p>
    <w:p w:rsidRDefault="00514F50" w:rsidP="00716506" w:rsidR="00514F50" w:rsidRPr="007E4CA9">
      <w:pPr>
        <w:jc w:val="center"/>
      </w:pPr>
      <w:r w:rsidRPr="007E4CA9">
        <w:t>U Rijeci,</w:t>
      </w:r>
      <w:r w:rsidR="00716506" w:rsidRPr="007E4CA9">
        <w:t xml:space="preserve"> </w:t>
      </w:r>
      <w:r w:rsidR="00205C7D">
        <w:t>18. srpnja</w:t>
      </w:r>
      <w:r w:rsidR="00E86D64">
        <w:t xml:space="preserve"> </w:t>
      </w:r>
      <w:r w:rsidR="00716506" w:rsidRPr="007E4CA9">
        <w:t>201</w:t>
      </w:r>
      <w:r w:rsidR="00E7763E">
        <w:t>6</w:t>
      </w:r>
      <w:r w:rsidRPr="007E4CA9">
        <w:t>. godine</w:t>
      </w:r>
    </w:p>
    <w:p w:rsidRDefault="00E36681" w:rsidP="00205C7D" w:rsidR="00514F50" w:rsidRPr="007E4CA9">
      <w:pPr>
        <w:jc w:val="right"/>
      </w:pPr>
      <w:r w:rsidRPr="007E4CA9">
        <w:t xml:space="preserve"> </w:t>
      </w:r>
      <w:r w:rsidR="00514F50" w:rsidRPr="007E4CA9">
        <w:t xml:space="preserve">                                                     </w:t>
      </w:r>
      <w:r w:rsidR="00716506" w:rsidRPr="007E4CA9">
        <w:t xml:space="preserve">                         </w:t>
      </w:r>
      <w:r w:rsidR="00514F50" w:rsidRPr="007E4CA9">
        <w:t xml:space="preserve"> </w:t>
      </w:r>
      <w:r w:rsidR="00716506" w:rsidRPr="007E4CA9">
        <w:t xml:space="preserve"> </w:t>
      </w:r>
      <w:r w:rsidR="00E24948">
        <w:t xml:space="preserve">                 </w:t>
      </w:r>
      <w:r w:rsidR="00716506" w:rsidRPr="007E4CA9">
        <w:t xml:space="preserve"> </w:t>
      </w:r>
      <w:r w:rsidR="00514F50" w:rsidRPr="007E4CA9">
        <w:t>Stečajni sudac</w:t>
      </w:r>
    </w:p>
    <w:p w:rsidRDefault="00716506" w:rsidP="00D85EA1" w:rsidR="00514F50" w:rsidRPr="007E4CA9">
      <w:pPr>
        <w:jc w:val="right"/>
      </w:pPr>
      <w:r w:rsidRPr="007E4CA9">
        <w:t xml:space="preserve">                                                                    </w:t>
      </w:r>
      <w:r w:rsidR="00514F50" w:rsidRPr="007E4CA9">
        <w:t xml:space="preserve"> </w:t>
      </w:r>
      <w:r w:rsidRPr="007E4CA9">
        <w:t xml:space="preserve">        </w:t>
      </w:r>
      <w:r w:rsidR="00E24948">
        <w:t xml:space="preserve">                </w:t>
      </w:r>
      <w:r w:rsidR="00D2382C">
        <w:t xml:space="preserve"> </w:t>
      </w:r>
      <w:r w:rsidR="00E24948">
        <w:t xml:space="preserve"> </w:t>
      </w:r>
      <w:r w:rsidR="00E86D64">
        <w:t xml:space="preserve"> </w:t>
      </w:r>
      <w:smartTag w:element="PersonName" w:uri="urn:schemas-microsoft-com:office:smarttags">
        <w:r w:rsidR="00514F50" w:rsidRPr="007E4CA9">
          <w:t>Daniela Korlević</w:t>
        </w:r>
      </w:smartTag>
      <w:r w:rsidR="00D2382C">
        <w:t xml:space="preserve"> </w:t>
      </w:r>
    </w:p>
    <w:p w:rsidRDefault="00514F50" w:rsidP="00514F50" w:rsidR="00514F50" w:rsidRPr="007E4CA9">
      <w:pPr>
        <w:jc w:val="both"/>
      </w:pPr>
      <w:r w:rsidRPr="007E4CA9">
        <w:t xml:space="preserve">     </w:t>
      </w:r>
    </w:p>
    <w:p w:rsidRDefault="00383AC1" w:rsidP="00514F50" w:rsidR="00383AC1">
      <w:pPr>
        <w:jc w:val="both"/>
        <w:rPr>
          <w:b/>
        </w:rPr>
      </w:pPr>
    </w:p>
    <w:p w:rsidRDefault="00514F50" w:rsidP="00514F50" w:rsidR="00514F50" w:rsidRPr="007E4CA9">
      <w:pPr>
        <w:jc w:val="both"/>
        <w:rPr>
          <w:b/>
        </w:rPr>
      </w:pPr>
      <w:r w:rsidRPr="007E4CA9">
        <w:rPr>
          <w:b/>
        </w:rPr>
        <w:lastRenderedPageBreak/>
        <w:t>UPUTA O PRAVNOM LIJEKU:</w:t>
      </w:r>
    </w:p>
    <w:p w:rsidRDefault="00CF1BBE" w:rsidP="00514F50" w:rsidR="00205C7D">
      <w:pPr>
        <w:jc w:val="both"/>
      </w:pPr>
      <w:r w:rsidRPr="00CF1BBE">
        <w:t xml:space="preserve">Protiv rješenja pravo na žalbu ima stečajni upravitelj, dužnik pojedinac i svaki stečajni vjerovnik (čl.94. st.5. u vezi s čl.441. st.2. SZ/15) </w:t>
      </w:r>
      <w:r w:rsidR="00205C7D" w:rsidRPr="00DB5FB4">
        <w:t xml:space="preserve">Žalba se podnosi </w:t>
      </w:r>
      <w:r w:rsidR="00205C7D">
        <w:t>istekom osmoga dana od dana objave pismena na mrežnoj stranici e-Oglasna ploča suda,</w:t>
      </w:r>
      <w:r w:rsidR="00205C7D" w:rsidRPr="00DB5FB4">
        <w:t xml:space="preserve"> a o žalbi odlučuje Visoki trgovački sud Republike Hrvatske. </w:t>
      </w:r>
    </w:p>
    <w:p w:rsidRDefault="00514F50" w:rsidP="00514F50" w:rsidR="00514F50">
      <w:pPr>
        <w:jc w:val="both"/>
      </w:pPr>
    </w:p>
    <w:p w:rsidRDefault="00E24948" w:rsidP="00514F50" w:rsidR="00E24948" w:rsidRPr="007E4CA9">
      <w:pPr>
        <w:jc w:val="both"/>
      </w:pP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CF1BBE">
      <w:pPr>
        <w:jc w:val="both"/>
        <w:rPr>
          <w:b/>
          <w:sz w:val="20"/>
          <w:szCs w:val="20"/>
        </w:rPr>
      </w:pPr>
      <w:r w:rsidRPr="00CF1BBE">
        <w:rPr>
          <w:b/>
          <w:sz w:val="20"/>
          <w:szCs w:val="20"/>
        </w:rPr>
        <w:t>DNA</w:t>
      </w:r>
      <w:r w:rsidR="00E36681" w:rsidRPr="00CF1BBE">
        <w:rPr>
          <w:b/>
          <w:sz w:val="20"/>
          <w:szCs w:val="20"/>
        </w:rPr>
        <w:t>: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 xml:space="preserve">- </w:t>
      </w:r>
      <w:r w:rsidR="00CF1BBE">
        <w:rPr>
          <w:sz w:val="20"/>
          <w:szCs w:val="20"/>
        </w:rPr>
        <w:t>e-</w:t>
      </w:r>
      <w:r w:rsidR="00EA54E8">
        <w:rPr>
          <w:sz w:val="20"/>
          <w:szCs w:val="20"/>
        </w:rPr>
        <w:t>O</w:t>
      </w:r>
      <w:r w:rsidR="00CF1BBE">
        <w:rPr>
          <w:sz w:val="20"/>
          <w:szCs w:val="20"/>
        </w:rPr>
        <w:t>glasna ploča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U Rijeci,</w:t>
      </w:r>
      <w:r w:rsidR="00E24948" w:rsidRPr="00327581">
        <w:rPr>
          <w:sz w:val="20"/>
          <w:szCs w:val="20"/>
        </w:rPr>
        <w:t xml:space="preserve"> </w:t>
      </w:r>
      <w:r w:rsidR="00205C7D">
        <w:rPr>
          <w:sz w:val="20"/>
          <w:szCs w:val="20"/>
        </w:rPr>
        <w:t>18.7</w:t>
      </w:r>
      <w:r w:rsidR="00E01275">
        <w:rPr>
          <w:sz w:val="20"/>
          <w:szCs w:val="20"/>
        </w:rPr>
        <w:t>.2016</w:t>
      </w:r>
      <w:r w:rsidR="00716506" w:rsidRPr="00327581">
        <w:rPr>
          <w:sz w:val="20"/>
          <w:szCs w:val="20"/>
        </w:rPr>
        <w:t>.</w:t>
      </w:r>
      <w:r w:rsidR="00E01275">
        <w:rPr>
          <w:sz w:val="20"/>
          <w:szCs w:val="20"/>
        </w:rPr>
        <w:t xml:space="preserve"> </w:t>
      </w:r>
      <w:r w:rsidR="00716506" w:rsidRPr="00327581">
        <w:rPr>
          <w:sz w:val="20"/>
          <w:szCs w:val="20"/>
        </w:rPr>
        <w:t>g.</w:t>
      </w:r>
    </w:p>
    <w:p w:rsidRDefault="00716506" w:rsidP="00514F50" w:rsidR="00716506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Stečajni sudac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smartTag w:element="PersonName" w:uri="urn:schemas-microsoft-com:office:smarttags">
        <w:r w:rsidRPr="00327581">
          <w:rPr>
            <w:sz w:val="20"/>
            <w:szCs w:val="20"/>
          </w:rPr>
          <w:t>Daniela Korlević</w:t>
        </w:r>
      </w:smartTag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BC2635" w:rsidP="00514F50" w:rsidR="00BC2635" w:rsidRPr="007E4CA9">
      <w:pPr>
        <w:jc w:val="both"/>
      </w:pPr>
    </w:p>
    <w:p w:rsidRDefault="00514F50" w:rsidR="00514F50" w:rsidRPr="007E4CA9"/>
    <w:sectPr w:rsidR="00514F50" w:rsidRPr="007E4CA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115" w:rsidR="002D1115">
      <w:r>
        <w:separator/>
      </w:r>
    </w:p>
  </w:endnote>
  <w:endnote w:id="0" w:type="continuationSeparator">
    <w:p w:rsidRDefault="002D1115" w:rsidR="002D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09C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115" w:rsidR="002D1115">
      <w:r>
        <w:separator/>
      </w:r>
    </w:p>
  </w:footnote>
  <w:footnote w:id="0" w:type="continuationSeparator">
    <w:p w:rsidRDefault="002D1115" w:rsidR="002D1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FC56E2" w:rsidR="00385F36" w:rsidRPr="007E4CA9">
    <w:pPr>
      <w:pStyle w:val="Zaglavlje"/>
      <w:jc w:val="right"/>
    </w:pPr>
    <w:r w:rsidRPr="007E4CA9">
      <w:tab/>
      <w:t xml:space="preserve">                                                                      </w:t>
    </w:r>
    <w:r>
      <w:t xml:space="preserve">     Posl. br. 15 St-1076/11-</w:t>
    </w:r>
    <w:r w:rsidR="00205C7D">
      <w:t>233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F50"/>
    <w:rsid w:val="00034EF2"/>
    <w:rsid w:val="0015555F"/>
    <w:rsid w:val="00205C7D"/>
    <w:rsid w:val="0028338D"/>
    <w:rsid w:val="002D1115"/>
    <w:rsid w:val="00327581"/>
    <w:rsid w:val="003753B2"/>
    <w:rsid w:val="00383AC1"/>
    <w:rsid w:val="00385F36"/>
    <w:rsid w:val="00514F50"/>
    <w:rsid w:val="00646F05"/>
    <w:rsid w:val="00716506"/>
    <w:rsid w:val="00751996"/>
    <w:rsid w:val="007E4CA9"/>
    <w:rsid w:val="009109C0"/>
    <w:rsid w:val="009464E3"/>
    <w:rsid w:val="00B37A1D"/>
    <w:rsid w:val="00BC2635"/>
    <w:rsid w:val="00C445DA"/>
    <w:rsid w:val="00CF1BBE"/>
    <w:rsid w:val="00D2382C"/>
    <w:rsid w:val="00D63789"/>
    <w:rsid w:val="00D85EA1"/>
    <w:rsid w:val="00E01275"/>
    <w:rsid w:val="00E24948"/>
    <w:rsid w:val="00E36681"/>
    <w:rsid w:val="00E7763E"/>
    <w:rsid w:val="00E86D64"/>
    <w:rsid w:val="00EA54E8"/>
    <w:rsid w:val="00EC47AE"/>
    <w:rsid w:val="00ED3322"/>
    <w:rsid w:val="00F65C48"/>
    <w:rsid w:val="00F803FD"/>
    <w:rsid w:val="00FC56E2"/>
    <w:rsid w:val="00FC5D7C"/>
    <w:rsid w:val="00FD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6D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9109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9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9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9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9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109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09C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6D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9109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9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9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9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9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109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09C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St-1076/2011</izvorni_sadrzaj>
    <derivirana_varijabla naziv="DomainObject.Predmet.OznakaBroj_1">St-1076/2011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 - COMM d.o.o.  Labin</izvorni_sadrzaj>
    <derivirana_varijabla naziv="DomainObject.Predmet.ProtustrankaFormated_1">  EC - COMM d.o.o.  Labin</derivirana_varijabla>
  </DomainObject.Predmet.ProtustrankaFormated>
  <DomainObject.Predmet.ProtustrankaFormatedOIB>
    <izvorni_sadrzaj>  EC - COMM d.o.o.  Labin, OIB 04846093093</izvorni_sadrzaj>
    <derivirana_varijabla naziv="DomainObject.Predmet.ProtustrankaFormatedOIB_1">  EC - COMM d.o.o.  Labin, OIB 04846093093</derivirana_varijabla>
  </DomainObject.Predmet.ProtustrankaFormatedOIB>
  <DomainObject.Predmet.ProtustrankaFormatedWithAdress>
    <izvorni_sadrzaj> EC - COMM d.o.o.  Labin, Rudarska 11, 52 220 Labin</izvorni_sadrzaj>
    <derivirana_varijabla naziv="DomainObject.Predmet.ProtustrankaFormatedWithAdress_1"> EC - COMM d.o.o.  Labin, Rudarska 11, 52 220 Labin</derivirana_varijabla>
  </DomainObject.Predmet.ProtustrankaFormatedWithAdress>
  <DomainObject.Predmet.ProtustrankaFormatedWithAdressOIB>
    <izvorni_sadrzaj> EC - COMM d.o.o.  Labin, OIB 04846093093, Rudarska 11, 52 220 Labin</izvorni_sadrzaj>
    <derivirana_varijabla naziv="DomainObject.Predmet.ProtustrankaFormatedWithAdressOIB_1"> EC - COMM d.o.o.  Labin, OIB 04846093093, Rudarska 11, 52 220 Labin</derivirana_varijabla>
  </DomainObject.Predmet.ProtustrankaFormatedWithAdressOIB>
  <DomainObject.Predmet.ProtustrankaWithAdress>
    <izvorni_sadrzaj>EC - COMM d.o.o.  Labin Rudarska 11, 52 220 Labin</izvorni_sadrzaj>
    <derivirana_varijabla naziv="DomainObject.Predmet.ProtustrankaWithAdress_1">EC - COMM d.o.o.  Labin Rudarska 11, 52 220 Labin</derivirana_varijabla>
  </DomainObject.Predmet.ProtustrankaWithAdress>
  <DomainObject.Predmet.ProtustrankaWithAdressOIB>
    <izvorni_sadrzaj>EC - COMM d.o.o.  Labin, OIB 04846093093, Rudarska 11, 52 220 Labin</izvorni_sadrzaj>
    <derivirana_varijabla naziv="DomainObject.Predmet.ProtustrankaWithAdressOIB_1">EC - COMM d.o.o.  Labin, OIB 04846093093, Rudarska 11, 52 220 Labin</derivirana_varijabla>
  </DomainObject.Predmet.ProtustrankaWithAdressOIB>
  <DomainObject.Predmet.ProtustrankaNazivFormated>
    <izvorni_sadrzaj>EC - COMM d.o.o.  Labin</izvorni_sadrzaj>
    <derivirana_varijabla naziv="DomainObject.Predmet.ProtustrankaNazivFormated_1">EC - COMM d.o.o.  Labin</derivirana_varijabla>
  </DomainObject.Predmet.ProtustrankaNazivFormated>
  <DomainObject.Predmet.ProtustrankaNazivFormatedOIB>
    <izvorni_sadrzaj>EC - COMM d.o.o.  Labin, OIB 04846093093</izvorni_sadrzaj>
    <derivirana_varijabla naziv="DomainObject.Predmet.ProtustrankaNazivFormatedOIB_1">EC - COMM d.o.o.  Labin, OIB 04846093093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HRVATSKA; H-AABDUCO d.o.o.</izvorni_sadrzaj>
    <derivirana_varijabla naziv="DomainObject.Predmet.StrankaFormated_1">  REPUBLIKA HRVATSKA; H-AABDUCO d.o.o.</derivirana_varijabla>
  </DomainObject.Predmet.StrankaFormated>
  <DomainObject.Predmet.StrankaFormatedOIB>
    <izvorni_sadrzaj>  REPUBLIKA HRVATSKA, OIB 52634238587; H-AABDUCO d.o.o.</izvorni_sadrzaj>
    <derivirana_varijabla naziv="DomainObject.Predmet.StrankaFormatedOIB_1">  REPUBLIKA HRVATSKA, OIB 52634238587; H-AABDUCO d.o.o.</derivirana_varijabla>
  </DomainObject.Predmet.StrankaFormatedOIB>
  <DomainObject.Predmet.StrankaFormatedWithAdress>
    <izvorni_sadrzaj> REPUBLIKA HRVATSKA; H-AABDUCO d.o.o., Slavonska avenija 6c, 10000 Zagreb</izvorni_sadrzaj>
    <derivirana_varijabla naziv="DomainObject.Predmet.StrankaFormatedWithAdress_1"> REPUBLIKA HRVATSKA; H-AABDUCO d.o.o., Slavonska avenija 6c, 10000 Zagreb</derivirana_varijabla>
  </DomainObject.Predmet.StrankaFormatedWithAdress>
  <DomainObject.Predmet.StrankaFormatedWithAdressOIB>
    <izvorni_sadrzaj> REPUBLIKA HRVATSKA, OIB 52634238587; H-AABDUCO d.o.o., Slavonska avenija 6c, 10000 Zagreb</izvorni_sadrzaj>
    <derivirana_varijabla naziv="DomainObject.Predmet.StrankaFormatedWithAdressOIB_1"> REPUBLIKA HRVATSKA, OIB 52634238587; H-AABDUCO d.o.o., Slavonska avenija 6c, 10000 Zagreb</derivirana_varijabla>
  </DomainObject.Predmet.StrankaFormatedWithAdressOIB>
  <DomainObject.Predmet.StrankaWithAdress>
    <izvorni_sadrzaj>REPUBLIKA HRVATSKA ,H-AABDUCO d.o.o. Slavonska avenija 6c,10000 Zagreb</izvorni_sadrzaj>
    <derivirana_varijabla naziv="DomainObject.Predmet.StrankaWithAdress_1">REPUBLIKA HRVATSKA ,H-AABDUCO d.o.o. Slavonska avenija 6c,10000 Zagreb</derivirana_varijabla>
  </DomainObject.Predmet.StrankaWithAdress>
  <DomainObject.Predmet.StrankaWithAdressOIB>
    <izvorni_sadrzaj>REPUBLIKA HRVATSKA, OIB 52634238587,H-AABDUCO d.o.o., Slavonska avenija 6c,10000 Zagreb</izvorni_sadrzaj>
    <derivirana_varijabla naziv="DomainObject.Predmet.StrankaWithAdressOIB_1">REPUBLIKA HRVATSKA, OIB 52634238587,H-AABDUCO d.o.o., Slavonska avenija 6c,10000 Zagreb</derivirana_varijabla>
  </DomainObject.Predmet.StrankaWithAdressOIB>
  <DomainObject.Predmet.StrankaNazivFormated>
    <izvorni_sadrzaj>REPUBLIKA HRVATSKA,H-AABDUCO d.o.o.</izvorni_sadrzaj>
    <derivirana_varijabla naziv="DomainObject.Predmet.StrankaNazivFormated_1">REPUBLIKA HRVATSKA,H-AABDUCO d.o.o.</derivirana_varijabla>
  </DomainObject.Predmet.StrankaNazivFormated>
  <DomainObject.Predmet.StrankaNazivFormatedOIB>
    <izvorni_sadrzaj>REPUBLIKA HRVATSKA, OIB 52634238587,H-AABDUCO d.o.o.</izvorni_sadrzaj>
    <derivirana_varijabla naziv="DomainObject.Predmet.StrankaNazivFormatedOIB_1">REPUBLIKA HRVATSKA, OIB 52634238587,H-AABDUCO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  <item>H-AABDUCO d.o.o.</item>
    </izvorni_sadrzaj>
    <derivirana_varijabla naziv="DomainObject.Predmet.StrankaListFormated_1">
      <item>REPUBLIKA HRVATSKA</item>
      <item>H-AABDUCO d.o.o.</item>
    </derivirana_varijabla>
  </DomainObject.Predmet.StrankaListFormated>
  <DomainObject.Predmet.StrankaListFormatedOIB>
    <izvorni_sadrzaj>
      <item>REPUBLIKA HRVATSKA, OIB 52634238587</item>
      <item>H-AABDUCO d.o.o.</item>
    </izvorni_sadrzaj>
    <derivirana_varijabla naziv="DomainObject.Predmet.StrankaListFormatedOIB_1">
      <item>REPUBLIKA HRVATSKA, OIB 52634238587</item>
      <item>H-AABDUCO d.o.o.</item>
    </derivirana_varijabla>
  </DomainObject.Predmet.StrankaListFormatedOIB>
  <DomainObject.Predmet.StrankaListFormatedWithAdress>
    <izvorni_sadrzaj>
      <item>REPUBLIKA HRVATSKA</item>
      <item>H-AABDUCO d.o.o., Slavonska avenija 6c, 10000 Zagreb</item>
    </izvorni_sadrzaj>
    <derivirana_varijabla naziv="DomainObject.Predmet.StrankaListFormatedWithAdress_1">
      <item>REPUBLIKA HRVATSKA</item>
      <item>H-AABDUCO d.o.o., Slavonska avenija 6c, 10000 Zagreb</item>
    </derivirana_varijabla>
  </DomainObject.Predmet.StrankaListFormatedWithAdress>
  <DomainObject.Predmet.StrankaListFormatedWithAdressOIB>
    <izvorni_sadrzaj>
      <item>REPUBLIKA HRVATSKA, OIB 52634238587</item>
      <item>H-AABDUCO d.o.o., Slavonska avenija 6c, 10000 Zagreb</item>
    </izvorni_sadrzaj>
    <derivirana_varijabla naziv="DomainObject.Predmet.StrankaListFormatedWithAdressOIB_1">
      <item>REPUBLIKA HRVATSKA, OIB 52634238587</item>
      <item>H-AABDUCO d.o.o., Slavonska avenija 6c, 10000 Zagreb</item>
    </derivirana_varijabla>
  </DomainObject.Predmet.StrankaListFormatedWithAdressOIB>
  <DomainObject.Predmet.StrankaListNazivFormated>
    <izvorni_sadrzaj>
      <item>REPUBLIKA HRVATSKA</item>
      <item>H-AABDUCO d.o.o.</item>
    </izvorni_sadrzaj>
    <derivirana_varijabla naziv="DomainObject.Predmet.StrankaListNazivFormated_1">
      <item>REPUBLIKA HRVATSKA</item>
      <item>H-AABDUCO d.o.o.</item>
    </derivirana_varijabla>
  </DomainObject.Predmet.StrankaListNazivFormated>
  <DomainObject.Predmet.StrankaListNazivFormatedOIB>
    <izvorni_sadrzaj>
      <item>REPUBLIKA HRVATSKA, OIB 52634238587</item>
      <item>H-AABDUCO d.o.o.</item>
    </izvorni_sadrzaj>
    <derivirana_varijabla naziv="DomainObject.Predmet.StrankaListNazivFormatedOIB_1">
      <item>REPUBLIKA HRVATSKA, OIB 52634238587</item>
      <item>H-AABDUCO d.o.o.</item>
    </derivirana_varijabla>
  </DomainObject.Predmet.StrankaListNazivFormatedOIB>
  <DomainObject.Predmet.ProtuStrankaListFormated>
    <izvorni_sadrzaj>
      <item>EC - COMM d.o.o.  Labin</item>
    </izvorni_sadrzaj>
    <derivirana_varijabla naziv="DomainObject.Predmet.ProtuStrankaListFormated_1">
      <item>EC - COMM d.o.o.  Labin</item>
    </derivirana_varijabla>
  </DomainObject.Predmet.ProtuStrankaListFormated>
  <DomainObject.Predmet.ProtuStrankaListFormatedOIB>
    <izvorni_sadrzaj>
      <item>EC - COMM d.o.o.  Labin, OIB 04846093093</item>
    </izvorni_sadrzaj>
    <derivirana_varijabla naziv="DomainObject.Predmet.ProtuStrankaListFormatedOIB_1">
      <item>EC - COMM d.o.o.  Labin, OIB 04846093093</item>
    </derivirana_varijabla>
  </DomainObject.Predmet.ProtuStrankaListFormatedOIB>
  <DomainObject.Predmet.ProtuStrankaListFormatedWithAdress>
    <izvorni_sadrzaj>
      <item>EC - COMM d.o.o.  Labin, Rudarska 11, 52 220 Labin</item>
    </izvorni_sadrzaj>
    <derivirana_varijabla naziv="DomainObject.Predmet.ProtuStrankaListFormatedWithAdress_1">
      <item>EC - COMM d.o.o.  Labin, Rudarska 11, 52 220 Labin</item>
    </derivirana_varijabla>
  </DomainObject.Predmet.ProtuStrankaListFormatedWithAdress>
  <DomainObject.Predmet.ProtuStrankaListFormatedWithAdressOIB>
    <izvorni_sadrzaj>
      <item>EC - COMM d.o.o.  Labin, OIB 04846093093, Rudarska 11, 52 220 Labin</item>
    </izvorni_sadrzaj>
    <derivirana_varijabla naziv="DomainObject.Predmet.ProtuStrankaListFormatedWithAdressOIB_1">
      <item>EC - COMM d.o.o.  Labin, OIB 04846093093, Rudarska 11, 52 220 Labin</item>
    </derivirana_varijabla>
  </DomainObject.Predmet.ProtuStrankaListFormatedWithAdressOIB>
  <DomainObject.Predmet.ProtuStrankaListNazivFormated>
    <izvorni_sadrzaj>
      <item>EC - COMM d.o.o.  Labin</item>
    </izvorni_sadrzaj>
    <derivirana_varijabla naziv="DomainObject.Predmet.ProtuStrankaListNazivFormated_1">
      <item>EC - COMM d.o.o.  Labin</item>
    </derivirana_varijabla>
  </DomainObject.Predmet.ProtuStrankaListNazivFormated>
  <DomainObject.Predmet.ProtuStrankaListNazivFormatedOIB>
    <izvorni_sadrzaj>
      <item>EC - COMM d.o.o.  Labin, OIB 04846093093</item>
    </izvorni_sadrzaj>
    <derivirana_varijabla naziv="DomainObject.Predmet.ProtuStrankaListNazivFormatedOIB_1">
      <item>EC - COMM d.o.o.  Labin, OIB 04846093093</item>
    </derivirana_varijabla>
  </DomainObject.Predmet.ProtuStrankaListNazivFormatedOIB>
  <DomainObject.Predmet.OstaliListFormated>
    <izvorni_sadrzaj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</izvorni_sadrzaj>
    <derivirana_varijabla naziv="DomainObject.Predmet.OstaliListFormated_1"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</derivirana_varijabla>
  </DomainObject.Predmet.OstaliListFormated>
  <DomainObject.Predmet.OstaliListFormatedOIB>
    <izvorni_sadrzaj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</izvorni_sadrzaj>
    <derivirana_varijabla naziv="DomainObject.Predmet.OstaliListFormatedOIB_1"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</derivirana_varijabla>
  </DomainObject.Predmet.OstaliListFormatedOIB>
  <DomainObject.Predmet.OstaliListFormatedWithAdress>
    <izvorni_sadrzaj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KOPARSKA 37, 52 100 Pula</item>
      <item>ŽDO RIJEKA, 51000 Rijeka</item>
      <item>OMBRETTA BELIĆ ILIJAŠIĆ, Jadranska 2, 52221 Rabac</item>
      <item>Hrvatski Telekom d.d.,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Karla Kranjca 74, 52220 Labin</item>
      <item>ANTONELA LJUNA HRVATIN, pRESIKA 7, 52220 Labin</item>
      <item>TATJANA GRIPARIĆ, Maršala Tita 78, 52223 Raša</item>
      <item>Snježana Franković, Milana Golje 3, 52223 Raša</item>
      <item>SILVIA KOKOT, Ravni bb, 52220 Labin</item>
      <item>DENISA DOBRIĆ, Koromačno, 52220 Labin</item>
      <item>Mira Panić, Ladenci 5e, 52220 Vinež</item>
    </izvorni_sadrzaj>
    <derivirana_varijabla naziv="DomainObject.Predmet.OstaliListFormatedWithAdress_1"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KOPARSKA 37, 52 100 Pula</item>
      <item>ŽDO RIJEKA, 51000 Rijeka</item>
      <item>OMBRETTA BELIĆ ILIJAŠIĆ, Jadranska 2, 52221 Rabac</item>
      <item>Hrvatski Telekom d.d.,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Karla Kranjca 74, 52220 Labin</item>
      <item>ANTONELA LJUNA HRVATIN, pRESIKA 7, 52220 Labin</item>
      <item>TATJANA GRIPARIĆ, Maršala Tita 78, 52223 Raša</item>
      <item>Snježana Franković, Milana Golje 3, 52223 Raša</item>
      <item>SILVIA KOKOT, Ravni bb, 52220 Labin</item>
      <item>DENISA DOBRIĆ, Koromačno, 52220 Labin</item>
      <item>Mira Panić, Ladenci 5e, 52220 Vinež</item>
    </derivirana_varijabla>
  </DomainObject.Predmet.OstaliListFormatedWithAdress>
  <DomainObject.Predmet.OstaliListFormatedWithAdressOIB>
    <izvorni_sadrzaj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 52 100 Pula</item>
      <item>ŽDO RIJEKA, 51000 Rijeka</item>
      <item>OMBRETTA BELIĆ ILIJAŠIĆ, OIB 00873493442, Jadranska 2, 52221 Rabac</item>
      <item>Hrvatski Telekom d.d., OIB 81793146560,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OIB 98193603498, Karla Kranjca 74, 52220 Labin</item>
      <item>ANTONELA LJUNA HRVATIN, pRESIKA 7, 52220 Labin</item>
      <item>TATJANA GRIPARIĆ, Maršala Tita 78, 52223 Raša</item>
      <item>Snježana Franković, OIB 85706972942, Milana Golje 3, 52223 Raša</item>
      <item>SILVIA KOKOT, Ravni bb, 52220 Labin</item>
      <item>DENISA DOBRIĆ, Koromačno, 52220 Labin</item>
      <item>Mira Panić, OIB 90271091056, Ladenci 5e, 52220 Vinež</item>
    </izvorni_sadrzaj>
    <derivirana_varijabla naziv="DomainObject.Predmet.OstaliListFormatedWithAdressOIB_1"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 52 100 Pula</item>
      <item>ŽDO RIJEKA, 51000 Rijeka</item>
      <item>OMBRETTA BELIĆ ILIJAŠIĆ, OIB 00873493442, Jadranska 2, 52221 Rabac</item>
      <item>Hrvatski Telekom d.d., OIB 81793146560, Savska 32, 10000 Zagreb</item>
      <item>LIDIJA MOHOROVIĆ, Senari 10, 52220 Labin</item>
      <item>MIRIJANA DERMETA, Kršan 44, 52220 Labin</item>
      <item>FATIMA SILAHIĆ, PIĆANSKA 2, 52333 Potpićan</item>
      <item>SANDRA BREZAC NAČINOVIĆ, MARCILJANI 46, 52220 Labin</item>
      <item>VLADIMIR BUČIĆ, P. Sfeci 1, 52220 Labin</item>
      <item>EDA VIŠKOVIĆ, KATURE 53, 52220 Labin</item>
      <item>KARMEN VERBANAC, Brnjci 21, 52220 Labin</item>
      <item>IVA RADIĆ STANIĆ, Vinež 168, 52220 Labin</item>
      <item>SANELA SULJAGIĆ, Vrečari 22a, 52220 Labin</item>
      <item>VESNA MILETIĆ, Marciljani 2, 52220 Labin</item>
      <item>odvj. društvo Divjak, Topić i dr., I. Lučića 2a/18, 10000 Zagreb</item>
      <item>MIRA BOTIĆ, Ladenci 56, 52220 Labin</item>
      <item>MIRA PANIĆ, Ladenci 56, 52220 Labin</item>
      <item>Mediha Botić, OIB 98193603498, Karla Kranjca 74, 52220 Labin</item>
      <item>ANTONELA LJUNA HRVATIN, pRESIKA 7, 52220 Labin</item>
      <item>TATJANA GRIPARIĆ, Maršala Tita 78, 52223 Raša</item>
      <item>Snježana Franković, OIB 85706972942, Milana Golje 3, 52223 Raša</item>
      <item>SILVIA KOKOT, Ravni bb, 52220 Labin</item>
      <item>DENISA DOBRIĆ, Koromačno, 52220 Labin</item>
      <item>Mira Panić, OIB 90271091056, Ladenci 5e, 52220 Vinež</item>
    </derivirana_varijabla>
  </DomainObject.Predmet.OstaliListFormatedWithAdressOIB>
  <DomainObject.Predmet.OstaliListNazivFormated>
    <izvorni_sadrzaj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</izvorni_sadrzaj>
    <derivirana_varijabla naziv="DomainObject.Predmet.OstaliListNazivFormated_1"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Mira Panić</item>
    </derivirana_varijabla>
  </DomainObject.Predmet.OstaliListNazivFormated>
  <DomainObject.Predmet.OstaliListNazivFormatedOIB>
    <izvorni_sadrzaj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</izvorni_sadrzaj>
    <derivirana_varijabla naziv="DomainObject.Predmet.OstaliListNazivFormatedOIB_1">
      <item>JAKOB NAKIĆ</item>
      <item>MARINA KOVAČ KRKA</item>
      <item>JOSIP KELEMENIĆ</item>
      <item>ŽELJKA SLANINA FABIJANIĆ</item>
      <item>DRAGO ILIŠINOVIĆ</item>
      <item>VLASTA MAJSTOROVIĆ, OIB 78258328195</item>
      <item>ŽDO RIJEKA</item>
      <item>OMBRETTA BELIĆ ILIJAŠIĆ, OIB 00873493442</item>
      <item>Hrvatski Telekom d.d., OIB 81793146560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Botić, OIB 98193603498</item>
      <item>ANTONELA LJUNA HRVATIN</item>
      <item>TATJANA GRIPARIĆ</item>
      <item>Snježana Franković, OIB 85706972942</item>
      <item>SILVIA KOKOT</item>
      <item>DENISA DOBRIĆ</item>
      <item>Mira Panić, OIB 90271091056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i dr.</izvorni_sadrzaj>
    <derivirana_varijabla naziv="DomainObject.Predmet.StrankaIDrugi_1">REPUBLIKA HRVATSKA i dr.</derivirana_varijabla>
  </DomainObject.Predmet.StrankaIDrugi>
  <DomainObject.Predmet.ProtustrankaIDrugi>
    <izvorni_sadrzaj>EC - COMM d.o.o.  Labin</izvorni_sadrzaj>
    <derivirana_varijabla naziv="DomainObject.Predmet.ProtustrankaIDrugi_1">EC - COMM d.o.o.  Labin</derivirana_varijabla>
  </DomainObject.Predmet.ProtustrankaIDrugi>
  <DomainObject.Predmet.StrankaIDrugiAdressOIB>
    <izvorni_sadrzaj>REPUBLIKA HRVATSKA, OIB 52634238587 i dr.</izvorni_sadrzaj>
    <derivirana_varijabla naziv="DomainObject.Predmet.StrankaIDrugiAdressOIB_1">REPUBLIKA HRVATSKA, OIB 52634238587 i dr.</derivirana_varijabla>
  </DomainObject.Predmet.StrankaIDrugiAdressOIB>
  <DomainObject.Predmet.ProtustrankaIDrugiAdressOIB>
    <izvorni_sadrzaj>EC - COMM d.o.o.  Labin, OIB 04846093093, Rudarska 11, 52 220 Labin</izvorni_sadrzaj>
    <derivirana_varijabla naziv="DomainObject.Predmet.ProtustrankaIDrugiAdressOIB_1">EC - COMM d.o.o.  Labin, OIB 04846093093, Rudarska 11,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 - COMM d.o.o.  Labin</item>
      <item>REPUBLIKA HRVATSKA</item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H-AABDUCO d.o.o.</item>
      <item>Mira Panić</item>
    </izvorni_sadrzaj>
    <derivirana_varijabla naziv="DomainObject.Predmet.SudioniciListNaziv_1">
      <item>EC - COMM d.o.o.  Labin</item>
      <item>REPUBLIKA HRVATSKA</item>
      <item>JAKOB NAKIĆ</item>
      <item>MARINA KOVAČ KRKA</item>
      <item>JOSIP KELEMENIĆ</item>
      <item>ŽELJKA SLANINA FABIJANIĆ</item>
      <item>DRAGO ILIŠINOVIĆ</item>
      <item>VLASTA MAJSTOROVIĆ</item>
      <item>ŽDO RIJEKA</item>
      <item>OMBRETTA BELIĆ ILIJAŠIĆ</item>
      <item>Hrvatski Telekom d.d.</item>
      <item>LIDIJA MOHOROVIĆ</item>
      <item>MIRIJANA DERMETA</item>
      <item>FATIMA SILAHIĆ</item>
      <item>SANDRA BREZAC NAČINOVIĆ</item>
      <item>VLADIMIR BUČIĆ</item>
      <item>EDA VIŠKOVIĆ</item>
      <item>KARMEN VERBANAC</item>
      <item>IVA RADIĆ STANIĆ</item>
      <item>SANELA SULJAGIĆ</item>
      <item>VESNA MILETIĆ</item>
      <item>odvj. društvo Divjak, Topić i dr.</item>
      <item>MIRA BOTIĆ</item>
      <item>MIRA PANIĆ</item>
      <item>Mediha Botić</item>
      <item>ANTONELA LJUNA HRVATIN</item>
      <item>TATJANA GRIPARIĆ</item>
      <item>Snježana Franković</item>
      <item>SILVIA KOKOT</item>
      <item>DENISA DOBRIĆ</item>
      <item>H-AABDUCO d.o.o.</item>
      <item>Mira Panić</item>
    </derivirana_varijabla>
  </DomainObject.Predmet.SudioniciListNaziv>
  <DomainObject.Predmet.SudioniciListAdressOIB>
    <izvorni_sadrzaj>
      <item>EC - COMM d.o.o.  Labin, OIB 04846093093, Rudarska 11,52 220 Labin</item>
      <item>REPUBLIKA HRVATSKA, OIB 52634238587</item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37,52 100 Pula</item>
      <item>ŽDO RIJEKA, 51000 Rijeka</item>
      <item>OMBRETTA BELIĆ ILIJAŠIĆ, OIB 00873493442, Jadranska 2,52221 Rabac</item>
      <item>Hrvatski Telekom d.d., OIB 81793146560, Savska 32,10000 Zagreb</item>
      <item>LIDIJA MOHOROVIĆ, Senari 10,52220 Labin</item>
      <item>MIRIJANA DERMETA, Kršan 44,52220 Labin</item>
      <item>FATIMA SILAHIĆ, PIĆANSKA 2,52333 Potpićan</item>
      <item>SANDRA BREZAC NAČINOVIĆ, MARCILJANI 46,52220 Labin</item>
      <item>VLADIMIR BUČIĆ, P. Sfeci 1,52220 Labin</item>
      <item>EDA VIŠKOVIĆ, KATURE 53,52220 Labin</item>
      <item>KARMEN VERBANAC, Brnjci 21,52220 Labin</item>
      <item>IVA RADIĆ STANIĆ, Vinež 168,52220 Labin</item>
      <item>SANELA SULJAGIĆ, Vrečari 22a,52220 Labin</item>
      <item>VESNA MILETIĆ, Marciljani 2,52220 Labin</item>
      <item>odvj. društvo Divjak, Topić i dr., I. Lučića 2a/18,10000 Zagreb</item>
      <item>MIRA BOTIĆ, Ladenci 56,52220 Labin</item>
      <item>MIRA PANIĆ, Ladenci 56,52220 Labin</item>
      <item>Mediha Botić, OIB 98193603498, Karla Kranjca 74,52220 Labin</item>
      <item>ANTONELA LJUNA HRVATIN, pRESIKA 7,52220 Labin</item>
      <item>TATJANA GRIPARIĆ, Maršala Tita 78,52223 Raša</item>
      <item>Snježana Franković, OIB 85706972942, Milana Golje 3,52223 Raša</item>
      <item>SILVIA KOKOT, Ravni bb,52220 Labin</item>
      <item>DENISA DOBRIĆ, Koromačno,52220 Labin</item>
      <item>H-AABDUCO d.o.o., Slavonska avenija 6c,10000 Zagreb</item>
      <item>Mira Panić, OIB 90271091056, Ladenci 5e,52220 Vinež</item>
    </izvorni_sadrzaj>
    <derivirana_varijabla naziv="DomainObject.Predmet.SudioniciListAdressOIB_1">
      <item>EC - COMM d.o.o.  Labin, OIB 04846093093, Rudarska 11,52 220 Labin</item>
      <item>REPUBLIKA HRVATSKA, OIB 52634238587</item>
      <item>JAKOB NAKIĆ, 51000 Rijeka</item>
      <item>MARINA KOVAČ KRKA, 10000 Zagreb</item>
      <item>JOSIP KELEMENIĆ, 10000 Zagreb</item>
      <item>ŽELJKA SLANINA FABIJANIĆ, 51000 Rijeka</item>
      <item>DRAGO ILIŠINOVIĆ, 10000 Zagreb</item>
      <item>VLASTA MAJSTOROVIĆ, OIB 78258328195, KOPARSKA 37,52 100 Pula</item>
      <item>ŽDO RIJEKA, 51000 Rijeka</item>
      <item>OMBRETTA BELIĆ ILIJAŠIĆ, OIB 00873493442, Jadranska 2,52221 Rabac</item>
      <item>Hrvatski Telekom d.d., OIB 81793146560, Savska 32,10000 Zagreb</item>
      <item>LIDIJA MOHOROVIĆ, Senari 10,52220 Labin</item>
      <item>MIRIJANA DERMETA, Kršan 44,52220 Labin</item>
      <item>FATIMA SILAHIĆ, PIĆANSKA 2,52333 Potpićan</item>
      <item>SANDRA BREZAC NAČINOVIĆ, MARCILJANI 46,52220 Labin</item>
      <item>VLADIMIR BUČIĆ, P. Sfeci 1,52220 Labin</item>
      <item>EDA VIŠKOVIĆ, KATURE 53,52220 Labin</item>
      <item>KARMEN VERBANAC, Brnjci 21,52220 Labin</item>
      <item>IVA RADIĆ STANIĆ, Vinež 168,52220 Labin</item>
      <item>SANELA SULJAGIĆ, Vrečari 22a,52220 Labin</item>
      <item>VESNA MILETIĆ, Marciljani 2,52220 Labin</item>
      <item>odvj. društvo Divjak, Topić i dr., I. Lučića 2a/18,10000 Zagreb</item>
      <item>MIRA BOTIĆ, Ladenci 56,52220 Labin</item>
      <item>MIRA PANIĆ, Ladenci 56,52220 Labin</item>
      <item>Mediha Botić, OIB 98193603498, Karla Kranjca 74,52220 Labin</item>
      <item>ANTONELA LJUNA HRVATIN, pRESIKA 7,52220 Labin</item>
      <item>TATJANA GRIPARIĆ, Maršala Tita 78,52223 Raša</item>
      <item>Snježana Franković, OIB 85706972942, Milana Golje 3,52223 Raša</item>
      <item>SILVIA KOKOT, Ravni bb,52220 Labin</item>
      <item>DENISA DOBRIĆ, Koromačno,52220 Labin</item>
      <item>H-AABDUCO d.o.o., Slavonska avenija 6c,10000 Zagreb</item>
      <item>Mira Panić, OIB 90271091056, Ladenci 5e,52220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04846093093</item>
      <item>, OIB 52634238587</item>
      <item>, OIB null</item>
      <item>, OIB null</item>
      <item>, OIB null</item>
      <item>, OIB null</item>
      <item>, OIB null</item>
      <item>, OIB 78258328195</item>
      <item>, OIB null</item>
      <item>, OIB 00873493442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98193603498</item>
      <item>, OIB null</item>
      <item>, OIB null</item>
      <item>, OIB 85706972942</item>
      <item>, OIB null</item>
      <item>, OIB null</item>
      <item>, OIB null</item>
      <item>, OIB 90271091056</item>
    </izvorni_sadrzaj>
    <derivirana_varijabla naziv="DomainObject.Predmet.SudioniciListNazivOIB_1">
      <item>, OIB 04846093093</item>
      <item>, OIB 52634238587</item>
      <item>, OIB null</item>
      <item>, OIB null</item>
      <item>, OIB null</item>
      <item>, OIB null</item>
      <item>, OIB null</item>
      <item>, OIB 78258328195</item>
      <item>, OIB null</item>
      <item>, OIB 00873493442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98193603498</item>
      <item>, OIB null</item>
      <item>, OIB null</item>
      <item>, OIB 85706972942</item>
      <item>, OIB null</item>
      <item>, OIB null</item>
      <item>, OIB null</item>
      <item>, OIB 90271091056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03A91E-C562-4E4A-A8BE-BE6618E5CE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2235</properties:Characters>
  <properties:Lines>67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2016-07-18T12:14:00Z</dcterms:created>
  <dc:creator>ksarlija</dc:creator>
  <cp:lastModifiedBy>Jasna Radulović</cp:lastModifiedBy>
  <cp:lastPrinted>2016-07-18T12:14:00Z</cp:lastPrinted>
  <dcterms:modified xmlns:xsi="http://www.w3.org/2001/XMLSchema-instance" xsi:type="dcterms:W3CDTF">2016-07-18T12:15:00Z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