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df59" w14:paraId="2c0df5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E3A02">
        <w:rPr>
          <w:b/>
          <w:lang w:val="hr-HR"/>
        </w:rPr>
        <w:t>1316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E3A02">
        <w:rPr>
          <w:lang w:val="hr-HR"/>
        </w:rPr>
        <w:t>"IZVOR" – UDRUGA ZA PROMICANJE SLOBODE GOVORA I JAVNE RIJEČI, Imotski, A. Starčevića 4, OIB: 92923133615</w:t>
      </w:r>
      <w:r w:rsidR="00634348">
        <w:rPr>
          <w:lang w:val="hr-HR"/>
        </w:rPr>
        <w:t xml:space="preserve">, dana </w:t>
      </w:r>
      <w:r w:rsidR="009738F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E3A02">
        <w:rPr>
          <w:lang w:val="hr-HR"/>
        </w:rPr>
        <w:t>"IZVOR" – UDRUGA ZA PROMICANJE SLOBODE GOVORA I JAVNE RIJEČI, Imotski, A. Starčevića 4, OIB: 92923133615</w:t>
      </w:r>
      <w:r>
        <w:rPr>
          <w:lang w:val="hr-HR"/>
        </w:rPr>
        <w:t xml:space="preserve">. Skraćeni stečajni postupak je otvoren dana </w:t>
      </w:r>
      <w:r w:rsidR="009738F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C6EF3">
        <w:rPr>
          <w:lang w:val="hr-HR"/>
        </w:rPr>
        <w:t>12</w:t>
      </w:r>
      <w:r>
        <w:rPr>
          <w:lang w:val="hr-HR"/>
        </w:rPr>
        <w:t>,</w:t>
      </w:r>
      <w:r w:rsidR="00721974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904B7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E3A02">
        <w:rPr>
          <w:lang w:val="hr-HR"/>
        </w:rPr>
        <w:t>"IZVOR" – UDRUGA ZA PROMICANJE SLOBODE GOVORA I JAVNE RIJEČI, Imotski, A. Starčevića 4, OIB: 92923133615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209C1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E3A02">
        <w:rPr>
          <w:lang w:val="hr-HR"/>
        </w:rPr>
        <w:t>"IZVOR" – Udruga za promicanje slobode govora i javne riječi, Imotski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E3A02">
        <w:rPr>
          <w:lang w:val="hr-HR"/>
        </w:rPr>
        <w:t>1556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E3A02">
        <w:rPr>
          <w:lang w:val="hr-HR"/>
        </w:rPr>
        <w:t>25.736,44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738F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0066D">
        <w:rPr>
          <w:lang w:val="hr-HR"/>
        </w:rPr>
        <w:t>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C756F" w:rsidRPr="005C756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E3A02">
      <w:t>1316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93F49"/>
    <w:rsid w:val="001C6EF3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C756F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066D"/>
    <w:rsid w:val="00715647"/>
    <w:rsid w:val="00721974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738F7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904B7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5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5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5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5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56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5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5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St-1316/2015</izvorni_sadrzaj>
    <derivirana_varijabla naziv="DomainObject.Predmet.OznakaBroj_1">St-1316/2015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"IZVOR" - UDRUGA ZA PROMICANJE SLOBODE GOVORA I JAVNE RIJEČI</izvorni_sadrzaj>
    <derivirana_varijabla naziv="DomainObject.Predmet.ProtustrankaFormated_1">  "IZVOR" - UDRUGA ZA PROMICANJE SLOBODE GOVORA I JAVNE RIJEČI</derivirana_varijabla>
  </DomainObject.Predmet.ProtustrankaFormated>
  <DomainObject.Predmet.ProtustrankaFormatedOIB>
    <izvorni_sadrzaj>  "IZVOR" - UDRUGA ZA PROMICANJE SLOBODE GOVORA I JAVNE RIJEČI, OIB 92923133615</izvorni_sadrzaj>
    <derivirana_varijabla naziv="DomainObject.Predmet.ProtustrankaFormatedOIB_1">  "IZVOR" - UDRUGA ZA PROMICANJE SLOBODE GOVORA I JAVNE RIJEČI, OIB 92923133615</derivirana_varijabla>
  </DomainObject.Predmet.ProtustrankaFormatedOIB>
  <DomainObject.Predmet.ProtustrankaFormatedWithAdress>
    <izvorni_sadrzaj> "IZVOR" - UDRUGA ZA PROMICANJE SLOBODE GOVORA I JAVNE RIJEČI, A.Starčevića 4, 21260 Imotski</izvorni_sadrzaj>
    <derivirana_varijabla naziv="DomainObject.Predmet.ProtustrankaFormatedWithAdress_1"> "IZVOR" - UDRUGA ZA PROMICANJE SLOBODE GOVORA I JAVNE RIJEČI, A.Starčevića 4, 21260 Imotski</derivirana_varijabla>
  </DomainObject.Predmet.ProtustrankaFormatedWithAdress>
  <DomainObject.Predmet.ProtustrankaFormatedWithAdressOIB>
    <izvorni_sadrzaj> "IZVOR" - UDRUGA ZA PROMICANJE SLOBODE GOVORA I JAVNE RIJEČI, OIB 92923133615, A.Starčevića 4, 21260 Imotski</izvorni_sadrzaj>
    <derivirana_varijabla naziv="DomainObject.Predmet.ProtustrankaFormatedWithAdressOIB_1"> "IZVOR" - UDRUGA ZA PROMICANJE SLOBODE GOVORA I JAVNE RIJEČI, OIB 92923133615, A.Starčevića 4, 21260 Imotski</derivirana_varijabla>
  </DomainObject.Predmet.ProtustrankaFormatedWithAdressOIB>
  <DomainObject.Predmet.ProtustrankaWithAdress>
    <izvorni_sadrzaj>"IZVOR" - UDRUGA ZA PROMICANJE SLOBODE GOVORA I JAVNE RIJEČI A.Starčevića 4, 21260 Imotski</izvorni_sadrzaj>
    <derivirana_varijabla naziv="DomainObject.Predmet.ProtustrankaWithAdress_1">"IZVOR" - UDRUGA ZA PROMICANJE SLOBODE GOVORA I JAVNE RIJEČI A.Starčevića 4, 21260 Imotski</derivirana_varijabla>
  </DomainObject.Predmet.ProtustrankaWithAdress>
  <DomainObject.Predmet.ProtustrankaWithAdressOIB>
    <izvorni_sadrzaj>"IZVOR" - UDRUGA ZA PROMICANJE SLOBODE GOVORA I JAVNE RIJEČI, OIB 92923133615, A.Starčevića 4, 21260 Imotski</izvorni_sadrzaj>
    <derivirana_varijabla naziv="DomainObject.Predmet.ProtustrankaWithAdressOIB_1">"IZVOR" - UDRUGA ZA PROMICANJE SLOBODE GOVORA I JAVNE RIJEČI, OIB 92923133615, A.Starčevića 4, 21260 Imotski</derivirana_varijabla>
  </DomainObject.Predmet.ProtustrankaWithAdressOIB>
  <DomainObject.Predmet.ProtustrankaNazivFormated>
    <izvorni_sadrzaj>"IZVOR" - UDRUGA ZA PROMICANJE SLOBODE GOVORA I JAVNE RIJEČI</izvorni_sadrzaj>
    <derivirana_varijabla naziv="DomainObject.Predmet.ProtustrankaNazivFormated_1">"IZVOR" - UDRUGA ZA PROMICANJE SLOBODE GOVORA I JAVNE RIJEČI</derivirana_varijabla>
  </DomainObject.Predmet.ProtustrankaNazivFormated>
  <DomainObject.Predmet.ProtustrankaNazivFormatedOIB>
    <izvorni_sadrzaj>"IZVOR" - UDRUGA ZA PROMICANJE SLOBODE GOVORA I JAVNE RIJEČI, OIB 92923133615</izvorni_sadrzaj>
    <derivirana_varijabla naziv="DomainObject.Predmet.ProtustrankaNazivFormatedOIB_1">"IZVOR" - UDRUGA ZA PROMICANJE SLOBODE GOVORA I JAVNE RIJEČI, OIB 92923133615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25736.44</izvorni_sadrzaj>
    <derivirana_varijabla naziv="DomainObject.Predmet.TrenutnaVrijednost_1">25736.44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"IZVOR" - UDRUGA ZA PROMICANJE SLOBODE GOVORA I JAVNE RIJEČI</item>
    </izvorni_sadrzaj>
    <derivirana_varijabla naziv="DomainObject.Predmet.ProtuStrankaListFormated_1">
      <item>"IZVOR" - UDRUGA ZA PROMICANJE SLOBODE GOVORA I JAVNE RIJEČI</item>
    </derivirana_varijabla>
  </DomainObject.Predmet.ProtuStrankaListFormated>
  <DomainObject.Predmet.ProtuStrankaListFormatedOIB>
    <izvorni_sadrzaj>
      <item>"IZVOR" - UDRUGA ZA PROMICANJE SLOBODE GOVORA I JAVNE RIJEČI, OIB 92923133615</item>
    </izvorni_sadrzaj>
    <derivirana_varijabla naziv="DomainObject.Predmet.ProtuStrankaListFormatedOIB_1">
      <item>"IZVOR" - UDRUGA ZA PROMICANJE SLOBODE GOVORA I JAVNE RIJEČI, OIB 92923133615</item>
    </derivirana_varijabla>
  </DomainObject.Predmet.ProtuStrankaListFormatedOIB>
  <DomainObject.Predmet.ProtuStrankaListFormatedWithAdress>
    <izvorni_sadrzaj>
      <item>"IZVOR" - UDRUGA ZA PROMICANJE SLOBODE GOVORA I JAVNE RIJEČI, A.Starčevića 4, 21260 Imotski</item>
    </izvorni_sadrzaj>
    <derivirana_varijabla naziv="DomainObject.Predmet.ProtuStrankaListFormatedWithAdress_1">
      <item>"IZVOR" - UDRUGA ZA PROMICANJE SLOBODE GOVORA I JAVNE RIJEČI, A.Starčevića 4, 21260 Imotski</item>
    </derivirana_varijabla>
  </DomainObject.Predmet.ProtuStrankaListFormatedWithAdress>
  <DomainObject.Predmet.ProtuStrankaListFormatedWithAdressOIB>
    <izvorni_sadrzaj>
      <item>"IZVOR" - UDRUGA ZA PROMICANJE SLOBODE GOVORA I JAVNE RIJEČI, OIB 92923133615, A.Starčevića 4, 21260 Imotski</item>
    </izvorni_sadrzaj>
    <derivirana_varijabla naziv="DomainObject.Predmet.ProtuStrankaListFormatedWithAdressOIB_1">
      <item>"IZVOR" - UDRUGA ZA PROMICANJE SLOBODE GOVORA I JAVNE RIJEČI, OIB 92923133615, A.Starčevića 4, 21260 Imotski</item>
    </derivirana_varijabla>
  </DomainObject.Predmet.ProtuStrankaListFormatedWithAdressOIB>
  <DomainObject.Predmet.ProtuStrankaListNazivFormated>
    <izvorni_sadrzaj>
      <item>"IZVOR" - UDRUGA ZA PROMICANJE SLOBODE GOVORA I JAVNE RIJEČI</item>
    </izvorni_sadrzaj>
    <derivirana_varijabla naziv="DomainObject.Predmet.ProtuStrankaListNazivFormated_1">
      <item>"IZVOR" - UDRUGA ZA PROMICANJE SLOBODE GOVORA I JAVNE RIJEČI</item>
    </derivirana_varijabla>
  </DomainObject.Predmet.ProtuStrankaListNazivFormated>
  <DomainObject.Predmet.ProtuStrankaListNazivFormatedOIB>
    <izvorni_sadrzaj>
      <item>"IZVOR" - UDRUGA ZA PROMICANJE SLOBODE GOVORA I JAVNE RIJEČI, OIB 92923133615</item>
    </izvorni_sadrzaj>
    <derivirana_varijabla naziv="DomainObject.Predmet.ProtuStrankaListNazivFormatedOIB_1">
      <item>"IZVOR" - UDRUGA ZA PROMICANJE SLOBODE GOVORA I JAVNE RIJEČI, OIB 92923133615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"IZVOR" - UDRUGA ZA PROMICANJE SLOBODE GOVORA I JAVNE RIJEČI</izvorni_sadrzaj>
    <derivirana_varijabla naziv="DomainObject.Predmet.ProtustrankaIDrugi_1">"IZVOR" - UDRUGA ZA PROMICANJE SLOBODE GOVORA I JAVNE RIJEČI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"IZVOR" - UDRUGA ZA PROMICANJE SLOBODE GOVORA I JAVNE RIJEČI, OIB 92923133615, A.Starčevića 4, 21260 Imotski</izvorni_sadrzaj>
    <derivirana_varijabla naziv="DomainObject.Predmet.ProtustrankaIDrugiAdressOIB_1">"IZVOR" - UDRUGA ZA PROMICANJE SLOBODE GOVORA I JAVNE RIJEČI, OIB 92923133615, A.Starčevića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"IZVOR" - UDRUGA ZA PROMICANJE SLOBODE GOVORA I JAVNE RIJEČI</item>
      <item>FINANCIJSKA AGENCIJA, RC SPLIT</item>
    </izvorni_sadrzaj>
    <derivirana_varijabla naziv="DomainObject.Predmet.SudioniciListNaziv_1">
      <item>"IZVOR" - UDRUGA ZA PROMICANJE SLOBODE GOVORA I JAVNE RIJEČI</item>
      <item>FINANCIJSKA AGENCIJA, RC SPLIT</item>
    </derivirana_varijabla>
  </DomainObject.Predmet.SudioniciListNaziv>
  <DomainObject.Predmet.SudioniciListAdressOIB>
    <izvorni_sadrzaj>
      <item>"IZVOR" - UDRUGA ZA PROMICANJE SLOBODE GOVORA I JAVNE RIJEČI, OIB 92923133615, A.Starčevića 4,21260 Imotski</item>
      <item>FINANCIJSKA AGENCIJA, RC SPLIT, OIB 85821130368, Mažuranićevo šetalište 24 b,21000 Split</item>
    </izvorni_sadrzaj>
    <derivirana_varijabla naziv="DomainObject.Predmet.SudioniciListAdressOIB_1">
      <item>"IZVOR" - UDRUGA ZA PROMICANJE SLOBODE GOVORA I JAVNE RIJEČI, OIB 92923133615, A.Starčevića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92923133615</item>
      <item>, OIB 85821130368</item>
    </izvorni_sadrzaj>
    <derivirana_varijabla naziv="DomainObject.Predmet.SudioniciListNazivOIB_1">
      <item>, OIB 92923133615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33999-BECA-479B-83A9-2FBC831C2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4006</properties:Characters>
  <properties:Lines>107</properties:Lines>
  <properties:Paragraphs>35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2016-03-29T08:25:00Z</cp:lastPrinted>
  <dcterms:modified xmlns:xsi="http://www.w3.org/2001/XMLSchema-instance" xsi:type="dcterms:W3CDTF">2016-03-29T08:25:00Z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