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bc2a" w14:paraId="b93bc2a" w:rsidRDefault="00614280" w:rsidP="00963DE8" w:rsidR="00614280">
      <w:pPr>
        <w:jc w:val="both"/>
        <w15:collapsed w:val="false"/>
        <w:rPr>
          <w:rFonts w:eastAsia="MS Mincho"/>
        </w:rPr>
      </w:pPr>
    </w:p>
    <w:p w:rsidRDefault="00614280" w:rsidP="00DD2C84" w:rsidR="00DD2C84">
      <w:pPr>
        <w:ind w:firstLine="708"/>
      </w:pPr>
      <w:r>
        <w:rPr>
          <w:rFonts w:eastAsia="MS Mincho"/>
        </w:rPr>
        <w:t xml:space="preserve"> </w:t>
      </w:r>
      <w:r w:rsidR="00DD2C84"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C84" w:rsidP="00DD2C84" w:rsidR="00DD2C84">
      <w:r>
        <w:rPr>
          <w:rFonts w:eastAsia="MS Mincho"/>
        </w:rPr>
        <w:t>REPUBLIKA HRVATSKA</w:t>
      </w:r>
    </w:p>
    <w:p w:rsidRDefault="00DD2C84" w:rsidP="00DD2C84" w:rsidR="00DD2C84">
      <w:r>
        <w:rPr>
          <w:rFonts w:eastAsia="MS Mincho"/>
        </w:rPr>
        <w:t>TRGOVAČKI SUD U RIJECI</w:t>
      </w:r>
    </w:p>
    <w:p w:rsidRDefault="00DD2C84" w:rsidP="00DD2C84" w:rsidR="00DD2C84">
      <w:r>
        <w:rPr>
          <w:rFonts w:eastAsia="MS Mincho"/>
        </w:rPr>
        <w:t xml:space="preserve">      Rijeka, Zadarska 1 i 3</w:t>
      </w:r>
    </w:p>
    <w:p w:rsidRDefault="00DD2C84" w:rsidP="00DD2C84" w:rsidR="00DD2C84"/>
    <w:p w:rsidRDefault="00963DE8" w:rsidP="00963DE8" w:rsidR="00963DE8" w:rsidRPr="00917227">
      <w:pPr>
        <w:jc w:val="both"/>
        <w:rPr>
          <w:rFonts w:eastAsia="MS Mincho"/>
        </w:rPr>
      </w:pPr>
    </w:p>
    <w:p w:rsidRDefault="00963DE8" w:rsidP="00963DE8" w:rsidR="00963DE8" w:rsidRPr="00917227">
      <w:pPr>
        <w:jc w:val="both"/>
        <w:rPr>
          <w:rFonts w:eastAsia="MS Mincho"/>
        </w:rPr>
      </w:pPr>
    </w:p>
    <w:p w:rsidRDefault="00CE4A35" w:rsidP="00963DE8" w:rsidR="00CE4A35">
      <w:pPr>
        <w:jc w:val="both"/>
        <w:rPr>
          <w:rFonts w:eastAsia="MS Mincho"/>
        </w:rPr>
      </w:pPr>
    </w:p>
    <w:p w:rsidRDefault="00C855E7" w:rsidP="00963DE8" w:rsidR="00C855E7" w:rsidRPr="00917227">
      <w:pPr>
        <w:jc w:val="both"/>
        <w:rPr>
          <w:rFonts w:eastAsia="MS Mincho"/>
        </w:rPr>
      </w:pPr>
    </w:p>
    <w:p w:rsidRDefault="0037639D" w:rsidP="00343610" w:rsidR="0037639D" w:rsidRPr="0012649D">
      <w:pPr>
        <w:ind w:firstLine="708"/>
        <w:jc w:val="both"/>
        <w:rPr>
          <w:rFonts w:eastAsia="MS Mincho"/>
        </w:rPr>
      </w:pPr>
      <w:r w:rsidRPr="0012649D">
        <w:rPr>
          <w:rFonts w:eastAsia="MS Mincho"/>
        </w:rPr>
        <w:t xml:space="preserve">Trgovački sud u Rijeci, po </w:t>
      </w:r>
      <w:proofErr w:type="spellStart"/>
      <w:r w:rsidRPr="0012649D">
        <w:rPr>
          <w:rFonts w:eastAsia="MS Mincho"/>
        </w:rPr>
        <w:t>Liljan</w:t>
      </w:r>
      <w:r w:rsidR="00343610">
        <w:rPr>
          <w:rFonts w:eastAsia="MS Mincho"/>
        </w:rPr>
        <w:t>i</w:t>
      </w:r>
      <w:proofErr w:type="spellEnd"/>
      <w:r w:rsidR="00343610">
        <w:rPr>
          <w:rFonts w:eastAsia="MS Mincho"/>
        </w:rPr>
        <w:t xml:space="preserve"> </w:t>
      </w:r>
      <w:r w:rsidRPr="0012649D">
        <w:rPr>
          <w:rFonts w:eastAsia="MS Mincho"/>
        </w:rPr>
        <w:t>Ugrin, stečajno</w:t>
      </w:r>
      <w:r>
        <w:rPr>
          <w:rFonts w:eastAsia="MS Mincho"/>
        </w:rPr>
        <w:t xml:space="preserve">m </w:t>
      </w:r>
      <w:r w:rsidRPr="0012649D">
        <w:rPr>
          <w:rFonts w:eastAsia="MS Mincho"/>
        </w:rPr>
        <w:t>suc</w:t>
      </w:r>
      <w:r>
        <w:rPr>
          <w:rFonts w:eastAsia="MS Mincho"/>
        </w:rPr>
        <w:t>u</w:t>
      </w:r>
      <w:r w:rsidRPr="0012649D">
        <w:rPr>
          <w:rFonts w:eastAsia="MS Mincho"/>
        </w:rPr>
        <w:t xml:space="preserve"> u predmetu provođenja stečajnog  postupka nad </w:t>
      </w:r>
      <w:r w:rsidRPr="0012649D">
        <w:t xml:space="preserve">AGRO - RIJEKA društvo za proizvodnju i trgovinu, društvo s ograničenom odgovornošću u stečaju </w:t>
      </w:r>
      <w:proofErr w:type="spellStart"/>
      <w:r w:rsidRPr="0012649D">
        <w:t>Kukuljanovo</w:t>
      </w:r>
      <w:proofErr w:type="spellEnd"/>
      <w:r w:rsidRPr="0012649D">
        <w:t xml:space="preserve">, Industrijska zona, </w:t>
      </w:r>
      <w:proofErr w:type="spellStart"/>
      <w:r w:rsidRPr="0012649D">
        <w:t>Kukuljanovo</w:t>
      </w:r>
      <w:proofErr w:type="spellEnd"/>
      <w:r w:rsidRPr="0012649D">
        <w:t xml:space="preserve"> </w:t>
      </w:r>
      <w:proofErr w:type="spellStart"/>
      <w:r w:rsidRPr="0012649D">
        <w:t>bb</w:t>
      </w:r>
      <w:proofErr w:type="spellEnd"/>
      <w:r w:rsidRPr="0012649D">
        <w:t xml:space="preserve">  </w:t>
      </w:r>
      <w:r w:rsidRPr="0012649D">
        <w:rPr>
          <w:rFonts w:eastAsia="MS Mincho"/>
        </w:rPr>
        <w:t xml:space="preserve">dana </w:t>
      </w:r>
      <w:r w:rsidR="00614280">
        <w:rPr>
          <w:rFonts w:eastAsia="MS Mincho"/>
        </w:rPr>
        <w:t xml:space="preserve"> 13. svibnja 2016. </w:t>
      </w:r>
      <w:r w:rsidRPr="0012649D">
        <w:rPr>
          <w:rFonts w:eastAsia="MS Mincho"/>
        </w:rPr>
        <w:t xml:space="preserve">donio je slijedeći </w:t>
      </w:r>
    </w:p>
    <w:p w:rsidRDefault="0037639D" w:rsidP="0037639D" w:rsidR="0037639D" w:rsidRPr="0012649D">
      <w:pPr>
        <w:jc w:val="both"/>
        <w:rPr>
          <w:rFonts w:eastAsia="MS Mincho"/>
        </w:rPr>
      </w:pPr>
    </w:p>
    <w:p w:rsidRDefault="0037639D" w:rsidP="0037639D" w:rsidR="0037639D" w:rsidRPr="0012649D">
      <w:pPr>
        <w:jc w:val="center"/>
        <w:rPr>
          <w:rFonts w:eastAsia="MS Mincho"/>
        </w:rPr>
      </w:pPr>
    </w:p>
    <w:p w:rsidRDefault="0037639D" w:rsidP="0037639D" w:rsidR="0037639D" w:rsidRPr="0012649D">
      <w:pPr>
        <w:jc w:val="center"/>
        <w:rPr>
          <w:rFonts w:eastAsia="MS Mincho"/>
        </w:rPr>
      </w:pPr>
      <w:r w:rsidRPr="0012649D">
        <w:rPr>
          <w:rFonts w:eastAsia="MS Mincho"/>
        </w:rPr>
        <w:t>Z A K L J U Č A K</w:t>
      </w:r>
    </w:p>
    <w:p w:rsidRDefault="0037639D" w:rsidP="0037639D" w:rsidR="0037639D" w:rsidRPr="0012649D">
      <w:pPr>
        <w:jc w:val="center"/>
        <w:rPr>
          <w:rFonts w:eastAsia="MS Mincho"/>
        </w:rPr>
      </w:pPr>
    </w:p>
    <w:p w:rsidRDefault="001C3363" w:rsidP="001C3363" w:rsidR="001C3363" w:rsidRPr="00917227">
      <w:pPr>
        <w:jc w:val="both"/>
      </w:pPr>
    </w:p>
    <w:p w:rsidRDefault="001C3363" w:rsidP="00170A7E" w:rsidR="001C3363" w:rsidRPr="00917227">
      <w:pPr>
        <w:jc w:val="both"/>
      </w:pPr>
      <w:r w:rsidRPr="00917227">
        <w:tab/>
        <w:t xml:space="preserve">Ročište za razdiobu </w:t>
      </w:r>
      <w:proofErr w:type="spellStart"/>
      <w:r w:rsidRPr="00917227">
        <w:t>kupovnine</w:t>
      </w:r>
      <w:proofErr w:type="spellEnd"/>
      <w:r w:rsidRPr="00917227">
        <w:t xml:space="preserve"> u iznosu od</w:t>
      </w:r>
      <w:r w:rsidR="00614280">
        <w:t xml:space="preserve"> 218.275,00</w:t>
      </w:r>
      <w:r w:rsidR="00C855E7">
        <w:rPr>
          <w:color w:val="000000"/>
        </w:rPr>
        <w:t xml:space="preserve"> </w:t>
      </w:r>
      <w:r w:rsidR="005F3C93" w:rsidRPr="00BD2559">
        <w:rPr>
          <w:rFonts w:eastAsia="MS Mincho"/>
        </w:rPr>
        <w:t>kn</w:t>
      </w:r>
      <w:r w:rsidR="005F3C93" w:rsidRPr="00BD2559">
        <w:rPr>
          <w:lang w:val="it-IT"/>
        </w:rPr>
        <w:t xml:space="preserve"> </w:t>
      </w:r>
      <w:r w:rsidR="004A6417" w:rsidRPr="00A0031B">
        <w:t xml:space="preserve">dobivenog od </w:t>
      </w:r>
      <w:r w:rsidR="004A6417">
        <w:t xml:space="preserve">Općinskog suda u </w:t>
      </w:r>
      <w:r w:rsidR="00614280">
        <w:t>Rijeka</w:t>
      </w:r>
      <w:r w:rsidR="004A6417">
        <w:t xml:space="preserve">, kao </w:t>
      </w:r>
      <w:r w:rsidR="004A6417" w:rsidRPr="00A0031B">
        <w:t>ovršnog suda</w:t>
      </w:r>
      <w:r w:rsidR="004A6417">
        <w:t xml:space="preserve">, </w:t>
      </w:r>
      <w:r w:rsidR="00614280">
        <w:t xml:space="preserve">u ovršnom postupku koji se vodio pod </w:t>
      </w:r>
      <w:proofErr w:type="spellStart"/>
      <w:r w:rsidR="0037639D">
        <w:t>posl</w:t>
      </w:r>
      <w:proofErr w:type="spellEnd"/>
      <w:r w:rsidR="0037639D">
        <w:t xml:space="preserve">. br. </w:t>
      </w:r>
      <w:proofErr w:type="spellStart"/>
      <w:r w:rsidR="004A6417">
        <w:t>Ovr</w:t>
      </w:r>
      <w:proofErr w:type="spellEnd"/>
      <w:r w:rsidR="004A6417">
        <w:t>-</w:t>
      </w:r>
      <w:r w:rsidR="00614280">
        <w:t xml:space="preserve">3835/14  </w:t>
      </w:r>
      <w:r w:rsidRPr="00917227">
        <w:t xml:space="preserve">određuje se za dan </w:t>
      </w:r>
    </w:p>
    <w:p w:rsidRDefault="001C3363" w:rsidP="001C3363" w:rsidR="001C3363" w:rsidRPr="00917227">
      <w:pPr>
        <w:jc w:val="both"/>
      </w:pPr>
    </w:p>
    <w:p w:rsidRDefault="00614280" w:rsidP="0027771B" w:rsidR="001C3363" w:rsidRPr="00917227">
      <w:pPr>
        <w:jc w:val="center"/>
      </w:pPr>
      <w:r>
        <w:t xml:space="preserve">28. lipnja 2016. </w:t>
      </w:r>
      <w:r w:rsidR="001C3363" w:rsidRPr="00917227">
        <w:t xml:space="preserve">u </w:t>
      </w:r>
      <w:r w:rsidR="0037639D">
        <w:t>9,00</w:t>
      </w:r>
      <w:r w:rsidR="001C3363" w:rsidRPr="00917227">
        <w:t xml:space="preserve"> sati</w:t>
      </w:r>
    </w:p>
    <w:p w:rsidRDefault="001C3363" w:rsidP="001C3363" w:rsidR="001C3363" w:rsidRPr="00917227">
      <w:pPr>
        <w:jc w:val="center"/>
      </w:pPr>
      <w:r w:rsidRPr="00917227">
        <w:t>u prostorijama ovog suda, soba 11.</w:t>
      </w:r>
    </w:p>
    <w:p w:rsidRDefault="001C3363" w:rsidP="001C3363" w:rsidR="001C3363" w:rsidRPr="00917227">
      <w:pPr>
        <w:jc w:val="both"/>
      </w:pPr>
    </w:p>
    <w:p w:rsidRDefault="001C3363" w:rsidP="0027771B" w:rsidR="001C3363" w:rsidRPr="00917227">
      <w:pPr>
        <w:jc w:val="both"/>
      </w:pPr>
      <w:r w:rsidRPr="00917227">
        <w:t xml:space="preserve">Na ročište se pozivaju stečajni  upravitelj i </w:t>
      </w:r>
      <w:proofErr w:type="spellStart"/>
      <w:r w:rsidRPr="00917227">
        <w:t>razlučn</w:t>
      </w:r>
      <w:r w:rsidR="00C855E7">
        <w:t>i</w:t>
      </w:r>
      <w:proofErr w:type="spellEnd"/>
      <w:r w:rsidRPr="00917227">
        <w:t xml:space="preserve"> vjerovni</w:t>
      </w:r>
      <w:r w:rsidR="00C855E7">
        <w:t>ci</w:t>
      </w:r>
      <w:r w:rsidRPr="00917227">
        <w:t>.</w:t>
      </w:r>
    </w:p>
    <w:p w:rsidRDefault="001C3363" w:rsidP="001C3363" w:rsidR="001C3363" w:rsidRPr="00917227">
      <w:pPr>
        <w:jc w:val="both"/>
      </w:pPr>
    </w:p>
    <w:p w:rsidRDefault="001C3363" w:rsidP="001C3363" w:rsidR="001C3363" w:rsidRPr="00917227">
      <w:pPr>
        <w:jc w:val="both"/>
      </w:pPr>
      <w:r w:rsidRPr="00917227">
        <w:t>II.</w:t>
      </w:r>
      <w:r w:rsidRPr="00917227">
        <w:tab/>
        <w:t xml:space="preserve">Ovaj zaključak objavit će se na </w:t>
      </w:r>
      <w:r w:rsidR="0067400D">
        <w:t>e-</w:t>
      </w:r>
      <w:bookmarkStart w:name="_GoBack" w:id="0"/>
      <w:bookmarkEnd w:id="0"/>
      <w:r w:rsidRPr="00917227">
        <w:t>oglasnoj ploči suda.</w:t>
      </w:r>
    </w:p>
    <w:p w:rsidRDefault="001C3363" w:rsidP="001C3363" w:rsidR="001C3363" w:rsidRPr="00917227">
      <w:pPr>
        <w:jc w:val="both"/>
      </w:pPr>
    </w:p>
    <w:p w:rsidRDefault="001C3363" w:rsidP="001C3363" w:rsidR="001C3363" w:rsidRPr="00917227">
      <w:pPr>
        <w:jc w:val="both"/>
      </w:pPr>
    </w:p>
    <w:p w:rsidRDefault="001C3363" w:rsidP="00917227" w:rsidR="001C3363" w:rsidRPr="00917227">
      <w:pPr>
        <w:jc w:val="center"/>
      </w:pPr>
      <w:r w:rsidRPr="00917227">
        <w:t xml:space="preserve">Dana, </w:t>
      </w:r>
      <w:r w:rsidR="00614280">
        <w:rPr>
          <w:rFonts w:eastAsia="MS Mincho"/>
        </w:rPr>
        <w:t>13. svibnja 2016</w:t>
      </w:r>
      <w:r w:rsidRPr="00917227">
        <w:t>.</w:t>
      </w:r>
    </w:p>
    <w:p w:rsidRDefault="001C3363" w:rsidP="001C3363" w:rsidR="001C3363" w:rsidRPr="00917227">
      <w:pPr>
        <w:jc w:val="right"/>
      </w:pPr>
      <w:r w:rsidRPr="00917227">
        <w:tab/>
      </w:r>
      <w:r w:rsidRPr="00917227">
        <w:tab/>
      </w:r>
      <w:r w:rsidRPr="00917227">
        <w:tab/>
      </w:r>
    </w:p>
    <w:p w:rsidRDefault="001C3363" w:rsidP="001C3363" w:rsidR="001C3363" w:rsidRPr="00917227">
      <w:pPr>
        <w:jc w:val="right"/>
      </w:pPr>
      <w:r w:rsidRPr="00917227">
        <w:t xml:space="preserve">Stečajni sudac </w:t>
      </w:r>
    </w:p>
    <w:p w:rsidRDefault="001C3363" w:rsidP="001C3363" w:rsidR="001C3363" w:rsidRPr="00917227">
      <w:pPr>
        <w:jc w:val="right"/>
      </w:pPr>
    </w:p>
    <w:p w:rsidRDefault="001C3363" w:rsidP="001C3363" w:rsidR="001C3363" w:rsidRPr="00917227">
      <w:pPr>
        <w:jc w:val="right"/>
      </w:pPr>
      <w:r w:rsidRPr="00917227">
        <w:tab/>
      </w:r>
      <w:r w:rsidRPr="00917227">
        <w:tab/>
      </w:r>
      <w:r w:rsidRPr="00917227">
        <w:tab/>
        <w:t>Liljana Ugrin</w:t>
      </w:r>
    </w:p>
    <w:p w:rsidRDefault="001C3363" w:rsidP="001C3363" w:rsidR="001C3363" w:rsidRPr="00917227"/>
    <w:p w:rsidRDefault="001C3363" w:rsidP="001C3363" w:rsidR="001C3363" w:rsidRPr="00917227"/>
    <w:p w:rsidRDefault="001C3363" w:rsidP="001C3363" w:rsidR="001C3363" w:rsidRPr="00917227">
      <w:r w:rsidRPr="00917227">
        <w:t xml:space="preserve">UPUTA O PRAVNOM LIJEKU </w:t>
      </w:r>
    </w:p>
    <w:p w:rsidRDefault="001C3363" w:rsidP="001C3363" w:rsidR="001C3363" w:rsidRPr="00917227">
      <w:r w:rsidRPr="00917227">
        <w:t>Protiv ovog zaključka nije dopušten pravni lijek ( članak  11.  stavak 9. SZ ).</w:t>
      </w:r>
    </w:p>
    <w:p w:rsidRDefault="00917227" w:rsidP="00FE066B" w:rsidR="00917227">
      <w:pPr>
        <w:jc w:val="both"/>
        <w:rPr>
          <w:rFonts w:eastAsia="MS Mincho"/>
        </w:rPr>
      </w:pPr>
    </w:p>
    <w:p w:rsidRDefault="00DF63ED" w:rsidP="00DF63ED" w:rsidR="00DF63ED">
      <w:pPr>
        <w:jc w:val="both"/>
        <w:rPr>
          <w:rFonts w:eastAsia="MS Mincho"/>
          <w:sz w:val="20"/>
          <w:szCs w:val="20"/>
        </w:rPr>
      </w:pPr>
    </w:p>
    <w:p w:rsidRDefault="00614280" w:rsidP="00DF63ED" w:rsidR="00614280">
      <w:pPr>
        <w:jc w:val="both"/>
        <w:rPr>
          <w:rFonts w:eastAsia="MS Mincho"/>
        </w:rPr>
      </w:pPr>
    </w:p>
    <w:p w:rsidRDefault="00614280" w:rsidP="00DF63ED" w:rsidR="00614280">
      <w:pPr>
        <w:jc w:val="both"/>
        <w:rPr>
          <w:rFonts w:eastAsia="MS Mincho"/>
        </w:rPr>
      </w:pPr>
    </w:p>
    <w:p w:rsidRDefault="00DF63ED" w:rsidP="00DF63ED" w:rsidR="00DF63ED" w:rsidRPr="00C855E7">
      <w:pPr>
        <w:jc w:val="both"/>
        <w:rPr>
          <w:rFonts w:eastAsia="MS Mincho"/>
        </w:rPr>
      </w:pPr>
      <w:r w:rsidRPr="00C855E7">
        <w:rPr>
          <w:rFonts w:eastAsia="MS Mincho"/>
        </w:rPr>
        <w:lastRenderedPageBreak/>
        <w:t>DNA</w:t>
      </w:r>
    </w:p>
    <w:p w:rsidRDefault="00DF63ED" w:rsidP="00DF63ED" w:rsidR="00DF63ED" w:rsidRPr="00C855E7">
      <w:pPr>
        <w:jc w:val="both"/>
        <w:rPr>
          <w:rFonts w:eastAsia="MS Mincho"/>
        </w:rPr>
      </w:pPr>
      <w:r w:rsidRPr="00C855E7">
        <w:rPr>
          <w:rFonts w:eastAsia="MS Mincho"/>
        </w:rPr>
        <w:t>zaključak dostaviti</w:t>
      </w:r>
    </w:p>
    <w:p w:rsidRDefault="00DF63ED" w:rsidP="00DF63ED" w:rsidR="00C855E7" w:rsidRPr="004A6417">
      <w:pPr>
        <w:jc w:val="both"/>
        <w:rPr>
          <w:rFonts w:eastAsia="MS Mincho"/>
        </w:rPr>
      </w:pPr>
      <w:r w:rsidRPr="004A6417">
        <w:rPr>
          <w:rFonts w:eastAsia="MS Mincho"/>
        </w:rPr>
        <w:t>-</w:t>
      </w:r>
      <w:r w:rsidRPr="004A6417">
        <w:rPr>
          <w:rFonts w:eastAsia="MS Mincho"/>
        </w:rPr>
        <w:tab/>
        <w:t>stečajnom upravitelju</w:t>
      </w:r>
    </w:p>
    <w:p w:rsidRDefault="00C855E7" w:rsidP="00614280" w:rsidR="004A6417" w:rsidRPr="004A6417">
      <w:pPr>
        <w:jc w:val="both"/>
        <w:rPr>
          <w:rFonts w:eastAsia="MS Mincho"/>
        </w:rPr>
      </w:pPr>
      <w:r w:rsidRPr="004A6417">
        <w:rPr>
          <w:rFonts w:eastAsia="MS Mincho"/>
        </w:rPr>
        <w:t>-</w:t>
      </w:r>
      <w:r w:rsidRPr="004A6417">
        <w:rPr>
          <w:rFonts w:eastAsia="MS Mincho"/>
        </w:rPr>
        <w:tab/>
      </w:r>
      <w:proofErr w:type="spellStart"/>
      <w:r w:rsidRPr="004A6417">
        <w:rPr>
          <w:rFonts w:eastAsia="MS Mincho"/>
        </w:rPr>
        <w:t>razlučn</w:t>
      </w:r>
      <w:r w:rsidR="00343610">
        <w:rPr>
          <w:rFonts w:eastAsia="MS Mincho"/>
        </w:rPr>
        <w:t>o</w:t>
      </w:r>
      <w:r w:rsidRPr="004A6417">
        <w:rPr>
          <w:rFonts w:eastAsia="MS Mincho"/>
        </w:rPr>
        <w:t>m</w:t>
      </w:r>
      <w:proofErr w:type="spellEnd"/>
      <w:r w:rsidRPr="004A6417">
        <w:rPr>
          <w:rFonts w:eastAsia="MS Mincho"/>
        </w:rPr>
        <w:t xml:space="preserve"> vjerovni</w:t>
      </w:r>
      <w:r w:rsidR="00343610">
        <w:rPr>
          <w:rFonts w:eastAsia="MS Mincho"/>
        </w:rPr>
        <w:t>ku</w:t>
      </w:r>
      <w:r w:rsidR="004A6417" w:rsidRPr="004A6417">
        <w:t xml:space="preserve"> </w:t>
      </w:r>
      <w:r w:rsidR="00614280">
        <w:t>Croatia osiguranje d.d. Zagreb</w:t>
      </w:r>
    </w:p>
    <w:p w:rsidRDefault="004A6417" w:rsidP="00DF63ED" w:rsidR="00DF63ED" w:rsidRPr="00C855E7">
      <w:pPr>
        <w:jc w:val="both"/>
        <w:rPr>
          <w:rFonts w:eastAsia="MS Mincho"/>
        </w:rPr>
      </w:pPr>
      <w:r>
        <w:rPr>
          <w:rFonts w:eastAsia="MS Mincho"/>
        </w:rPr>
        <w:t xml:space="preserve">U </w:t>
      </w:r>
      <w:r w:rsidR="00DF63ED" w:rsidRPr="00C855E7">
        <w:rPr>
          <w:rFonts w:eastAsia="MS Mincho"/>
        </w:rPr>
        <w:t>Rijeci,</w:t>
      </w:r>
      <w:r>
        <w:rPr>
          <w:rFonts w:eastAsia="MS Mincho"/>
        </w:rPr>
        <w:t xml:space="preserve"> </w:t>
      </w:r>
      <w:r w:rsidR="00614280">
        <w:rPr>
          <w:rFonts w:eastAsia="MS Mincho"/>
        </w:rPr>
        <w:t>13. svibnja 2016.</w:t>
      </w:r>
    </w:p>
    <w:p w:rsidRDefault="003238F0" w:rsidP="00DF63ED" w:rsidR="003238F0" w:rsidRPr="00C855E7">
      <w:pPr>
        <w:jc w:val="both"/>
        <w:rPr>
          <w:rFonts w:eastAsia="MS Mincho"/>
        </w:rPr>
      </w:pPr>
    </w:p>
    <w:sectPr w:rsidR="003238F0" w:rsidRPr="00C855E7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910" w:rsidR="00DA5910">
      <w:r>
        <w:separator/>
      </w:r>
    </w:p>
  </w:endnote>
  <w:endnote w:id="0" w:type="continuationSeparator">
    <w:p w:rsidRDefault="00DA5910" w:rsidR="00DA5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71B" w:rsidR="0027771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7771B" w:rsidR="0027771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71B" w:rsidP="00560F4A" w:rsidR="0027771B">
    <w:pPr>
      <w:pStyle w:val="Podnoje"/>
      <w:framePr w:y="1" w:xAlign="right" w:vAnchor="text" w:hAnchor="margin" w:wrap="around"/>
      <w:rPr>
        <w:rStyle w:val="Brojstranice"/>
      </w:rPr>
    </w:pPr>
  </w:p>
  <w:p w:rsidRDefault="0027771B" w:rsidP="00560F4A" w:rsidR="0027771B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67400D">
      <w:rPr>
        <w:rStyle w:val="Brojstranice"/>
        <w:rFonts w:cs="Arial" w:hAnsi="Arial" w:ascii="Arial"/>
        <w:noProof/>
      </w:rPr>
      <w:t>2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910" w:rsidR="00DA5910">
      <w:r>
        <w:separator/>
      </w:r>
    </w:p>
  </w:footnote>
  <w:footnote w:id="0" w:type="continuationSeparator">
    <w:p w:rsidRDefault="00DA5910" w:rsidR="00DA5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39D" w:rsidP="0037639D" w:rsidR="0037639D" w:rsidRPr="00A52989">
    <w:pPr>
      <w:pStyle w:val="Zaglavlje"/>
      <w:jc w:val="right"/>
    </w:pPr>
    <w:proofErr w:type="spellStart"/>
    <w:r w:rsidRPr="00A52989">
      <w:t>Posl</w:t>
    </w:r>
    <w:proofErr w:type="spellEnd"/>
    <w:r w:rsidRPr="00A52989">
      <w:t xml:space="preserve">. br. 7 </w:t>
    </w:r>
    <w:r w:rsidRPr="00A52989">
      <w:rPr>
        <w:lang w:val="de-DE"/>
      </w:rPr>
      <w:t>St-364/12-</w:t>
    </w:r>
    <w:r w:rsidR="00DD2C84">
      <w:rPr>
        <w:lang w:val="de-DE"/>
      </w:rPr>
      <w:t>112</w:t>
    </w:r>
    <w:r w:rsidR="00614280">
      <w:rPr>
        <w:lang w:val="de-DE"/>
      </w:rPr>
      <w:t xml:space="preserve"> </w:t>
    </w:r>
  </w:p>
  <w:p w:rsidRDefault="0027771B" w:rsidP="0037639D" w:rsidR="0027771B" w:rsidRPr="0037639D">
    <w:pPr>
      <w:pStyle w:val="Zaglavlje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6F6C"/>
    <w:rsid w:val="00036FA4"/>
    <w:rsid w:val="00060A07"/>
    <w:rsid w:val="000764EC"/>
    <w:rsid w:val="000A5FA3"/>
    <w:rsid w:val="000C3DC5"/>
    <w:rsid w:val="000E26CB"/>
    <w:rsid w:val="000E6256"/>
    <w:rsid w:val="000F5B47"/>
    <w:rsid w:val="000F6A54"/>
    <w:rsid w:val="00114D7F"/>
    <w:rsid w:val="00120AD4"/>
    <w:rsid w:val="0012200E"/>
    <w:rsid w:val="00141A68"/>
    <w:rsid w:val="00154ABE"/>
    <w:rsid w:val="00170A7E"/>
    <w:rsid w:val="00173309"/>
    <w:rsid w:val="00173D9F"/>
    <w:rsid w:val="00174B97"/>
    <w:rsid w:val="00182D59"/>
    <w:rsid w:val="0018627F"/>
    <w:rsid w:val="001C3363"/>
    <w:rsid w:val="001E1423"/>
    <w:rsid w:val="001E748F"/>
    <w:rsid w:val="001F1B51"/>
    <w:rsid w:val="002104ED"/>
    <w:rsid w:val="002145A2"/>
    <w:rsid w:val="00240134"/>
    <w:rsid w:val="00247EBE"/>
    <w:rsid w:val="00255AB6"/>
    <w:rsid w:val="0027771B"/>
    <w:rsid w:val="00277C97"/>
    <w:rsid w:val="002811C6"/>
    <w:rsid w:val="002958E1"/>
    <w:rsid w:val="002960AE"/>
    <w:rsid w:val="002A3573"/>
    <w:rsid w:val="002B6D2C"/>
    <w:rsid w:val="002C5497"/>
    <w:rsid w:val="002C6281"/>
    <w:rsid w:val="002E50CC"/>
    <w:rsid w:val="00306CC2"/>
    <w:rsid w:val="00306FA7"/>
    <w:rsid w:val="00320A17"/>
    <w:rsid w:val="003238F0"/>
    <w:rsid w:val="00343610"/>
    <w:rsid w:val="00346524"/>
    <w:rsid w:val="00355E0A"/>
    <w:rsid w:val="0035752D"/>
    <w:rsid w:val="003636F9"/>
    <w:rsid w:val="00371E30"/>
    <w:rsid w:val="00373EA4"/>
    <w:rsid w:val="0037639D"/>
    <w:rsid w:val="00397FA2"/>
    <w:rsid w:val="003A069B"/>
    <w:rsid w:val="003A27F1"/>
    <w:rsid w:val="003A3AAF"/>
    <w:rsid w:val="003A5606"/>
    <w:rsid w:val="003B0371"/>
    <w:rsid w:val="003B0687"/>
    <w:rsid w:val="003B2111"/>
    <w:rsid w:val="003B50CD"/>
    <w:rsid w:val="003B7BD2"/>
    <w:rsid w:val="003C1ECE"/>
    <w:rsid w:val="004041B3"/>
    <w:rsid w:val="004058A2"/>
    <w:rsid w:val="004214CE"/>
    <w:rsid w:val="00434D4E"/>
    <w:rsid w:val="00446AA5"/>
    <w:rsid w:val="00461D2F"/>
    <w:rsid w:val="00465154"/>
    <w:rsid w:val="004772A5"/>
    <w:rsid w:val="0048429E"/>
    <w:rsid w:val="00492E1B"/>
    <w:rsid w:val="004A1983"/>
    <w:rsid w:val="004A6417"/>
    <w:rsid w:val="004B1373"/>
    <w:rsid w:val="004D5E1F"/>
    <w:rsid w:val="004E4FE4"/>
    <w:rsid w:val="00505436"/>
    <w:rsid w:val="00506E61"/>
    <w:rsid w:val="00516D4E"/>
    <w:rsid w:val="00530A15"/>
    <w:rsid w:val="0053727A"/>
    <w:rsid w:val="00560F4A"/>
    <w:rsid w:val="00575813"/>
    <w:rsid w:val="00577D53"/>
    <w:rsid w:val="00590C88"/>
    <w:rsid w:val="005B0722"/>
    <w:rsid w:val="005B74C7"/>
    <w:rsid w:val="005C5C5D"/>
    <w:rsid w:val="005C62EE"/>
    <w:rsid w:val="005D2021"/>
    <w:rsid w:val="005F0319"/>
    <w:rsid w:val="005F3C93"/>
    <w:rsid w:val="005F3F21"/>
    <w:rsid w:val="006055E7"/>
    <w:rsid w:val="00614280"/>
    <w:rsid w:val="00615190"/>
    <w:rsid w:val="006178B1"/>
    <w:rsid w:val="006314A2"/>
    <w:rsid w:val="0067400D"/>
    <w:rsid w:val="006779AA"/>
    <w:rsid w:val="006A2170"/>
    <w:rsid w:val="006B1E76"/>
    <w:rsid w:val="006B775C"/>
    <w:rsid w:val="006C59C7"/>
    <w:rsid w:val="006D3BA6"/>
    <w:rsid w:val="006D5BED"/>
    <w:rsid w:val="006D6216"/>
    <w:rsid w:val="006E28F4"/>
    <w:rsid w:val="006F5015"/>
    <w:rsid w:val="0070503A"/>
    <w:rsid w:val="007420D9"/>
    <w:rsid w:val="00742B34"/>
    <w:rsid w:val="00746B83"/>
    <w:rsid w:val="00765816"/>
    <w:rsid w:val="00773B48"/>
    <w:rsid w:val="00787887"/>
    <w:rsid w:val="0079377B"/>
    <w:rsid w:val="007A5A94"/>
    <w:rsid w:val="007C3990"/>
    <w:rsid w:val="007F0FFD"/>
    <w:rsid w:val="007F5BBE"/>
    <w:rsid w:val="007F5F43"/>
    <w:rsid w:val="00826666"/>
    <w:rsid w:val="008406E8"/>
    <w:rsid w:val="00841C94"/>
    <w:rsid w:val="00844928"/>
    <w:rsid w:val="00854116"/>
    <w:rsid w:val="008556E1"/>
    <w:rsid w:val="008A3581"/>
    <w:rsid w:val="008B07C7"/>
    <w:rsid w:val="008B0997"/>
    <w:rsid w:val="008F5D52"/>
    <w:rsid w:val="008F5F99"/>
    <w:rsid w:val="0090540E"/>
    <w:rsid w:val="00911DD2"/>
    <w:rsid w:val="00917227"/>
    <w:rsid w:val="00931CA2"/>
    <w:rsid w:val="0093765B"/>
    <w:rsid w:val="00963DE8"/>
    <w:rsid w:val="009927F6"/>
    <w:rsid w:val="009C3DA9"/>
    <w:rsid w:val="009D0D2B"/>
    <w:rsid w:val="009F00E3"/>
    <w:rsid w:val="009F5BF1"/>
    <w:rsid w:val="00A257F8"/>
    <w:rsid w:val="00A318FD"/>
    <w:rsid w:val="00A43B53"/>
    <w:rsid w:val="00A54846"/>
    <w:rsid w:val="00A8193A"/>
    <w:rsid w:val="00A947DA"/>
    <w:rsid w:val="00AA44F6"/>
    <w:rsid w:val="00AE281A"/>
    <w:rsid w:val="00AE4B73"/>
    <w:rsid w:val="00AE4C71"/>
    <w:rsid w:val="00AF1A73"/>
    <w:rsid w:val="00B12B91"/>
    <w:rsid w:val="00B23E83"/>
    <w:rsid w:val="00B266F6"/>
    <w:rsid w:val="00B272A9"/>
    <w:rsid w:val="00B50A69"/>
    <w:rsid w:val="00B50ABF"/>
    <w:rsid w:val="00B530AB"/>
    <w:rsid w:val="00B759C3"/>
    <w:rsid w:val="00B83015"/>
    <w:rsid w:val="00B842E3"/>
    <w:rsid w:val="00B97796"/>
    <w:rsid w:val="00BE42F8"/>
    <w:rsid w:val="00BF2DC5"/>
    <w:rsid w:val="00C1214D"/>
    <w:rsid w:val="00C45189"/>
    <w:rsid w:val="00C45D53"/>
    <w:rsid w:val="00C50EC9"/>
    <w:rsid w:val="00C51BE4"/>
    <w:rsid w:val="00C54E12"/>
    <w:rsid w:val="00C641BB"/>
    <w:rsid w:val="00C64266"/>
    <w:rsid w:val="00C667C9"/>
    <w:rsid w:val="00C855E7"/>
    <w:rsid w:val="00C9374D"/>
    <w:rsid w:val="00CC153B"/>
    <w:rsid w:val="00CD1A75"/>
    <w:rsid w:val="00CE4A35"/>
    <w:rsid w:val="00CE70F7"/>
    <w:rsid w:val="00CF0C42"/>
    <w:rsid w:val="00D10966"/>
    <w:rsid w:val="00D34550"/>
    <w:rsid w:val="00D43763"/>
    <w:rsid w:val="00D549A5"/>
    <w:rsid w:val="00D751C3"/>
    <w:rsid w:val="00D954AA"/>
    <w:rsid w:val="00DA040B"/>
    <w:rsid w:val="00DA0DBB"/>
    <w:rsid w:val="00DA5910"/>
    <w:rsid w:val="00DD2C84"/>
    <w:rsid w:val="00DD3865"/>
    <w:rsid w:val="00DD4606"/>
    <w:rsid w:val="00DE7AA5"/>
    <w:rsid w:val="00DE7CDC"/>
    <w:rsid w:val="00DF63ED"/>
    <w:rsid w:val="00E00DED"/>
    <w:rsid w:val="00E01512"/>
    <w:rsid w:val="00E1481C"/>
    <w:rsid w:val="00E20120"/>
    <w:rsid w:val="00E2796D"/>
    <w:rsid w:val="00E35021"/>
    <w:rsid w:val="00E354F9"/>
    <w:rsid w:val="00E37C24"/>
    <w:rsid w:val="00E66B18"/>
    <w:rsid w:val="00E73980"/>
    <w:rsid w:val="00E94256"/>
    <w:rsid w:val="00EA6A12"/>
    <w:rsid w:val="00EB0F90"/>
    <w:rsid w:val="00EB2691"/>
    <w:rsid w:val="00EC09BA"/>
    <w:rsid w:val="00F23C4C"/>
    <w:rsid w:val="00F5529E"/>
    <w:rsid w:val="00F80886"/>
    <w:rsid w:val="00F97A8E"/>
    <w:rsid w:val="00FA0302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DD2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2C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0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400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00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00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00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DD2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2C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0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400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00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00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00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96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6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168</properties:Words>
  <properties:Characters>863</properties:Characters>
  <properties:Lines>49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2016-05-13T10:35:00Z</dcterms:created>
  <dc:creator>ministarstvo pravosuđa rh</dc:creator>
  <cp:lastModifiedBy>Tanja Fidel</cp:lastModifiedBy>
  <cp:lastPrinted>2016-05-13T10:39:00Z</cp:lastPrinted>
  <dcterms:modified xmlns:xsi="http://www.w3.org/2001/XMLSchema-instance" xsi:type="dcterms:W3CDTF">2016-05-13T10:41:00Z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