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2739" w14:paraId="30f2739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2F3798" w:rsidRPr="002F3798">
        <w:rPr>
          <w:b/>
          <w:sz w:val="24"/>
        </w:rPr>
        <w:t>HORVAT d.o.o.</w:t>
      </w:r>
      <w:r w:rsidR="00842007">
        <w:rPr>
          <w:b/>
          <w:sz w:val="24"/>
        </w:rPr>
        <w:t xml:space="preserve">, </w:t>
      </w:r>
      <w:r w:rsidR="002F3798" w:rsidRPr="002F3798">
        <w:rPr>
          <w:b/>
          <w:sz w:val="24"/>
        </w:rPr>
        <w:t>Đakovo</w:t>
      </w:r>
      <w:r w:rsidR="0027788F" w:rsidRPr="0027788F">
        <w:rPr>
          <w:b/>
          <w:sz w:val="24"/>
        </w:rPr>
        <w:t xml:space="preserve">, </w:t>
      </w:r>
      <w:r w:rsidR="002F3798" w:rsidRPr="002F3798">
        <w:rPr>
          <w:b/>
          <w:sz w:val="24"/>
        </w:rPr>
        <w:t>Otona Ivekovića 95</w:t>
      </w:r>
      <w:r w:rsidRPr="009C396C">
        <w:rPr>
          <w:b/>
          <w:sz w:val="24"/>
        </w:rPr>
        <w:t xml:space="preserve">, OIB: </w:t>
      </w:r>
      <w:r w:rsidR="002F3798" w:rsidRPr="002F3798">
        <w:rPr>
          <w:b/>
          <w:sz w:val="24"/>
        </w:rPr>
        <w:t>99598606304</w:t>
      </w:r>
      <w:r w:rsidRPr="009C396C">
        <w:rPr>
          <w:b/>
          <w:sz w:val="24"/>
        </w:rPr>
        <w:t xml:space="preserve">, MBS: </w:t>
      </w:r>
      <w:r w:rsidR="002F3798" w:rsidRPr="002F3798">
        <w:rPr>
          <w:b/>
          <w:sz w:val="24"/>
        </w:rPr>
        <w:t>030075747</w:t>
      </w:r>
      <w:r w:rsidRPr="009C396C">
        <w:rPr>
          <w:sz w:val="24"/>
        </w:rPr>
        <w:t xml:space="preserve">, dana </w:t>
      </w:r>
      <w:r w:rsidR="00C4596C">
        <w:rPr>
          <w:sz w:val="24"/>
        </w:rPr>
        <w:t>2</w:t>
      </w:r>
      <w:r w:rsidR="002F3798">
        <w:rPr>
          <w:sz w:val="24"/>
        </w:rPr>
        <w:t>7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1830BB" w:rsidRPr="001830BB">
        <w:t>Darko Brekalo, OIB: 58615050899</w:t>
      </w:r>
      <w:r w:rsidR="00926738" w:rsidRPr="009C396C">
        <w:t xml:space="preserve">, </w:t>
      </w:r>
      <w:r w:rsidR="001830BB" w:rsidRPr="001830BB">
        <w:t>Đakovo, Vijenac K. A. Stepinca 2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1830BB">
        <w:rPr>
          <w:b/>
        </w:rPr>
        <w:t>HORVAT d.o.o., Đakovo, Otona Ivekovića 95, OIB: 99598606304, MBS: 030075747</w:t>
      </w:r>
      <w:r w:rsidR="00437522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1830BB" w:rsidRPr="001830BB">
        <w:t>Darko Brekalo, Đakovo, Vijenac K. A. Stepinca 2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1830BB" w:rsidRPr="001830BB">
        <w:t>Darko Brekalo, Đakovo, Vijenac K. A. Stepinca 2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1830BB" w:rsidRPr="001830BB">
        <w:t>Darko Brekalo, Đakovo, Vijenac K. A. Stepinca 2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C4596C">
        <w:rPr>
          <w:sz w:val="24"/>
        </w:rPr>
        <w:t>2</w:t>
      </w:r>
      <w:r w:rsidR="001830BB">
        <w:rPr>
          <w:sz w:val="24"/>
        </w:rPr>
        <w:t>7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065EB1" w:rsidR="004E569A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1830BB" w:rsidRPr="001830BB">
        <w:t>Darko Brekalo, Đakovo, Vijenac K. A. Stepinca 2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C4596C">
        <w:t>2</w:t>
      </w:r>
      <w:r w:rsidR="00542022">
        <w:t>7</w:t>
      </w:r>
      <w:r w:rsidR="00C4596C">
        <w:t>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0659" w:rsidR="00070659">
      <w:r>
        <w:separator/>
      </w:r>
    </w:p>
  </w:endnote>
  <w:endnote w:id="0" w:type="continuationSeparator">
    <w:p w:rsidRDefault="00070659" w:rsidR="00070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0659" w:rsidR="00070659">
      <w:r>
        <w:separator/>
      </w:r>
    </w:p>
  </w:footnote>
  <w:footnote w:id="0" w:type="continuationSeparator">
    <w:p w:rsidRDefault="00070659" w:rsidR="000706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51C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91517" w:rsidR="0039151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391517">
      <w:t>6 St-</w:t>
    </w:r>
    <w:r w:rsidR="00336A06">
      <w:t>984</w:t>
    </w:r>
    <w:r w:rsidR="00391517">
      <w:t>/16-3</w:t>
    </w:r>
  </w:p>
  <w:p w:rsidRDefault="00BF3E59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336A06">
      <w:t>984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0659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0BB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1F760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D7511"/>
    <w:rsid w:val="002E2327"/>
    <w:rsid w:val="002E32F1"/>
    <w:rsid w:val="002E4945"/>
    <w:rsid w:val="002E67D0"/>
    <w:rsid w:val="002E741D"/>
    <w:rsid w:val="002F2EA0"/>
    <w:rsid w:val="002F3798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36A06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522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2022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3B10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BFD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910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4EA4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5B9C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27118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0F9"/>
    <w:rsid w:val="00B95747"/>
    <w:rsid w:val="00B961BF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062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454"/>
    <w:rsid w:val="00D6173B"/>
    <w:rsid w:val="00D6205D"/>
    <w:rsid w:val="00D633FA"/>
    <w:rsid w:val="00D63410"/>
    <w:rsid w:val="00D651C8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A0E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783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022A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15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1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651C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651C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1C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1C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151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1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651C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651C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1C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1C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St-984/2016</izvorni_sadrzaj>
    <derivirana_varijabla naziv="DomainObject.Predmet.OznakaBroj_1">St-984/2016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 d.o.o. za proizvodnju, usluge i trgovinu</izvorni_sadrzaj>
    <derivirana_varijabla naziv="DomainObject.Predmet.ProtustrankaFormated_1">  HORVAT d.o.o. za proizvodnju, usluge i trgovinu</derivirana_varijabla>
  </DomainObject.Predmet.ProtustrankaFormated>
  <DomainObject.Predmet.ProtustrankaFormatedOIB>
    <izvorni_sadrzaj>  HORVAT d.o.o. za proizvodnju, usluge i trgovinu, OIB 99598606304</izvorni_sadrzaj>
    <derivirana_varijabla naziv="DomainObject.Predmet.ProtustrankaFormatedOIB_1">  HORVAT d.o.o. za proizvodnju, usluge i trgovinu, OIB 99598606304</derivirana_varijabla>
  </DomainObject.Predmet.ProtustrankaFormatedOIB>
  <DomainObject.Predmet.ProtustrankaFormatedWithAdress>
    <izvorni_sadrzaj> HORVAT d.o.o. za proizvodnju, usluge i trgovinu, Otona Ivekovića 95, 31400 Đakovo</izvorni_sadrzaj>
    <derivirana_varijabla naziv="DomainObject.Predmet.ProtustrankaFormatedWithAdress_1"> HORVAT d.o.o. za proizvodnju, usluge i trgovinu, Otona Ivekovića 95, 31400 Đakovo</derivirana_varijabla>
  </DomainObject.Predmet.ProtustrankaFormatedWithAdress>
  <DomainObject.Predmet.ProtustrankaFormatedWithAdressOIB>
    <izvorni_sadrzaj> HORVAT d.o.o. za proizvodnju, usluge i trgovinu, OIB 99598606304, Otona Ivekovića 95, 31400 Đakovo</izvorni_sadrzaj>
    <derivirana_varijabla naziv="DomainObject.Predmet.ProtustrankaFormatedWithAdressOIB_1"> HORVAT d.o.o. za proizvodnju, usluge i trgovinu, OIB 99598606304, Otona Ivekovića 95, 31400 Đakovo</derivirana_varijabla>
  </DomainObject.Predmet.ProtustrankaFormatedWithAdressOIB>
  <DomainObject.Predmet.ProtustrankaWithAdress>
    <izvorni_sadrzaj>HORVAT d.o.o. za proizvodnju, usluge i trgovinu Otona Ivekovića 95, 31400 Đakovo</izvorni_sadrzaj>
    <derivirana_varijabla naziv="DomainObject.Predmet.ProtustrankaWithAdress_1">HORVAT d.o.o. za proizvodnju, usluge i trgovinu Otona Ivekovića 95, 31400 Đakovo</derivirana_varijabla>
  </DomainObject.Predmet.ProtustrankaWithAdress>
  <DomainObject.Predmet.ProtustrankaWithAdressOIB>
    <izvorni_sadrzaj>HORVAT d.o.o. za proizvodnju, usluge i trgovinu, OIB 99598606304, Otona Ivekovića 95, 31400 Đakovo</izvorni_sadrzaj>
    <derivirana_varijabla naziv="DomainObject.Predmet.ProtustrankaWithAdressOIB_1">HORVAT d.o.o. za proizvodnju, usluge i trgovinu, OIB 99598606304, Otona Ivekovića 95, 31400 Đakovo</derivirana_varijabla>
  </DomainObject.Predmet.ProtustrankaWithAdressOIB>
  <DomainObject.Predmet.ProtustrankaNazivFormated>
    <izvorni_sadrzaj>HORVAT d.o.o. za proizvodnju, usluge i trgovinu</izvorni_sadrzaj>
    <derivirana_varijabla naziv="DomainObject.Predmet.ProtustrankaNazivFormated_1">HORVAT d.o.o. za proizvodnju, usluge i trgovinu</derivirana_varijabla>
  </DomainObject.Predmet.ProtustrankaNazivFormated>
  <DomainObject.Predmet.ProtustrankaNazivFormatedOIB>
    <izvorni_sadrzaj>HORVAT d.o.o. za proizvodnju, usluge i trgovinu, OIB 99598606304</izvorni_sadrzaj>
    <derivirana_varijabla naziv="DomainObject.Predmet.ProtustrankaNazivFormatedOIB_1">HORVAT d.o.o. za proizvodnju, usluge i trgovinu, OIB 99598606304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HORVAT d.o.o. za proizvodnju, usluge i trgovinu</item>
    </izvorni_sadrzaj>
    <derivirana_varijabla naziv="DomainObject.Predmet.ProtuStrankaListFormated_1">
      <item>HORVAT d.o.o. za proizvodnju, usluge i trgovinu</item>
    </derivirana_varijabla>
  </DomainObject.Predmet.ProtuStrankaListFormated>
  <DomainObject.Predmet.ProtuStrankaListFormatedOIB>
    <izvorni_sadrzaj>
      <item>HORVAT d.o.o. za proizvodnju, usluge i trgovinu, OIB 99598606304</item>
    </izvorni_sadrzaj>
    <derivirana_varijabla naziv="DomainObject.Predmet.ProtuStrankaListFormatedOIB_1">
      <item>HORVAT d.o.o. za proizvodnju, usluge i trgovinu, OIB 99598606304</item>
    </derivirana_varijabla>
  </DomainObject.Predmet.ProtuStrankaListFormatedOIB>
  <DomainObject.Predmet.ProtuStrankaListFormatedWithAdress>
    <izvorni_sadrzaj>
      <item>HORVAT d.o.o. za proizvodnju, usluge i trgovinu, Otona Ivekovića 95, 31400 Đakovo</item>
    </izvorni_sadrzaj>
    <derivirana_varijabla naziv="DomainObject.Predmet.ProtuStrankaListFormatedWithAdress_1">
      <item>HORVAT d.o.o. za proizvodnju, usluge i trgovinu, Otona Ivekovića 95, 31400 Đakovo</item>
    </derivirana_varijabla>
  </DomainObject.Predmet.ProtuStrankaListFormatedWithAdress>
  <DomainObject.Predmet.ProtuStrankaListFormatedWithAdressOIB>
    <izvorni_sadrzaj>
      <item>HORVAT d.o.o. za proizvodnju, usluge i trgovinu, OIB 99598606304, Otona Ivekovića 95, 31400 Đakovo</item>
    </izvorni_sadrzaj>
    <derivirana_varijabla naziv="DomainObject.Predmet.ProtuStrankaListFormatedWithAdressOIB_1">
      <item>HORVAT d.o.o. za proizvodnju, usluge i trgovinu, OIB 99598606304, Otona Ivekovića 95, 31400 Đakovo</item>
    </derivirana_varijabla>
  </DomainObject.Predmet.ProtuStrankaListFormatedWithAdressOIB>
  <DomainObject.Predmet.ProtuStrankaListNazivFormated>
    <izvorni_sadrzaj>
      <item>HORVAT d.o.o. za proizvodnju, usluge i trgovinu</item>
    </izvorni_sadrzaj>
    <derivirana_varijabla naziv="DomainObject.Predmet.ProtuStrankaListNazivFormated_1">
      <item>HORVAT d.o.o. za proizvodnju, usluge i trgovinu</item>
    </derivirana_varijabla>
  </DomainObject.Predmet.ProtuStrankaListNazivFormated>
  <DomainObject.Predmet.ProtuStrankaListNazivFormatedOIB>
    <izvorni_sadrzaj>
      <item>HORVAT d.o.o. za proizvodnju, usluge i trgovinu, OIB 99598606304</item>
    </izvorni_sadrzaj>
    <derivirana_varijabla naziv="DomainObject.Predmet.ProtuStrankaListNazivFormatedOIB_1">
      <item>HORVAT d.o.o. za proizvodnju, usluge i trgovinu, OIB 99598606304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HORVAT d.o.o. za proizvodnju, usluge i trgovinu</izvorni_sadrzaj>
    <derivirana_varijabla naziv="DomainObject.Predmet.ProtustrankaIDrugi_1">HORVAT d.o.o. za proizvodnju,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HORVAT d.o.o. za proizvodnju, usluge i trgovinu, OIB 99598606304, Otona Ivekovića 95, 31400 Đakovo</izvorni_sadrzaj>
    <derivirana_varijabla naziv="DomainObject.Predmet.ProtustrankaIDrugiAdressOIB_1">HORVAT d.o.o. za proizvodnju, usluge i trgovinu, OIB 99598606304, Otona Ivekovića 95,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HORVAT d.o.o. za proizvodnju, usluge i trgovinu</item>
    </izvorni_sadrzaj>
    <derivirana_varijabla naziv="DomainObject.Predmet.SudioniciListNaziv_1">
      <item>FINA RC OSIJEK</item>
      <item>HORVAT d.o.o. za proizvodnju, usluge i trgovinu</item>
    </derivirana_varijabla>
  </DomainObject.Predmet.SudioniciListNaziv>
  <DomainObject.Predmet.SudioniciListAdressOIB>
    <izvorni_sadrzaj>
      <item>FINA RC OSIJEK, OIB 85821130368</item>
      <item>HORVAT d.o.o. za proizvodnju, usluge i trgovinu, OIB 99598606304, Otona Ivekovića 95,31400 Đakovo</item>
    </izvorni_sadrzaj>
    <derivirana_varijabla naziv="DomainObject.Predmet.SudioniciListAdressOIB_1">
      <item>FINA RC OSIJEK, OIB 85821130368</item>
      <item>HORVAT d.o.o. za proizvodnju, usluge i trgovinu, OIB 99598606304, Otona Ivekovića 95,31400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99598606304</item>
    </izvorni_sadrzaj>
    <derivirana_varijabla naziv="DomainObject.Predmet.SudioniciListNazivOIB_1">
      <item>, OIB 85821130368</item>
      <item>, OIB 99598606304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7FBD94-9BEF-4B07-BF3E-5E0E52B780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443</properties:Words>
  <properties:Characters>2168</properties:Characters>
  <properties:Lines>104</properties:Lines>
  <properties:Paragraphs>23</properties:Paragraphs>
  <properties:TotalTime>216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2016-09-27T11:48:00Z</dcterms:modified>
  <cp:revision>165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