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0e93" w14:paraId="5ad0e9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14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374141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VINOGRADARSTVO I PODRUMARSTVO PREININGER društvo s ograničenom odgovornošću za proizvodnju i usluge</izvorni_sadrzaj>
    <derivirana_varijabla naziv="DomainObject.Predmet.ProtustrankaFormated_1">  VINOGRADARSTVO I PODRUMARSTVO PREININGER društvo s ograničenom odgovornošću za proizvodnju i usluge</derivirana_varijabla>
  </DomainObject.Predmet.ProtustrankaFormated>
  <DomainObject.Predmet.ProtustrankaFormatedOIB>
    <izvorni_sadrzaj>  VINOGRADARSTVO I PODRUMARSTVO PREININGER društvo s ograničenom odgovornošću za proizvodnju i usluge, OIB 20453848931</izvorni_sadrzaj>
    <derivirana_varijabla naziv="DomainObject.Predmet.ProtustrankaFormatedOIB_1">  VINOGRADARSTVO I PODRUMARSTVO PREININGER društvo s ograničenom odgovornošću za proizvodnju i usluge, OIB 20453848931</derivirana_varijabla>
  </DomainObject.Predmet.ProtustrankaFormatedOIB>
  <DomainObject.Predmet.ProtustrankaFormatedWithAdress>
    <izvorni_sadrzaj> VINOGRADARSTVO I PODRUMARSTVO PREININGER društvo s ograničenom odgovornošću za proizvodnju i usluge, Ladislava Jageca 15, 40000 Čakovec</izvorni_sadrzaj>
    <derivirana_varijabla naziv="DomainObject.Predmet.ProtustrankaFormatedWithAdress_1"> VINOGRADARSTVO I PODRUMARSTVO PREININGER društvo s ograničenom odgovornošću za proizvodnju i usluge, Ladislava Jageca 15, 40000 Čakovec</derivirana_varijabla>
  </DomainObject.Predmet.ProtustrankaFormatedWithAdress>
  <DomainObject.Predmet.ProtustrankaFormatedWithAdressOIB>
    <izvorni_sadrzaj> VINOGRADARSTVO I PODRUMARSTVO PREININGER društvo s ograničenom odgovornošću za proizvodnju i usluge, OIB 20453848931, Ladislava Jageca 15, 40000 Čakovec</izvorni_sadrzaj>
    <derivirana_varijabla naziv="DomainObject.Predmet.ProtustrankaFormatedWithAdressOIB_1"> VINOGRADARSTVO I PODRUMARSTVO PREININGER društvo s ograničenom odgovornošću za proizvodnju i usluge, OIB 20453848931, Ladislava Jageca 15, 40000 Čakovec</derivirana_varijabla>
  </DomainObject.Predmet.ProtustrankaFormatedWithAdressOIB>
  <DomainObject.Predmet.ProtustrankaWithAdress>
    <izvorni_sadrzaj>VINOGRADARSTVO I PODRUMARSTVO PREININGER društvo s ograničenom odgovornošću za proizvodnju i usluge Ladislava Jageca 15, 40000 Čakovec</izvorni_sadrzaj>
    <derivirana_varijabla naziv="DomainObject.Predmet.ProtustrankaWithAdress_1">VINOGRADARSTVO I PODRUMARSTVO PREININGER društvo s ograničenom odgovornošću za proizvodnju i usluge Ladislava Jageca 15, 40000 Čakovec</derivirana_varijabla>
  </DomainObject.Predmet.ProtustrankaWithAdress>
  <DomainObject.Predmet.ProtustrankaWithAdressOIB>
    <izvorni_sadrzaj>VINOGRADARSTVO I PODRUMARSTVO PREININGER društvo s ograničenom odgovornošću za proizvodnju i usluge, OIB 20453848931, Ladislava Jageca 15, 40000 Čakovec</izvorni_sadrzaj>
    <derivirana_varijabla naziv="DomainObject.Predmet.ProtustrankaWithAdressOIB_1">VINOGRADARSTVO I PODRUMARSTVO PREININGER društvo s ograničenom odgovornošću za proizvodnju i usluge, OIB 20453848931, Ladislava Jageca 15, 40000 Čakovec</derivirana_varijabla>
  </DomainObject.Predmet.ProtustrankaWithAdressOIB>
  <DomainObject.Predmet.ProtustrankaNazivFormated>
    <izvorni_sadrzaj>VINOGRADARSTVO I PODRUMARSTVO PREININGER društvo s ograničenom odgovornošću za proizvodnju i usluge</izvorni_sadrzaj>
    <derivirana_varijabla naziv="DomainObject.Predmet.ProtustrankaNazivFormated_1">VINOGRADARSTVO I PODRUMARSTVO PREININGER društvo s ograničenom odgovornošću za proizvodnju i usluge</derivirana_varijabla>
  </DomainObject.Predmet.ProtustrankaNazivFormated>
  <DomainObject.Predmet.ProtustrankaNazivFormatedOIB>
    <izvorni_sadrzaj>VINOGRADARSTVO I PODRUMARSTVO PREININGER društvo s ograničenom odgovornošću za proizvodnju i usluge, OIB 20453848931</izvorni_sadrzaj>
    <derivirana_varijabla naziv="DomainObject.Predmet.ProtustrankaNazivFormatedOIB_1">VINOGRADARSTVO I PODRUMARSTVO PREININGER društvo s ograničenom odgovornošću za proizvodnju i usluge, OIB 20453848931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30267.17</izvorni_sadrzaj>
    <derivirana_varijabla naziv="DomainObject.Predmet.TrenutnaVrijednost_1">30267.17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I PODRUMARSTVO PREININGER društvo s ograničenom odgovornošću za proizvodnju i usluge</item>
    </izvorni_sadrzaj>
    <derivirana_varijabla naziv="DomainObject.Predmet.ProtuStrankaListFormated_1">
      <item>VINOGRADARSTVO I PODRUMARSTVO PREININGER društvo s ograničenom odgovornošću za proizvodnju i usluge</item>
    </derivirana_varijabla>
  </DomainObject.Predmet.ProtuStrankaListFormated>
  <DomainObject.Predmet.ProtuStrankaListFormatedOIB>
    <izvorni_sadrzaj>
      <item>VINOGRADARSTVO I PODRUMARSTVO PREININGER društvo s ograničenom odgovornošću za proizvodnju i usluge, OIB 20453848931</item>
    </izvorni_sadrzaj>
    <derivirana_varijabla naziv="DomainObject.Predmet.ProtuStrankaListFormatedOIB_1">
      <item>VINOGRADARSTVO I PODRUMARSTVO PREININGER društvo s ograničenom odgovornošću za proizvodnju i usluge, OIB 20453848931</item>
    </derivirana_varijabla>
  </DomainObject.Predmet.ProtuStrankaListFormatedOIB>
  <DomainObject.Predmet.ProtuStrankaListFormatedWithAdress>
    <izvorni_sadrzaj>
      <item>VINOGRADARSTVO I PODRUMARSTVO PREININGER društvo s ograničenom odgovornošću za proizvodnju i usluge, Ladislava Jageca 15, 40000 Čakovec</item>
    </izvorni_sadrzaj>
    <derivirana_varijabla naziv="DomainObject.Predmet.ProtuStrankaListFormatedWithAdress_1">
      <item>VINOGRADARSTVO I PODRUMARSTVO PREININGER društvo s ograničenom odgovornošću za proizvodnju i usluge, Ladislava Jageca 15, 40000 Čakovec</item>
    </derivirana_varijabla>
  </DomainObject.Predmet.ProtuStrankaListFormatedWithAdress>
  <DomainObject.Predmet.ProtuStrankaListFormatedWithAdressOIB>
    <izvorni_sadrzaj>
      <item>VINOGRADARSTVO I PODRUMARSTVO PREININGER društvo s ograničenom odgovornošću za proizvodnju i usluge, OIB 20453848931, Ladislava Jageca 15, 40000 Čakovec</item>
    </izvorni_sadrzaj>
    <derivirana_varijabla naziv="DomainObject.Predmet.ProtuStrankaListFormatedWithAdressOIB_1">
      <item>VINOGRADARSTVO I PODRUMARSTVO PREININGER društvo s ograničenom odgovornošću za proizvodnju i usluge, OIB 20453848931, Ladislava Jageca 15, 40000 Čakovec</item>
    </derivirana_varijabla>
  </DomainObject.Predmet.ProtuStrankaListFormatedWithAdressOIB>
  <DomainObject.Predmet.ProtuStrankaListNazivFormated>
    <izvorni_sadrzaj>
      <item>VINOGRADARSTVO I PODRUMARSTVO PREININGER društvo s ograničenom odgovornošću za proizvodnju i usluge</item>
    </izvorni_sadrzaj>
    <derivirana_varijabla naziv="DomainObject.Predmet.ProtuStrankaListNazivFormated_1">
      <item>VINOGRADARSTVO I PODRUMARSTVO PREININGER društvo s ograničenom odgovornošću za proizvodnju i usluge</item>
    </derivirana_varijabla>
  </DomainObject.Predmet.ProtuStrankaListNazivFormated>
  <DomainObject.Predmet.ProtuStrankaListNazivFormatedOIB>
    <izvorni_sadrzaj>
      <item>VINOGRADARSTVO I PODRUMARSTVO PREININGER društvo s ograničenom odgovornošću za proizvodnju i usluge, OIB 20453848931</item>
    </izvorni_sadrzaj>
    <derivirana_varijabla naziv="DomainObject.Predmet.ProtuStrankaListNazivFormatedOIB_1">
      <item>VINOGRADARSTVO I PODRUMARSTVO PREININGER društvo s ograničenom odgovornošću za proizvodnju i usluge, OIB 20453848931</item>
    </derivirana_varijabla>
  </DomainObject.Predmet.ProtuStrankaListNazivFormatedOIB>
  <DomainObject.Predmet.OstaliListFormated>
    <izvorni_sadrzaj>
      <item>Sudski registar, Trgovački sud u Varaždinu</item>
      <item>DARKO PREININGER</item>
      <item>MARKO PREININGER</item>
    </izvorni_sadrzaj>
    <derivirana_varijabla naziv="DomainObject.Predmet.OstaliListFormated_1">
      <item>Sudski registar, Trgovački sud u Varaždinu</item>
      <item>DARKO PREININGER</item>
      <item>MARKO PREININGER</item>
    </derivirana_varijabla>
  </DomainObject.Predmet.OstaliListFormated>
  <DomainObject.Predmet.OstaliListFormatedOIB>
    <izvorni_sadrzaj>
      <item>Sudski registar, Trgovački sud u Varaždinu</item>
      <item>DARKO PREININGER, OIB 54420088967</item>
      <item>MARKO PREININGER, OIB 46506667935</item>
    </izvorni_sadrzaj>
    <derivirana_varijabla naziv="DomainObject.Predmet.OstaliListFormatedOIB_1">
      <item>Sudski registar, Trgovački sud u Varaždinu</item>
      <item>DARKO PREININGER, OIB 54420088967</item>
      <item>MARKO PREININGER, OIB 46506667935</item>
    </derivirana_varijabla>
  </DomainObject.Predmet.OstaliListFormatedOIB>
  <DomainObject.Predmet.OstaliListFormatedWithAdress>
    <izvorni_sadrzaj>
      <item>Sudski registar, Trgovački sud u Varaždinu</item>
      <item>DARKO PREININGER</item>
      <item>MARKO PREININGER</item>
    </izvorni_sadrzaj>
    <derivirana_varijabla naziv="DomainObject.Predmet.OstaliListFormatedWithAdress_1">
      <item>Sudski registar, Trgovački sud u Varaždinu</item>
      <item>DARKO PREININGER</item>
      <item>MARKO PREININGER</item>
    </derivirana_varijabla>
  </DomainObject.Predmet.OstaliListFormatedWithAdress>
  <DomainObject.Predmet.OstaliListFormatedWithAdressOIB>
    <izvorni_sadrzaj>
      <item>Sudski registar, Trgovački sud u Varaždinu</item>
      <item>DARKO PREININGER, OIB 54420088967</item>
      <item>MARKO PREININGER, OIB 46506667935</item>
    </izvorni_sadrzaj>
    <derivirana_varijabla naziv="DomainObject.Predmet.OstaliListFormatedWithAdressOIB_1">
      <item>Sudski registar, Trgovački sud u Varaždinu</item>
      <item>DARKO PREININGER, OIB 54420088967</item>
      <item>MARKO PREININGER, OIB 46506667935</item>
    </derivirana_varijabla>
  </DomainObject.Predmet.OstaliListFormatedWithAdressOIB>
  <DomainObject.Predmet.OstaliListNazivFormated>
    <izvorni_sadrzaj>
      <item>Sudski registar, Trgovački sud u Varaždinu</item>
      <item>DARKO PREININGER</item>
      <item>MARKO PREININGER</item>
    </izvorni_sadrzaj>
    <derivirana_varijabla naziv="DomainObject.Predmet.OstaliListNazivFormated_1">
      <item>Sudski registar, Trgovački sud u Varaždinu</item>
      <item>DARKO PREININGER</item>
      <item>MARKO PREININGER</item>
    </derivirana_varijabla>
  </DomainObject.Predmet.OstaliListNazivFormated>
  <DomainObject.Predmet.OstaliListNazivFormatedOIB>
    <izvorni_sadrzaj>
      <item>Sudski registar, Trgovački sud u Varaždinu</item>
      <item>DARKO PREININGER, OIB 54420088967</item>
      <item>MARKO PREININGER, OIB 46506667935</item>
    </izvorni_sadrzaj>
    <derivirana_varijabla naziv="DomainObject.Predmet.OstaliListNazivFormatedOIB_1">
      <item>Sudski registar, Trgovački sud u Varaždinu</item>
      <item>DARKO PREININGER, OIB 54420088967</item>
      <item>MARKO PREININGER, OIB 46506667935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I PODRUMARSTVO PREININGER društvo s ograničenom odgovornošću za proizvodnju i usluge</izvorni_sadrzaj>
    <derivirana_varijabla naziv="DomainObject.Predmet.ProtustrankaIDrugi_1">VINOGRADARSTVO I PODRUMARSTVO PREININGER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VINOGRADARSTVO I PODRUMARSTVO PREININGER društvo s ograničenom odgovornošću za proizvodnju i usluge, OIB 20453848931, Ladislava Jageca 15, 40000 Čakovec</izvorni_sadrzaj>
    <derivirana_varijabla naziv="DomainObject.Predmet.ProtustrankaIDrugiAdressOIB_1">VINOGRADARSTVO I PODRUMARSTVO PREININGER društvo s ograničenom odgovornošću za proizvodnju i usluge, OIB 20453848931, Ladislava Jageca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I PODRUMARSTVO PREININGER društvo s ograničenom odgovornošću za proizvodnju i usluge</item>
      <item>Sudski registar, Trgovački sud u Varaždinu</item>
      <item>DARKO PREININGER</item>
      <item>MARKO PREININGER</item>
    </izvorni_sadrzaj>
    <derivirana_varijabla naziv="DomainObject.Predmet.SudioniciListNaziv_1">
      <item>Financijska agencija</item>
      <item>VINOGRADARSTVO I PODRUMARSTVO PREININGER društvo s ograničenom odgovornošću za proizvodnju i usluge</item>
      <item>Sudski registar, Trgovački sud u Varaždinu</item>
      <item>DARKO PREININGER</item>
      <item>MARKO PREININGER</item>
    </derivirana_varijabla>
  </DomainObject.Predmet.SudioniciListNaziv>
  <DomainObject.Predmet.SudioniciListAdressOIB>
    <izvorni_sadrzaj>
      <item>Financijska agencija, OIB 85821130368, A. Cesarca 2,42000 Varaždin</item>
      <item>VINOGRADARSTVO I PODRUMARSTVO PREININGER društvo s ograničenom odgovornošću za proizvodnju i usluge, OIB 20453848931, Ladislava Jageca 15,40000 Čakovec</item>
      <item>Sudski registar, Trgovački sud u Varaždinu</item>
      <item>DARKO PREININGER, OIB 54420088967</item>
      <item>MARKO PREININGER, OIB 46506667935</item>
    </izvorni_sadrzaj>
    <derivirana_varijabla naziv="DomainObject.Predmet.SudioniciListAdressOIB_1">
      <item>Financijska agencija, OIB 85821130368, A. Cesarca 2,42000 Varaždin</item>
      <item>VINOGRADARSTVO I PODRUMARSTVO PREININGER društvo s ograničenom odgovornošću za proizvodnju i usluge, OIB 20453848931, Ladislava Jageca 15,40000 Čakovec</item>
      <item>Sudski registar, Trgovački sud u Varaždinu</item>
      <item>DARKO PREININGER, OIB 54420088967</item>
      <item>MARKO PREININGER, OIB 46506667935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20453848931</item>
      <item>, OIB 54420088967</item>
      <item>, OIB 46506667935</item>
    </izvorni_sadrzaj>
    <derivirana_varijabla naziv="DomainObject.Predmet.SudioniciListNazivOIB_1">
      <item>, OIB null</item>
      <item>, OIB 85821130368</item>
      <item>, OIB 20453848931</item>
      <item>, OIB 54420088967</item>
      <item>, OIB 46506667935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