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55c81" w14:paraId="3855c81" w:rsidRDefault="00882972" w:rsidP="008001E0" w:rsidR="00882972">
      <w:pPr>
        <w:jc w:val="both"/>
        <w15:collapsed w:val="false"/>
      </w:pPr>
      <w:bookmarkStart w:name="_GoBack" w:id="0"/>
      <w:bookmarkEnd w:id="0"/>
    </w:p>
    <w:p w:rsidRDefault="00882972" w:rsidP="008001E0" w:rsidR="00233A59">
      <w:pPr>
        <w:jc w:val="both"/>
      </w:pPr>
      <w:r>
        <w:t xml:space="preserve">  </w:t>
      </w:r>
      <w:r w:rsidR="00233A59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33A59" w:rsidP="008001E0" w:rsidR="00233A59">
      <w:pPr>
        <w:jc w:val="both"/>
      </w:pPr>
    </w:p>
    <w:p w:rsidRDefault="00882972" w:rsidP="008001E0" w:rsidR="00882972">
      <w:pPr>
        <w:jc w:val="both"/>
      </w:pPr>
      <w:r>
        <w:t xml:space="preserve"> REPUBLIKA HRVATSKA</w:t>
      </w:r>
    </w:p>
    <w:p w:rsidRDefault="00882972" w:rsidP="008001E0" w:rsidR="00882972">
      <w:pPr>
        <w:jc w:val="both"/>
      </w:pPr>
      <w:r>
        <w:t xml:space="preserve">   Trgovački sud u Zagrebu                                                                           </w:t>
      </w:r>
    </w:p>
    <w:p w:rsidRDefault="00882972" w:rsidP="008001E0" w:rsidR="00882972">
      <w:pPr>
        <w:jc w:val="both"/>
      </w:pPr>
      <w:r>
        <w:t xml:space="preserve">   Zagreb, Amruševa 2/II</w:t>
      </w:r>
    </w:p>
    <w:p w:rsidRDefault="00882972" w:rsidP="008001E0" w:rsidR="00882972">
      <w:pPr>
        <w:ind w:firstLine="708" w:left="6372"/>
        <w:jc w:val="both"/>
      </w:pPr>
      <w:r>
        <w:t>18. St-626/2019-</w:t>
      </w:r>
      <w:r w:rsidR="00A06004">
        <w:t>9</w:t>
      </w:r>
    </w:p>
    <w:p w:rsidRDefault="00882972" w:rsidP="008001E0" w:rsidR="00882972">
      <w:pPr>
        <w:jc w:val="both"/>
      </w:pPr>
    </w:p>
    <w:p w:rsidRDefault="00882972" w:rsidP="008001E0" w:rsidR="00882972">
      <w:pPr>
        <w:jc w:val="both"/>
      </w:pPr>
    </w:p>
    <w:p w:rsidRDefault="00882972" w:rsidP="008001E0" w:rsidR="00882972">
      <w:pPr>
        <w:jc w:val="both"/>
      </w:pPr>
      <w:r>
        <w:t xml:space="preserve">     </w:t>
      </w:r>
      <w:r>
        <w:tab/>
      </w:r>
      <w:r>
        <w:tab/>
      </w:r>
      <w:r>
        <w:tab/>
        <w:t xml:space="preserve"> </w:t>
      </w:r>
      <w:r>
        <w:tab/>
        <w:t>R E P U B L I K A  H R V A T S K A</w:t>
      </w:r>
    </w:p>
    <w:p w:rsidRDefault="00882972" w:rsidP="008001E0" w:rsidR="00882972">
      <w:pPr>
        <w:jc w:val="both"/>
      </w:pPr>
    </w:p>
    <w:p w:rsidRDefault="00882972" w:rsidP="008001E0" w:rsidR="00882972">
      <w:pPr>
        <w:jc w:val="both"/>
      </w:pPr>
      <w:r>
        <w:t xml:space="preserve">                                                                 R J E Š E N J E</w:t>
      </w:r>
    </w:p>
    <w:p w:rsidRDefault="00882972" w:rsidP="008001E0" w:rsidR="00882972">
      <w:pPr>
        <w:jc w:val="both"/>
      </w:pPr>
    </w:p>
    <w:p w:rsidRDefault="00882972" w:rsidP="008001E0" w:rsidR="00882972">
      <w:pPr>
        <w:jc w:val="both"/>
      </w:pPr>
    </w:p>
    <w:p w:rsidRDefault="008001E0" w:rsidP="008001E0" w:rsidR="00882972">
      <w:pPr>
        <w:ind w:firstLine="708"/>
        <w:jc w:val="both"/>
      </w:pPr>
      <w:r w:rsidRPr="008001E0">
        <w:t>Trgovački sud u Zagrebu, sudac Danijela Uzelac, u stečajnom postupku u povodu prijedloga FINANCIJSKE AGENCIJE, OIB 85821130368, Zagreb, Ulica grada Vukovara 70, za otvaranje stečajnog postupka nad dužnikom VRANA TRANS j.d.o.o., OIB 20585182270, Velika Gorica, Andrije Kačića Miošića 27</w:t>
      </w:r>
      <w:r>
        <w:t>, 2</w:t>
      </w:r>
      <w:r w:rsidR="007B73F1">
        <w:t>2</w:t>
      </w:r>
      <w:r>
        <w:t>. ožujka 2019.</w:t>
      </w:r>
    </w:p>
    <w:p w:rsidRDefault="008001E0" w:rsidP="008001E0" w:rsidR="008001E0">
      <w:pPr>
        <w:ind w:firstLine="708"/>
        <w:jc w:val="both"/>
      </w:pPr>
    </w:p>
    <w:p w:rsidRDefault="00882972" w:rsidP="008001E0" w:rsidR="00882972">
      <w:pPr>
        <w:jc w:val="both"/>
      </w:pPr>
    </w:p>
    <w:p w:rsidRDefault="00233A59" w:rsidP="008001E0" w:rsidR="00882972">
      <w:pPr>
        <w:ind w:firstLine="708" w:left="2832"/>
        <w:jc w:val="both"/>
      </w:pPr>
      <w:r>
        <w:t xml:space="preserve">    </w:t>
      </w:r>
      <w:r w:rsidR="00882972">
        <w:t>r i j e š i o    j e</w:t>
      </w:r>
    </w:p>
    <w:p w:rsidRDefault="00882972" w:rsidP="008001E0" w:rsidR="00882972">
      <w:pPr>
        <w:jc w:val="both"/>
      </w:pPr>
    </w:p>
    <w:p w:rsidRDefault="00882972" w:rsidP="008001E0" w:rsidR="00882972">
      <w:pPr>
        <w:jc w:val="both"/>
      </w:pPr>
    </w:p>
    <w:p w:rsidRDefault="00882972" w:rsidP="008001E0" w:rsidR="00882972">
      <w:pPr>
        <w:ind w:firstLine="708"/>
        <w:jc w:val="both"/>
      </w:pPr>
      <w:r>
        <w:t xml:space="preserve">I. Nalaže se osobi ovlaštenoj za zastupanje dužnika </w:t>
      </w:r>
      <w:r w:rsidR="008001E0">
        <w:t>Matej</w:t>
      </w:r>
      <w:r w:rsidR="007B73F1">
        <w:t>i Vranešević, OIB</w:t>
      </w:r>
      <w:r w:rsidR="008001E0">
        <w:t xml:space="preserve"> 46134147231,</w:t>
      </w:r>
      <w:r w:rsidR="007B73F1">
        <w:t xml:space="preserve"> </w:t>
      </w:r>
      <w:r w:rsidR="008001E0">
        <w:t>Zagreb, Ulica Franje Malnara IV.</w:t>
      </w:r>
      <w:r w:rsidR="007B73F1">
        <w:t xml:space="preserve"> </w:t>
      </w:r>
      <w:r w:rsidR="00A412DD">
        <w:t>o</w:t>
      </w:r>
      <w:r w:rsidR="008001E0">
        <w:t xml:space="preserve">dvojak 22, </w:t>
      </w:r>
      <w:r>
        <w:t>u roku od 8 dana od dostave ovog rješenja platiti predujam u iznosu 1.000,00 kn u korist Fonda za namirenje troškova stečajnog postupka na račun Trgovačkog suda u Zagrebu broj IBAN HR9223900011300000460, model 05, poziv na broj 2001-626-2019.</w:t>
      </w:r>
    </w:p>
    <w:p w:rsidRDefault="00882972" w:rsidP="008001E0" w:rsidR="00882972">
      <w:pPr>
        <w:jc w:val="both"/>
      </w:pPr>
    </w:p>
    <w:p w:rsidRDefault="00882972" w:rsidP="008001E0" w:rsidR="00882972">
      <w:pPr>
        <w:ind w:firstLine="708"/>
        <w:jc w:val="both"/>
      </w:pPr>
      <w:r>
        <w:t xml:space="preserve">II. Ako osoba iz točke I. ovog rješenja, u roku od 8 dana ne plati predujam u iznosu od </w:t>
      </w:r>
      <w:r w:rsidR="007B73F1">
        <w:t xml:space="preserve">1.000,00 kn, određeni predujam od 1.000,00 kn </w:t>
      </w:r>
      <w:r>
        <w:t>pris</w:t>
      </w:r>
      <w:r w:rsidR="00233A59">
        <w:t>ilno će se naplatiti u skladu s</w:t>
      </w:r>
      <w:r>
        <w:t xml:space="preserve"> pravilima o naplati novčane kazne u parničnom postupku.</w:t>
      </w:r>
    </w:p>
    <w:p w:rsidRDefault="00882972" w:rsidP="008001E0" w:rsidR="00882972">
      <w:pPr>
        <w:jc w:val="both"/>
      </w:pPr>
    </w:p>
    <w:p w:rsidRDefault="00233A59" w:rsidP="008001E0" w:rsidR="00233A59">
      <w:pPr>
        <w:jc w:val="both"/>
      </w:pPr>
    </w:p>
    <w:p w:rsidRDefault="00882972" w:rsidP="008001E0" w:rsidR="00882972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  <w:t xml:space="preserve">  Obrazloženje</w:t>
      </w:r>
    </w:p>
    <w:p w:rsidRDefault="00882972" w:rsidP="008001E0" w:rsidR="00882972">
      <w:pPr>
        <w:jc w:val="both"/>
      </w:pPr>
    </w:p>
    <w:p w:rsidRDefault="00882972" w:rsidP="008001E0" w:rsidR="00882972">
      <w:pPr>
        <w:jc w:val="both"/>
      </w:pPr>
    </w:p>
    <w:p w:rsidRDefault="00882972" w:rsidP="008001E0" w:rsidR="00882972">
      <w:pPr>
        <w:ind w:firstLine="708"/>
        <w:jc w:val="both"/>
      </w:pPr>
      <w:r>
        <w:t xml:space="preserve">Financijska agencija podnijela je ovom sudu prijedlog za otvaranje stečajnog postupka nad dužnikom </w:t>
      </w:r>
      <w:r w:rsidR="00233A59" w:rsidRPr="00233A59">
        <w:t xml:space="preserve">VRANA TRANS j.d.o.o., </w:t>
      </w:r>
      <w:r w:rsidR="00233A59">
        <w:t xml:space="preserve">Zagreb, </w:t>
      </w:r>
      <w:r>
        <w:t>sukladno odredbi čl. 110. st</w:t>
      </w:r>
      <w:r w:rsidR="00233A59">
        <w:t xml:space="preserve">. </w:t>
      </w:r>
      <w:r>
        <w:t xml:space="preserve">1. Stečajnog zakona („Narodne novine“ broj: 71/15. i 104/17.; dalje: SZ) jer je dužnik na dan </w:t>
      </w:r>
      <w:r w:rsidR="00176E18">
        <w:t>5. ožujka</w:t>
      </w:r>
      <w:r>
        <w:t xml:space="preserve"> 2019. u Očevidniku redoslijeda osnova za plaćanje imao evidentirane neizvršene osnove za plaćanje u neprekinutom razdoblju od 120 dana.</w:t>
      </w:r>
    </w:p>
    <w:p w:rsidRDefault="00882972" w:rsidP="008001E0" w:rsidR="00882972">
      <w:pPr>
        <w:jc w:val="both"/>
      </w:pPr>
    </w:p>
    <w:p w:rsidRDefault="00882972" w:rsidP="008001E0" w:rsidR="00882972">
      <w:pPr>
        <w:ind w:firstLine="708"/>
        <w:jc w:val="both"/>
      </w:pPr>
      <w:r>
        <w:t>S obzirom na to da je predlagatelj naveo kako dužnik ima evidentirane neizvršene osnove za plaćanje u neprekinutom razdoblju od 120 dana, sud je na temelju odredbe čl. 115. st. 1. SZ-a pokrenuo prethodni postupak nad dužnikom.</w:t>
      </w:r>
    </w:p>
    <w:p w:rsidRDefault="00882972" w:rsidP="008001E0" w:rsidR="00882972">
      <w:pPr>
        <w:jc w:val="both"/>
      </w:pPr>
    </w:p>
    <w:p w:rsidRDefault="00882972" w:rsidP="008001E0" w:rsidR="00882972">
      <w:pPr>
        <w:ind w:firstLine="708"/>
        <w:jc w:val="both"/>
      </w:pPr>
      <w:r>
        <w:t xml:space="preserve">Iz prijedloga od </w:t>
      </w:r>
      <w:r w:rsidR="00176E18">
        <w:t>6. ožujka</w:t>
      </w:r>
      <w:r>
        <w:t xml:space="preserve"> 2019. (list 1. spisa) i obavijesti Financijske agencije od </w:t>
      </w:r>
      <w:r w:rsidR="00176E18">
        <w:t>20. ožujka 2019. (list 13</w:t>
      </w:r>
      <w:r>
        <w:t>. spisa) u smislu odredbe čl. 112. st. 5. SZ-a proizlazi da dužnik na ime predujma za namirenje troškova stečajnog postupka nema zaplijenjenih sredstava.</w:t>
      </w:r>
    </w:p>
    <w:p w:rsidRDefault="00882972" w:rsidP="008001E0" w:rsidR="00882972">
      <w:pPr>
        <w:jc w:val="both"/>
      </w:pPr>
    </w:p>
    <w:p w:rsidRDefault="00233A59" w:rsidP="008001E0" w:rsidR="00882972">
      <w:pPr>
        <w:ind w:firstLine="708"/>
        <w:jc w:val="both"/>
      </w:pPr>
      <w:r>
        <w:t>P</w:t>
      </w:r>
      <w:r w:rsidR="00882972">
        <w:t>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882972" w:rsidP="008001E0" w:rsidR="00882972">
      <w:pPr>
        <w:jc w:val="both"/>
      </w:pPr>
    </w:p>
    <w:p w:rsidRDefault="00882972" w:rsidP="008001E0" w:rsidR="00882972">
      <w:pPr>
        <w:ind w:firstLine="708"/>
        <w:jc w:val="both"/>
      </w:pPr>
      <w:r>
        <w:t xml:space="preserve">Odredbom čl. 114. st. 1. SZ-a propisano je kako predujam koji se uplaćuje u Fond za namirenje troškova stečajnog postupka iznosi 1.000,00 kn. </w:t>
      </w:r>
    </w:p>
    <w:p w:rsidRDefault="00882972" w:rsidP="008001E0" w:rsidR="00882972">
      <w:pPr>
        <w:jc w:val="both"/>
      </w:pPr>
    </w:p>
    <w:p w:rsidRDefault="00882972" w:rsidP="008001E0" w:rsidR="00882972">
      <w:pPr>
        <w:ind w:firstLine="708"/>
        <w:jc w:val="both"/>
      </w:pPr>
      <w:r>
        <w:t xml:space="preserve">Kako osoba ovlaštena za zastupanje dužnika po zakonu nije u roku od 21 dana od dana nastanka stečajnog razloga podnijela prijedlog za otvaranje stečajnog postupka, sud je u skladu s navedenim odredbama SZ-a riješio kao u izreci. </w:t>
      </w:r>
    </w:p>
    <w:p w:rsidRDefault="00882972" w:rsidP="008001E0" w:rsidR="00882972">
      <w:pPr>
        <w:jc w:val="both"/>
      </w:pPr>
    </w:p>
    <w:p w:rsidRDefault="00882972" w:rsidP="008001E0" w:rsidR="00882972">
      <w:pPr>
        <w:jc w:val="both"/>
      </w:pPr>
      <w:r>
        <w:t xml:space="preserve">      </w:t>
      </w:r>
      <w:r w:rsidR="00176E18">
        <w:tab/>
      </w:r>
      <w:r w:rsidR="00176E18">
        <w:tab/>
      </w:r>
      <w:r w:rsidR="00176E18">
        <w:tab/>
      </w:r>
      <w:r w:rsidR="00176E18">
        <w:tab/>
      </w:r>
      <w:r w:rsidR="007B73F1">
        <w:t xml:space="preserve">       </w:t>
      </w:r>
      <w:r>
        <w:t xml:space="preserve"> Zagreb, </w:t>
      </w:r>
      <w:r w:rsidR="00176E18">
        <w:t>2</w:t>
      </w:r>
      <w:r w:rsidR="007B73F1">
        <w:t>2</w:t>
      </w:r>
      <w:r>
        <w:t>. ožujka 2019.</w:t>
      </w:r>
    </w:p>
    <w:p w:rsidRDefault="00882972" w:rsidP="008001E0" w:rsidR="00882972">
      <w:pPr>
        <w:jc w:val="both"/>
      </w:pPr>
    </w:p>
    <w:p w:rsidRDefault="00882972" w:rsidP="008001E0" w:rsidR="00882972">
      <w:pPr>
        <w:jc w:val="both"/>
      </w:pPr>
      <w:r>
        <w:t xml:space="preserve">       </w:t>
      </w:r>
      <w:r w:rsidR="00176E18">
        <w:tab/>
      </w:r>
      <w:r w:rsidR="00176E18">
        <w:tab/>
      </w:r>
      <w:r w:rsidR="00176E18">
        <w:tab/>
      </w:r>
      <w:r w:rsidR="00176E18">
        <w:tab/>
      </w:r>
      <w:r w:rsidR="00176E18">
        <w:tab/>
      </w:r>
      <w:r w:rsidR="00176E18">
        <w:tab/>
      </w:r>
      <w:r w:rsidR="00176E18">
        <w:tab/>
      </w:r>
      <w:r w:rsidR="00176E18">
        <w:tab/>
      </w:r>
      <w:r w:rsidR="00176E18">
        <w:tab/>
      </w:r>
      <w:r w:rsidR="00176E18">
        <w:tab/>
      </w:r>
      <w:r>
        <w:t xml:space="preserve"> Sudac</w:t>
      </w:r>
    </w:p>
    <w:p w:rsidRDefault="00882972" w:rsidP="008001E0" w:rsidR="00882972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176E18">
        <w:t xml:space="preserve">    </w:t>
      </w:r>
      <w:r>
        <w:t xml:space="preserve">    Danijela Uzelac</w:t>
      </w:r>
      <w:r w:rsidR="00B42AB0">
        <w:t>, v.r.</w:t>
      </w:r>
    </w:p>
    <w:p w:rsidRDefault="00882972" w:rsidP="008001E0" w:rsidR="00882972">
      <w:pPr>
        <w:jc w:val="both"/>
      </w:pPr>
    </w:p>
    <w:p w:rsidRDefault="00882972" w:rsidP="008001E0" w:rsidR="00882972">
      <w:pPr>
        <w:jc w:val="both"/>
      </w:pPr>
    </w:p>
    <w:p w:rsidRDefault="00882972" w:rsidP="008001E0" w:rsidR="00882972">
      <w:pPr>
        <w:jc w:val="both"/>
      </w:pPr>
      <w:r>
        <w:t>Uputa o pravnom lijeku: Protiv ovog rješenja nezadovoljna stranka može izjaviti žalbu Visokom trgovačkom sudu Republike Hrvatske u roku od 8 dana od dostave rješenja, a izjavlj</w:t>
      </w:r>
      <w:r w:rsidR="00233A59">
        <w:t>uje se putem ovog suda u dva</w:t>
      </w:r>
      <w:r>
        <w:t xml:space="preserve"> primjerka. Dostava se smatra obavljenom istekom osmoga dana od dana objave ovog </w:t>
      </w:r>
      <w:r w:rsidR="00233A59">
        <w:t>rješenja na mrežnoj stranici e-O</w:t>
      </w:r>
      <w:r>
        <w:t>glasna ploča Trgovačkog suda u Zagrebu (čl. 12. st. 1. SZ-a).</w:t>
      </w:r>
    </w:p>
    <w:p w:rsidRDefault="00882972" w:rsidP="008001E0" w:rsidR="00882972">
      <w:pPr>
        <w:jc w:val="both"/>
      </w:pPr>
    </w:p>
    <w:p w:rsidRDefault="00882972" w:rsidP="008001E0" w:rsidR="00882972">
      <w:pPr>
        <w:jc w:val="both"/>
      </w:pPr>
    </w:p>
    <w:p w:rsidRDefault="00B42AB0" w:rsidP="00B42AB0" w:rsidR="00711990">
      <w:pPr>
        <w:ind w:firstLine="708" w:left="5664"/>
        <w:jc w:val="both"/>
      </w:pPr>
      <w:r>
        <w:t xml:space="preserve">  Za točnost otpravka</w:t>
      </w:r>
    </w:p>
    <w:p w:rsidRDefault="00B42AB0" w:rsidP="00B42AB0" w:rsidR="00B42AB0">
      <w:pPr>
        <w:ind w:left="6372"/>
        <w:jc w:val="both"/>
      </w:pPr>
      <w:r>
        <w:t xml:space="preserve">        Maja Hajtek</w:t>
      </w:r>
    </w:p>
    <w:sectPr w:rsidR="00B42AB0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6004" w:rsidP="00A06004" w:rsidR="00A06004">
      <w:r>
        <w:separator/>
      </w:r>
    </w:p>
  </w:endnote>
  <w:endnote w:id="0" w:type="continuationSeparator">
    <w:p w:rsidRDefault="00A06004" w:rsidP="00A06004" w:rsidR="00A060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75636104"/>
      <w:docPartObj>
        <w:docPartGallery w:val="Page Numbers (Bottom of Page)"/>
        <w:docPartUnique/>
      </w:docPartObj>
    </w:sdtPr>
    <w:sdtEndPr/>
    <w:sdtContent>
      <w:p w:rsidRDefault="00A06004" w:rsidR="00A0600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2AB0">
          <w:rPr>
            <w:noProof/>
          </w:rPr>
          <w:t>1</w:t>
        </w:r>
        <w:r>
          <w:fldChar w:fldCharType="end"/>
        </w:r>
      </w:p>
    </w:sdtContent>
  </w:sdt>
  <w:p w:rsidRDefault="00A06004" w:rsidR="00A060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6004" w:rsidP="00A06004" w:rsidR="00A06004">
      <w:r>
        <w:separator/>
      </w:r>
    </w:p>
  </w:footnote>
  <w:footnote w:id="0" w:type="continuationSeparator">
    <w:p w:rsidRDefault="00A06004" w:rsidP="00A06004" w:rsidR="00A06004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6A0D"/>
    <w:rsid w:val="00176E18"/>
    <w:rsid w:val="00233A59"/>
    <w:rsid w:val="00711990"/>
    <w:rsid w:val="007B73F1"/>
    <w:rsid w:val="008001E0"/>
    <w:rsid w:val="00882972"/>
    <w:rsid w:val="00A06004"/>
    <w:rsid w:val="00A412DD"/>
    <w:rsid w:val="00B42AB0"/>
    <w:rsid w:val="00BF6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060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600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060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06004"/>
  </w:style>
  <w:style w:styleId="Podnoje" w:type="paragraph">
    <w:name w:val="footer"/>
    <w:basedOn w:val="Normal"/>
    <w:link w:val="PodnojeChar"/>
    <w:uiPriority w:val="99"/>
    <w:unhideWhenUsed/>
    <w:rsid w:val="00A060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06004"/>
  </w:style>
  <w:style w:styleId="Tekstrezerviranogmjesta" w:type="character">
    <w:name w:val="Placeholder Text"/>
    <w:basedOn w:val="Zadanifontodlomka"/>
    <w:uiPriority w:val="99"/>
    <w:semiHidden/>
    <w:rsid w:val="00B42A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2A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2A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2A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2A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060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600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060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06004"/>
  </w:style>
  <w:style w:styleId="Podnoje" w:type="paragraph">
    <w:name w:val="footer"/>
    <w:basedOn w:val="Normal"/>
    <w:link w:val="PodnojeChar"/>
    <w:uiPriority w:val="99"/>
    <w:unhideWhenUsed/>
    <w:rsid w:val="00A060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06004"/>
  </w:style>
  <w:style w:styleId="Tekstrezerviranogmjesta" w:type="character">
    <w:name w:val="Placeholder Text"/>
    <w:basedOn w:val="Zadanifontodlomka"/>
    <w:uiPriority w:val="99"/>
    <w:semiHidden/>
    <w:rsid w:val="00B42A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2A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2A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2A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2A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2019.</izvorni_sadrzaj>
    <derivirana_varijabla naziv="DomainObject.DatumDonosenjaOdluke_1">22.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626</izvorni_sadrzaj>
    <derivirana_varijabla naziv="DomainObject.Predmet.Broj_1">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2019.</izvorni_sadrzaj>
    <derivirana_varijabla naziv="DomainObject.Predmet.DatumOsnivanja_1">11.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St-626/2019</izvorni_sadrzaj>
    <derivirana_varijabla naziv="DomainObject.Predmet.OznakaBroj_1">St-626/2019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Aplikacija nije u punoj funkciji od 6.3.2019.g.</izvorni_sadrzaj>
    <derivirana_varijabla naziv="DomainObject.Predmet.PrimjedbaSuca_1">Aplikacija nije u punoj funkciji od 6.3.2019.g.</derivirana_varijabla>
  </DomainObject.Predmet.PrimjedbaSuca>
  <DomainObject.Predmet.ProtustrankaFormated>
    <izvorni_sadrzaj>  VRANA TRANS j.d.o.o. za proizvodnju, trgovinu i usluge</izvorni_sadrzaj>
    <derivirana_varijabla naziv="DomainObject.Predmet.ProtustrankaFormated_1">  VRANA TRANS j.d.o.o. za proizvodnju, trgovinu i usluge</derivirana_varijabla>
  </DomainObject.Predmet.ProtustrankaFormated>
  <DomainObject.Predmet.ProtustrankaFormatedOIB>
    <izvorni_sadrzaj>  VRANA TRANS j.d.o.o. za proizvodnju, trgovinu i usluge, OIB 20585182270</izvorni_sadrzaj>
    <derivirana_varijabla naziv="DomainObject.Predmet.ProtustrankaFormatedOIB_1">  VRANA TRANS j.d.o.o. za proizvodnju, trgovinu i usluge, OIB 20585182270</derivirana_varijabla>
  </DomainObject.Predmet.ProtustrankaFormatedOIB>
  <DomainObject.Predmet.ProtustrankaFormatedWithAdress>
    <izvorni_sadrzaj> VRANA TRANS j.d.o.o. za proizvodnju, trgovinu i usluge, Andrije Kačića Miošića 27, 10410 Velika Gorica</izvorni_sadrzaj>
    <derivirana_varijabla naziv="DomainObject.Predmet.ProtustrankaFormatedWithAdress_1"> VRANA TRANS j.d.o.o. za proizvodnju, trgovinu i usluge, Andrije Kačića Miošića 27, 10410 Velika Gorica</derivirana_varijabla>
  </DomainObject.Predmet.ProtustrankaFormatedWithAdress>
  <DomainObject.Predmet.ProtustrankaFormatedWithAdressOIB>
    <izvorni_sadrzaj> VRANA TRANS j.d.o.o. za proizvodnju, trgovinu i usluge, OIB 20585182270, Andrije Kačića Miošića 27, 10410 Velika Gorica</izvorni_sadrzaj>
    <derivirana_varijabla naziv="DomainObject.Predmet.ProtustrankaFormatedWithAdressOIB_1"> VRANA TRANS j.d.o.o. za proizvodnju, trgovinu i usluge, OIB 20585182270, Andrije Kačića Miošića 27, 10410 Velika Gorica</derivirana_varijabla>
  </DomainObject.Predmet.ProtustrankaFormatedWithAdressOIB>
  <DomainObject.Predmet.ProtustrankaWithAdress>
    <izvorni_sadrzaj>VRANA TRANS j.d.o.o. za proizvodnju, trgovinu i usluge Andrije Kačića Miošića 27, 10410 Velika Gorica</izvorni_sadrzaj>
    <derivirana_varijabla naziv="DomainObject.Predmet.ProtustrankaWithAdress_1">VRANA TRANS j.d.o.o. za proizvodnju, trgovinu i usluge Andrije Kačića Miošića 27, 10410 Velika Gorica</derivirana_varijabla>
  </DomainObject.Predmet.ProtustrankaWithAdress>
  <DomainObject.Predmet.ProtustrankaWithAdressOIB>
    <izvorni_sadrzaj>VRANA TRANS j.d.o.o. za proizvodnju, trgovinu i usluge, OIB 20585182270, Andrije Kačića Miošića 27, 10410 Velika Gorica</izvorni_sadrzaj>
    <derivirana_varijabla naziv="DomainObject.Predmet.ProtustrankaWithAdressOIB_1">VRANA TRANS j.d.o.o. za proizvodnju, trgovinu i usluge, OIB 20585182270, Andrije Kačića Miošića 27, 10410 Velika Gorica</derivirana_varijabla>
  </DomainObject.Predmet.ProtustrankaWithAdressOIB>
  <DomainObject.Predmet.ProtustrankaNazivFormated>
    <izvorni_sadrzaj>VRANA TRANS j.d.o.o. za proizvodnju, trgovinu i usluge</izvorni_sadrzaj>
    <derivirana_varijabla naziv="DomainObject.Predmet.ProtustrankaNazivFormated_1">VRANA TRANS j.d.o.o. za proizvodnju, trgovinu i usluge</derivirana_varijabla>
  </DomainObject.Predmet.ProtustrankaNazivFormated>
  <DomainObject.Predmet.ProtustrankaNazivFormatedOIB>
    <izvorni_sadrzaj>VRANA TRANS j.d.o.o. za proizvodnju, trgovinu i usluge, OIB 20585182270</izvorni_sadrzaj>
    <derivirana_varijabla naziv="DomainObject.Predmet.ProtustrankaNazivFormatedOIB_1">VRANA TRANS j.d.o.o. za proizvodnju, trgovinu i usluge, OIB 20585182270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VRANA TRANS j.d.o.o. za proizvodnju, trgovinu i usluge</item>
    </izvorni_sadrzaj>
    <derivirana_varijabla naziv="DomainObject.Predmet.ProtuStrankaListFormated_1">
      <item>VRANA TRANS j.d.o.o. za proizvodnju, trgovinu i usluge</item>
    </derivirana_varijabla>
  </DomainObject.Predmet.ProtuStrankaListFormated>
  <DomainObject.Predmet.ProtuStrankaListFormatedOIB>
    <izvorni_sadrzaj>
      <item>VRANA TRANS j.d.o.o. za proizvodnju, trgovinu i usluge, OIB 20585182270</item>
    </izvorni_sadrzaj>
    <derivirana_varijabla naziv="DomainObject.Predmet.ProtuStrankaListFormatedOIB_1">
      <item>VRANA TRANS j.d.o.o. za proizvodnju, trgovinu i usluge, OIB 20585182270</item>
    </derivirana_varijabla>
  </DomainObject.Predmet.ProtuStrankaListFormatedOIB>
  <DomainObject.Predmet.ProtuStrankaListFormatedWithAdress>
    <izvorni_sadrzaj>
      <item>VRANA TRANS j.d.o.o. za proizvodnju, trgovinu i usluge, Andrije Kačića Miošića 27, 10410 Velika Gorica</item>
    </izvorni_sadrzaj>
    <derivirana_varijabla naziv="DomainObject.Predmet.ProtuStrankaListFormatedWithAdress_1">
      <item>VRANA TRANS j.d.o.o. za proizvodnju, trgovinu i usluge, Andrije Kačića Miošića 27, 10410 Velika Gorica</item>
    </derivirana_varijabla>
  </DomainObject.Predmet.ProtuStrankaListFormatedWithAdress>
  <DomainObject.Predmet.ProtuStrankaListFormatedWithAdressOIB>
    <izvorni_sadrzaj>
      <item>VRANA TRANS j.d.o.o. za proizvodnju, trgovinu i usluge, OIB 20585182270, Andrije Kačića Miošića 27, 10410 Velika Gorica</item>
    </izvorni_sadrzaj>
    <derivirana_varijabla naziv="DomainObject.Predmet.ProtuStrankaListFormatedWithAdressOIB_1">
      <item>VRANA TRANS j.d.o.o. za proizvodnju, trgovinu i usluge, OIB 20585182270, Andrije Kačića Miošića 27, 10410 Velika Gorica</item>
    </derivirana_varijabla>
  </DomainObject.Predmet.ProtuStrankaListFormatedWithAdressOIB>
  <DomainObject.Predmet.ProtuStrankaListNazivFormated>
    <izvorni_sadrzaj>
      <item>VRANA TRANS j.d.o.o. za proizvodnju, trgovinu i usluge</item>
    </izvorni_sadrzaj>
    <derivirana_varijabla naziv="DomainObject.Predmet.ProtuStrankaListNazivFormated_1">
      <item>VRANA TRANS j.d.o.o. za proizvodnju, trgovinu i usluge</item>
    </derivirana_varijabla>
  </DomainObject.Predmet.ProtuStrankaListNazivFormated>
  <DomainObject.Predmet.ProtuStrankaListNazivFormatedOIB>
    <izvorni_sadrzaj>
      <item>VRANA TRANS j.d.o.o. za proizvodnju, trgovinu i usluge, OIB 20585182270</item>
    </izvorni_sadrzaj>
    <derivirana_varijabla naziv="DomainObject.Predmet.ProtuStrankaListNazivFormatedOIB_1">
      <item>VRANA TRANS j.d.o.o. za proizvodnju, trgovinu i usluge, OIB 20585182270</item>
    </derivirana_varijabla>
  </DomainObject.Predmet.ProtuStrankaListNazivFormatedOIB>
  <DomainObject.Predmet.OstaliListFormated>
    <izvorni_sadrzaj>
      <item>Mateja Vranešević</item>
      <item>PRIVREDNA BANKA ZAGREB - DIONIČKO DRUŠTVO</item>
      <item>ZUBAK GRUPA društvo s ograničenom odgovornošću za popravak, održavanje i trgovinu automobilima i usluge</item>
    </izvorni_sadrzaj>
    <derivirana_varijabla naziv="DomainObject.Predmet.OstaliListFormated_1">
      <item>Mateja Vranešević</item>
      <item>PRIVREDNA BANKA ZAGREB - DIONIČKO DRUŠTVO</item>
      <item>ZUBAK GRUPA društvo s ograničenom odgovornošću za popravak, održavanje i trgovinu automobilima i usluge</item>
    </derivirana_varijabla>
  </DomainObject.Predmet.OstaliListFormated>
  <DomainObject.Predmet.OstaliListFormatedOIB>
    <izvorni_sadrzaj>
      <item>Mateja Vranešević, OIB 46134147231</item>
      <item>PRIVREDNA BANKA ZAGREB - DIONIČKO DRUŠTVO, OIB 02535697732</item>
      <item>ZUBAK GRUPA društvo s ograničenom odgovornošću za popravak, održavanje i trgovinu automobilima i usluge, OIB 39135989747</item>
    </izvorni_sadrzaj>
    <derivirana_varijabla naziv="DomainObject.Predmet.OstaliListFormatedOIB_1">
      <item>Mateja Vranešević, OIB 46134147231</item>
      <item>PRIVREDNA BANKA ZAGREB - DIONIČKO DRUŠTVO, OIB 02535697732</item>
      <item>ZUBAK GRUPA društvo s ograničenom odgovornošću za popravak, održavanje i trgovinu automobilima i usluge, OIB 39135989747</item>
    </derivirana_varijabla>
  </DomainObject.Predmet.OstaliListFormatedOIB>
  <DomainObject.Predmet.OstaliListFormatedWithAdress>
    <izvorni_sadrzaj>
      <item>Mateja Vranešević, Ul.franje Malnara Iv.odvojak 22, 10000 Zagreb</item>
      <item>PRIVREDNA BANKA ZAGREB - DIONIČKO DRUŠTVO, Radnička cesta 50, 10000 Zagreb</item>
      <item>ZUBAK GRUPA društvo s ograničenom odgovornošću za popravak, održavanje i trgovinu automobilima i usluge, Zagrebačka 117, 10410 Velika Gorica</item>
    </izvorni_sadrzaj>
    <derivirana_varijabla naziv="DomainObject.Predmet.OstaliListFormatedWithAdress_1">
      <item>Mateja Vranešević, Ul.franje Malnara Iv.odvojak 22, 10000 Zagreb</item>
      <item>PRIVREDNA BANKA ZAGREB - DIONIČKO DRUŠTVO, Radnička cesta 50, 10000 Zagreb</item>
      <item>ZUBAK GRUPA društvo s ograničenom odgovornošću za popravak, održavanje i trgovinu automobilima i usluge, Zagrebačka 117, 10410 Velika Gorica</item>
    </derivirana_varijabla>
  </DomainObject.Predmet.OstaliListFormatedWithAdress>
  <DomainObject.Predmet.OstaliListFormatedWithAdressOIB>
    <izvorni_sadrzaj>
      <item>Mateja Vranešević, OIB 46134147231, Ul.franje Malnara Iv.odvojak 22, 10000 Zagreb</item>
      <item>PRIVREDNA BANKA ZAGREB - DIONIČKO DRUŠTVO, OIB 02535697732, Radnička cesta 50, 10000 Zagreb</item>
      <item>ZUBAK GRUPA društvo s ograničenom odgovornošću za popravak, održavanje i trgovinu automobilima i usluge, OIB 39135989747, Zagrebačka 117, 10410 Velika Gorica</item>
    </izvorni_sadrzaj>
    <derivirana_varijabla naziv="DomainObject.Predmet.OstaliListFormatedWithAdressOIB_1">
      <item>Mateja Vranešević, OIB 46134147231, Ul.franje Malnara Iv.odvojak 22, 10000 Zagreb</item>
      <item>PRIVREDNA BANKA ZAGREB - DIONIČKO DRUŠTVO, OIB 02535697732, Radnička cesta 50, 10000 Zagreb</item>
      <item>ZUBAK GRUPA društvo s ograničenom odgovornošću za popravak, održavanje i trgovinu automobilima i usluge, OIB 39135989747, Zagrebačka 117, 10410 Velika Gorica</item>
    </derivirana_varijabla>
  </DomainObject.Predmet.OstaliListFormatedWithAdressOIB>
  <DomainObject.Predmet.OstaliListNazivFormated>
    <izvorni_sadrzaj>
      <item>Mateja Vranešević</item>
      <item>PRIVREDNA BANKA ZAGREB - DIONIČKO DRUŠTVO</item>
      <item>ZUBAK GRUPA društvo s ograničenom odgovornošću za popravak, održavanje i trgovinu automobilima i usluge</item>
    </izvorni_sadrzaj>
    <derivirana_varijabla naziv="DomainObject.Predmet.OstaliListNazivFormated_1">
      <item>Mateja Vranešević</item>
      <item>PRIVREDNA BANKA ZAGREB - DIONIČKO DRUŠTVO</item>
      <item>ZUBAK GRUPA društvo s ograničenom odgovornošću za popravak, održavanje i trgovinu automobilima i usluge</item>
    </derivirana_varijabla>
  </DomainObject.Predmet.OstaliListNazivFormated>
  <DomainObject.Predmet.OstaliListNazivFormatedOIB>
    <izvorni_sadrzaj>
      <item>Mateja Vranešević, OIB 46134147231</item>
      <item>PRIVREDNA BANKA ZAGREB - DIONIČKO DRUŠTVO, OIB 02535697732</item>
      <item>ZUBAK GRUPA društvo s ograničenom odgovornošću za popravak, održavanje i trgovinu automobilima i usluge, OIB 39135989747</item>
    </izvorni_sadrzaj>
    <derivirana_varijabla naziv="DomainObject.Predmet.OstaliListNazivFormatedOIB_1">
      <item>Mateja Vranešević, OIB 46134147231</item>
      <item>PRIVREDNA BANKA ZAGREB - DIONIČKO DRUŠTVO, OIB 02535697732</item>
      <item>ZUBAK GRUPA društvo s ograničenom odgovornošću za popravak, održavanje i trgovinu automobilima i usluge, OIB 39135989747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2019.</izvorni_sadrzaj>
    <derivirana_varijabla naziv="DomainObject.Datum_1">22.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VRANA TRANS j.d.o.o. za proizvodnju, trgovinu i usluge</izvorni_sadrzaj>
    <derivirana_varijabla naziv="DomainObject.Predmet.ProtustrankaIDrugi_1">VRANA TRANS j.d.o.o. za proizvodnju,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VRANA TRANS j.d.o.o. za proizvodnju, trgovinu i usluge, OIB 20585182270, Andrije Kačića Miošića 27, 10410 Velika Gorica</izvorni_sadrzaj>
    <derivirana_varijabla naziv="DomainObject.Predmet.ProtustrankaIDrugiAdressOIB_1">VRANA TRANS j.d.o.o. za proizvodnju, trgovinu i usluge, OIB 20585182270, Andrije Kačića Miošića 27,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VRANA TRANS j.d.o.o. za proizvodnju, trgovinu i usluge</item>
      <item>FINANCIJSKA AGENCIJA, RC Zagreb</item>
      <item>Mateja Vranešević</item>
      <item>PRIVREDNA BANKA ZAGREB - DIONIČKO DRUŠTVO</item>
      <item>ZUBAK GRUPA društvo s ograničenom odgovornošću za popravak, održavanje i trgovinu automobilima i usluge</item>
    </izvorni_sadrzaj>
    <derivirana_varijabla naziv="DomainObject.Predmet.SudioniciListNaziv_1">
      <item>VRANA TRANS j.d.o.o. za proizvodnju, trgovinu i usluge</item>
      <item>FINANCIJSKA AGENCIJA, RC Zagreb</item>
      <item>Mateja Vranešević</item>
      <item>PRIVREDNA BANKA ZAGREB - DIONIČKO DRUŠTVO</item>
      <item>ZUBAK GRUPA društvo s ograničenom odgovornošću za popravak, održavanje i trgovinu automobilima i usluge</item>
    </derivirana_varijabla>
  </DomainObject.Predmet.SudioniciListNaziv>
  <DomainObject.Predmet.SudioniciListAdressOIB>
    <izvorni_sadrzaj>
      <item>VRANA TRANS j.d.o.o. za proizvodnju, trgovinu i usluge, OIB 20585182270, Andrije Kačića Miošića 27,10410 Velika Gorica</item>
      <item>FINANCIJSKA AGENCIJA, RC Zagreb, OIB 85821130368, Trg svibanjskih žrtava 1995. 1,10000 Zagreb</item>
      <item>Mateja Vranešević, OIB 46134147231, Ul.franje Malnara Iv.odvojak 22,10000 Zagreb</item>
      <item>PRIVREDNA BANKA ZAGREB - DIONIČKO DRUŠTVO, OIB 02535697732, Radnička cesta 50,10000 Zagreb</item>
      <item>ZUBAK GRUPA društvo s ograničenom odgovornošću za popravak, održavanje i trgovinu automobilima i usluge, OIB 39135989747, Zagrebačka 117,10410 Velika Gorica</item>
    </izvorni_sadrzaj>
    <derivirana_varijabla naziv="DomainObject.Predmet.SudioniciListAdressOIB_1">
      <item>VRANA TRANS j.d.o.o. za proizvodnju, trgovinu i usluge, OIB 20585182270, Andrije Kačića Miošića 27,10410 Velika Gorica</item>
      <item>FINANCIJSKA AGENCIJA, RC Zagreb, OIB 85821130368, Trg svibanjskih žrtava 1995. 1,10000 Zagreb</item>
      <item>Mateja Vranešević, OIB 46134147231, Ul.franje Malnara Iv.odvojak 22,10000 Zagreb</item>
      <item>PRIVREDNA BANKA ZAGREB - DIONIČKO DRUŠTVO, OIB 02535697732, Radnička cesta 50,10000 Zagreb</item>
      <item>ZUBAK GRUPA društvo s ograničenom odgovornošću za popravak, održavanje i trgovinu automobilima i usluge, OIB 39135989747, Zagrebačka 117,10410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20585182270</item>
      <item>, OIB 85821130368</item>
      <item>, OIB 46134147231</item>
      <item>, OIB 02535697732</item>
      <item>, OIB 39135989747</item>
    </izvorni_sadrzaj>
    <derivirana_varijabla naziv="DomainObject.Predmet.SudioniciListNazivOIB_1">
      <item>, OIB 20585182270</item>
      <item>, OIB 85821130368</item>
      <item>, OIB 46134147231</item>
      <item>, OIB 02535697732</item>
      <item>, OIB 39135989747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ožujka 2019.</izvorni_sadrzaj>
    <derivirana_varijabla naziv="DomainObject.PredzadnjaOdlukaIzPredmeta.DatumDonosenjaOdluke_1">13. ožujka 2019.</derivirana_varijabla>
  </DomainObject.PredzadnjaOdlukaIzPredmeta.DatumDonosenjaOdluke>
  <DomainObject.PredzadnjaOdlukaIzPredmeta.Oznaka>
    <izvorni_sadrzaj>St-626/2019-5</izvorni_sadrzaj>
    <derivirana_varijabla naziv="DomainObject.PredzadnjaOdlukaIzPredmeta.Oznaka_1">St-626/2019-5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555</properties:Words>
  <properties:Characters>2853</properties:Characters>
  <properties:Lines>81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2019-03-21T11:57:00Z</dcterms:created>
  <dc:creator>Danijela Uzelac</dc:creator>
  <dc:description/>
  <cp:keywords/>
  <cp:lastModifiedBy>Katarina Franjić</cp:lastModifiedBy>
  <dcterms:modified xmlns:xsi="http://www.w3.org/2001/XMLSchema-instance" xsi:type="dcterms:W3CDTF">2019-03-22T12:36:00Z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(st-626-19 4. rješenje- predujam zz dužnika 1.000,00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